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14:paraId="7B527937" w14:textId="77777777" w:rsidTr="005E4BB2">
        <w:tc>
          <w:tcPr>
            <w:tcW w:w="10423" w:type="dxa"/>
            <w:gridSpan w:val="2"/>
            <w:shd w:val="clear" w:color="auto" w:fill="auto"/>
          </w:tcPr>
          <w:p w14:paraId="79CE52FC" w14:textId="4A9D06B3" w:rsidR="004F0988" w:rsidRPr="00520DE9" w:rsidRDefault="004F0988" w:rsidP="005D5265">
            <w:pPr>
              <w:pStyle w:val="ZA"/>
              <w:framePr w:w="0" w:hRule="auto" w:wrap="auto" w:vAnchor="margin" w:hAnchor="text" w:yAlign="inline"/>
            </w:pPr>
            <w:bookmarkStart w:id="0" w:name="page1"/>
            <w:r w:rsidRPr="00520DE9">
              <w:rPr>
                <w:sz w:val="64"/>
              </w:rPr>
              <w:t xml:space="preserve">3GPP </w:t>
            </w:r>
            <w:bookmarkStart w:id="1" w:name="specType1"/>
            <w:r w:rsidR="0063543D" w:rsidRPr="00520DE9">
              <w:rPr>
                <w:sz w:val="64"/>
              </w:rPr>
              <w:t>TR</w:t>
            </w:r>
            <w:bookmarkEnd w:id="1"/>
            <w:r w:rsidRPr="00520DE9">
              <w:rPr>
                <w:sz w:val="64"/>
              </w:rPr>
              <w:t xml:space="preserve"> </w:t>
            </w:r>
            <w:bookmarkStart w:id="2" w:name="specNumber"/>
            <w:r w:rsidR="00520DE9" w:rsidRPr="00520DE9">
              <w:rPr>
                <w:sz w:val="64"/>
              </w:rPr>
              <w:t>23</w:t>
            </w:r>
            <w:r w:rsidRPr="00520DE9">
              <w:rPr>
                <w:sz w:val="64"/>
              </w:rPr>
              <w:t>.</w:t>
            </w:r>
            <w:bookmarkEnd w:id="2"/>
            <w:r w:rsidR="00520DE9" w:rsidRPr="00520DE9">
              <w:rPr>
                <w:sz w:val="64"/>
              </w:rPr>
              <w:t>748</w:t>
            </w:r>
            <w:r w:rsidRPr="00520DE9">
              <w:rPr>
                <w:sz w:val="64"/>
              </w:rPr>
              <w:t xml:space="preserve"> </w:t>
            </w:r>
            <w:r w:rsidRPr="00520DE9">
              <w:t>V</w:t>
            </w:r>
            <w:bookmarkStart w:id="3" w:name="specVersion"/>
            <w:r w:rsidR="00F55B20">
              <w:t>1.</w:t>
            </w:r>
            <w:r w:rsidR="005D5265">
              <w:t>1</w:t>
            </w:r>
            <w:r w:rsidRPr="00520DE9">
              <w:t>.</w:t>
            </w:r>
            <w:bookmarkEnd w:id="3"/>
            <w:r w:rsidR="00520DE9" w:rsidRPr="00520DE9">
              <w:t>0</w:t>
            </w:r>
            <w:r w:rsidRPr="00520DE9">
              <w:t xml:space="preserve"> </w:t>
            </w:r>
            <w:r w:rsidRPr="00520DE9">
              <w:rPr>
                <w:sz w:val="32"/>
              </w:rPr>
              <w:t>(</w:t>
            </w:r>
            <w:bookmarkStart w:id="4" w:name="issueDate"/>
            <w:r w:rsidR="00520DE9" w:rsidRPr="00520DE9">
              <w:rPr>
                <w:sz w:val="32"/>
              </w:rPr>
              <w:t>2020</w:t>
            </w:r>
            <w:r w:rsidRPr="00520DE9">
              <w:rPr>
                <w:sz w:val="32"/>
              </w:rPr>
              <w:t>-</w:t>
            </w:r>
            <w:bookmarkEnd w:id="4"/>
            <w:r w:rsidR="005D5265">
              <w:rPr>
                <w:sz w:val="32"/>
              </w:rPr>
              <w:t>10</w:t>
            </w:r>
            <w:r w:rsidRPr="00520DE9">
              <w:rPr>
                <w:sz w:val="32"/>
              </w:rPr>
              <w:t>)</w:t>
            </w:r>
          </w:p>
        </w:tc>
      </w:tr>
      <w:tr w:rsidR="004F0988" w:rsidRPr="00520DE9" w14:paraId="7963728D" w14:textId="77777777" w:rsidTr="005E4BB2">
        <w:trPr>
          <w:trHeight w:hRule="exact" w:val="1134"/>
        </w:trPr>
        <w:tc>
          <w:tcPr>
            <w:tcW w:w="10423" w:type="dxa"/>
            <w:gridSpan w:val="2"/>
            <w:shd w:val="clear" w:color="auto" w:fill="auto"/>
          </w:tcPr>
          <w:p w14:paraId="260133EF" w14:textId="77777777" w:rsidR="004F0988" w:rsidRPr="00520DE9" w:rsidRDefault="004F0988" w:rsidP="00133525">
            <w:pPr>
              <w:pStyle w:val="ZB"/>
              <w:framePr w:w="0" w:hRule="auto" w:wrap="auto" w:vAnchor="margin" w:hAnchor="text" w:yAlign="inline"/>
            </w:pPr>
            <w:r w:rsidRPr="00520DE9">
              <w:t xml:space="preserve">Technical </w:t>
            </w:r>
            <w:bookmarkStart w:id="5" w:name="spectype2"/>
            <w:r w:rsidR="00D57972" w:rsidRPr="00520DE9">
              <w:t>Report</w:t>
            </w:r>
            <w:bookmarkEnd w:id="5"/>
          </w:p>
          <w:p w14:paraId="17322288" w14:textId="77777777" w:rsidR="00BA4B8D" w:rsidRPr="00520DE9" w:rsidRDefault="00BA4B8D" w:rsidP="00BA4B8D">
            <w:pPr>
              <w:pStyle w:val="Guidance"/>
              <w:rPr>
                <w:color w:val="auto"/>
              </w:rPr>
            </w:pPr>
          </w:p>
        </w:tc>
      </w:tr>
      <w:tr w:rsidR="004F0988" w:rsidRPr="00520DE9" w14:paraId="1CF07713" w14:textId="77777777" w:rsidTr="005E4BB2">
        <w:trPr>
          <w:trHeight w:hRule="exact" w:val="3686"/>
        </w:trPr>
        <w:tc>
          <w:tcPr>
            <w:tcW w:w="10423" w:type="dxa"/>
            <w:gridSpan w:val="2"/>
            <w:shd w:val="clear" w:color="auto" w:fill="auto"/>
          </w:tcPr>
          <w:p w14:paraId="772E7F6F" w14:textId="77777777" w:rsidR="004F0988" w:rsidRPr="00520DE9" w:rsidRDefault="004F0988" w:rsidP="00133525">
            <w:pPr>
              <w:pStyle w:val="ZT"/>
              <w:framePr w:wrap="auto" w:hAnchor="text" w:yAlign="inline"/>
            </w:pPr>
            <w:r w:rsidRPr="00520DE9">
              <w:t>3rd Generation Partnership Project;</w:t>
            </w:r>
          </w:p>
          <w:p w14:paraId="4DDBBB09" w14:textId="77777777" w:rsidR="00520DE9" w:rsidRPr="00520DE9" w:rsidRDefault="00520DE9" w:rsidP="00133525">
            <w:pPr>
              <w:pStyle w:val="ZT"/>
              <w:framePr w:wrap="auto" w:hAnchor="text" w:yAlign="inline"/>
            </w:pPr>
            <w:r w:rsidRPr="00520DE9">
              <w:t>Technical Specification Group Services and System Aspects;</w:t>
            </w:r>
          </w:p>
          <w:p w14:paraId="01A32FE6" w14:textId="77777777" w:rsidR="00520DE9" w:rsidRPr="00520DE9" w:rsidRDefault="00520DE9" w:rsidP="00133525">
            <w:pPr>
              <w:pStyle w:val="ZT"/>
              <w:framePr w:wrap="auto" w:hAnchor="text" w:yAlign="inline"/>
            </w:pPr>
            <w:r w:rsidRPr="00520DE9">
              <w:t>Study on enhancement of support for Edge Computing</w:t>
            </w:r>
          </w:p>
          <w:p w14:paraId="6C71460C" w14:textId="77777777" w:rsidR="004F0988" w:rsidRPr="00520DE9" w:rsidRDefault="00520DE9" w:rsidP="00133525">
            <w:pPr>
              <w:pStyle w:val="ZT"/>
              <w:framePr w:wrap="auto" w:hAnchor="text" w:yAlign="inline"/>
            </w:pPr>
            <w:r w:rsidRPr="00520DE9">
              <w:t>in 5G Core network (5GC)</w:t>
            </w:r>
          </w:p>
          <w:p w14:paraId="50991CBE" w14:textId="77777777"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6" w:name="specRelease"/>
            <w:r w:rsidRPr="00520DE9">
              <w:rPr>
                <w:rStyle w:val="ZGSM"/>
              </w:rPr>
              <w:t>17</w:t>
            </w:r>
            <w:bookmarkEnd w:id="6"/>
            <w:r w:rsidRPr="00520DE9">
              <w:t>)</w:t>
            </w:r>
          </w:p>
        </w:tc>
      </w:tr>
      <w:tr w:rsidR="00BF128E" w:rsidRPr="00520DE9" w14:paraId="47994CC4" w14:textId="77777777" w:rsidTr="005E4BB2">
        <w:tc>
          <w:tcPr>
            <w:tcW w:w="10423" w:type="dxa"/>
            <w:gridSpan w:val="2"/>
            <w:shd w:val="clear" w:color="auto" w:fill="auto"/>
          </w:tcPr>
          <w:p w14:paraId="5014C368" w14:textId="77777777"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14:paraId="32D68555" w14:textId="77777777" w:rsidTr="005E4BB2">
        <w:trPr>
          <w:trHeight w:hRule="exact" w:val="1531"/>
        </w:trPr>
        <w:tc>
          <w:tcPr>
            <w:tcW w:w="4883" w:type="dxa"/>
            <w:shd w:val="clear" w:color="auto" w:fill="auto"/>
          </w:tcPr>
          <w:p w14:paraId="5F22C8D4" w14:textId="77777777" w:rsidR="00D57972" w:rsidRPr="00520DE9" w:rsidRDefault="007403C3">
            <w:r w:rsidRPr="00520DE9">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520DE9" w:rsidRDefault="007403C3" w:rsidP="00133525">
            <w:pPr>
              <w:jc w:val="right"/>
            </w:pPr>
            <w:bookmarkStart w:id="7" w:name="logos"/>
            <w:r w:rsidRPr="00520DE9">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520DE9" w14:paraId="45F28888" w14:textId="77777777" w:rsidTr="005E4BB2">
        <w:trPr>
          <w:trHeight w:hRule="exact" w:val="5783"/>
        </w:trPr>
        <w:tc>
          <w:tcPr>
            <w:tcW w:w="10423" w:type="dxa"/>
            <w:gridSpan w:val="2"/>
            <w:shd w:val="clear" w:color="auto" w:fill="auto"/>
          </w:tcPr>
          <w:p w14:paraId="6AC5EBC3" w14:textId="77777777" w:rsidR="00C074DD" w:rsidRPr="00520DE9" w:rsidRDefault="00C074DD" w:rsidP="00C074DD">
            <w:pPr>
              <w:pStyle w:val="Guidance"/>
              <w:rPr>
                <w:b/>
                <w:color w:val="auto"/>
              </w:rPr>
            </w:pPr>
          </w:p>
        </w:tc>
      </w:tr>
      <w:tr w:rsidR="00C074DD" w:rsidRPr="00520DE9" w14:paraId="0960B74D" w14:textId="77777777" w:rsidTr="005E4BB2">
        <w:trPr>
          <w:cantSplit/>
          <w:trHeight w:hRule="exact" w:val="964"/>
        </w:trPr>
        <w:tc>
          <w:tcPr>
            <w:tcW w:w="10423" w:type="dxa"/>
            <w:gridSpan w:val="2"/>
            <w:shd w:val="clear" w:color="auto" w:fill="auto"/>
          </w:tcPr>
          <w:p w14:paraId="046CAA71" w14:textId="77777777" w:rsidR="00C074DD" w:rsidRPr="00520DE9" w:rsidRDefault="00C074DD" w:rsidP="00C074DD">
            <w:pPr>
              <w:rPr>
                <w:sz w:val="16"/>
              </w:rPr>
            </w:pPr>
            <w:bookmarkStart w:id="8"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8"/>
          </w:p>
          <w:p w14:paraId="57D36D24" w14:textId="77777777" w:rsidR="00C074DD" w:rsidRPr="00520DE9" w:rsidRDefault="00C074DD" w:rsidP="00C074DD">
            <w:pPr>
              <w:pStyle w:val="ZV"/>
              <w:framePr w:w="0" w:wrap="auto" w:vAnchor="margin" w:hAnchor="text" w:yAlign="inline"/>
            </w:pPr>
          </w:p>
          <w:p w14:paraId="650EF1D7" w14:textId="77777777" w:rsidR="00C074DD" w:rsidRPr="00520DE9" w:rsidRDefault="00C074DD" w:rsidP="00C074DD">
            <w:pPr>
              <w:rPr>
                <w:sz w:val="16"/>
              </w:rPr>
            </w:pPr>
          </w:p>
        </w:tc>
      </w:tr>
      <w:bookmarkEnd w:id="0"/>
    </w:tbl>
    <w:p w14:paraId="5E64B18E" w14:textId="77777777"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14:paraId="0A95383B" w14:textId="77777777" w:rsidTr="00133525">
        <w:trPr>
          <w:trHeight w:hRule="exact" w:val="5670"/>
        </w:trPr>
        <w:tc>
          <w:tcPr>
            <w:tcW w:w="10423" w:type="dxa"/>
            <w:shd w:val="clear" w:color="auto" w:fill="auto"/>
          </w:tcPr>
          <w:p w14:paraId="57FC7159" w14:textId="77777777" w:rsidR="00E16509" w:rsidRPr="00520DE9" w:rsidRDefault="00E16509" w:rsidP="00E16509">
            <w:pPr>
              <w:pStyle w:val="Guidance"/>
            </w:pPr>
            <w:bookmarkStart w:id="9" w:name="page2"/>
          </w:p>
        </w:tc>
      </w:tr>
      <w:tr w:rsidR="00E16509" w:rsidRPr="00520DE9" w14:paraId="663CB7C5" w14:textId="77777777" w:rsidTr="00C074DD">
        <w:trPr>
          <w:trHeight w:hRule="exact" w:val="5387"/>
        </w:trPr>
        <w:tc>
          <w:tcPr>
            <w:tcW w:w="10423" w:type="dxa"/>
            <w:shd w:val="clear" w:color="auto" w:fill="auto"/>
          </w:tcPr>
          <w:p w14:paraId="199ADB32" w14:textId="77777777" w:rsidR="00E16509" w:rsidRPr="00520DE9" w:rsidRDefault="00E16509" w:rsidP="00133525">
            <w:pPr>
              <w:pStyle w:val="FP"/>
              <w:spacing w:after="240"/>
              <w:ind w:left="2835" w:right="2835"/>
              <w:jc w:val="center"/>
              <w:rPr>
                <w:rFonts w:ascii="Arial" w:hAnsi="Arial"/>
                <w:b/>
                <w:i/>
              </w:rPr>
            </w:pPr>
            <w:bookmarkStart w:id="10" w:name="coords3gpp"/>
            <w:r w:rsidRPr="00520DE9">
              <w:rPr>
                <w:rFonts w:ascii="Arial" w:hAnsi="Arial"/>
                <w:b/>
                <w:i/>
              </w:rPr>
              <w:t>3GPP</w:t>
            </w:r>
          </w:p>
          <w:p w14:paraId="64D7C3A3" w14:textId="77777777" w:rsidR="00E16509" w:rsidRPr="00520DE9" w:rsidRDefault="00E16509" w:rsidP="00133525">
            <w:pPr>
              <w:pStyle w:val="FP"/>
              <w:pBdr>
                <w:bottom w:val="single" w:sz="6" w:space="1" w:color="auto"/>
              </w:pBdr>
              <w:ind w:left="2835" w:right="2835"/>
              <w:jc w:val="center"/>
            </w:pPr>
            <w:r w:rsidRPr="00520DE9">
              <w:t>Postal address</w:t>
            </w:r>
          </w:p>
          <w:p w14:paraId="44792014" w14:textId="77777777" w:rsidR="00E16509" w:rsidRPr="00520DE9" w:rsidRDefault="00E16509" w:rsidP="00133525">
            <w:pPr>
              <w:pStyle w:val="FP"/>
              <w:ind w:left="2835" w:right="2835"/>
              <w:jc w:val="center"/>
              <w:rPr>
                <w:rFonts w:ascii="Arial" w:hAnsi="Arial"/>
                <w:sz w:val="18"/>
              </w:rPr>
            </w:pPr>
          </w:p>
          <w:p w14:paraId="75D06D43" w14:textId="77777777" w:rsidR="00E16509" w:rsidRPr="00520DE9" w:rsidRDefault="00E16509" w:rsidP="00133525">
            <w:pPr>
              <w:pStyle w:val="FP"/>
              <w:pBdr>
                <w:bottom w:val="single" w:sz="6" w:space="1" w:color="auto"/>
              </w:pBdr>
              <w:spacing w:before="240"/>
              <w:ind w:left="2835" w:right="2835"/>
              <w:jc w:val="center"/>
            </w:pPr>
            <w:r w:rsidRPr="00520DE9">
              <w:t>3GPP support office address</w:t>
            </w:r>
          </w:p>
          <w:p w14:paraId="57FCA6E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14:paraId="129C375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14:paraId="0E043118" w14:textId="77777777"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14:paraId="51DC1E70" w14:textId="77777777" w:rsidR="00E16509" w:rsidRPr="00520DE9" w:rsidRDefault="00E16509" w:rsidP="00133525">
            <w:pPr>
              <w:pStyle w:val="FP"/>
              <w:pBdr>
                <w:bottom w:val="single" w:sz="6" w:space="1" w:color="auto"/>
              </w:pBdr>
              <w:spacing w:before="240"/>
              <w:ind w:left="2835" w:right="2835"/>
              <w:jc w:val="center"/>
            </w:pPr>
            <w:r w:rsidRPr="00520DE9">
              <w:t>Internet</w:t>
            </w:r>
          </w:p>
          <w:p w14:paraId="04889BC9"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0"/>
          </w:p>
          <w:p w14:paraId="07CD337B" w14:textId="77777777" w:rsidR="00E16509" w:rsidRPr="00520DE9" w:rsidRDefault="00E16509" w:rsidP="00133525"/>
        </w:tc>
      </w:tr>
      <w:tr w:rsidR="00E16509" w:rsidRPr="00520DE9" w14:paraId="2D827225" w14:textId="77777777" w:rsidTr="00C074DD">
        <w:tc>
          <w:tcPr>
            <w:tcW w:w="10423" w:type="dxa"/>
            <w:shd w:val="clear" w:color="auto" w:fill="auto"/>
            <w:vAlign w:val="bottom"/>
          </w:tcPr>
          <w:p w14:paraId="4262E259" w14:textId="77777777" w:rsidR="00E16509" w:rsidRPr="00520DE9" w:rsidRDefault="00E16509" w:rsidP="00133525">
            <w:pPr>
              <w:pStyle w:val="FP"/>
              <w:pBdr>
                <w:bottom w:val="single" w:sz="6" w:space="1" w:color="auto"/>
              </w:pBdr>
              <w:spacing w:after="240"/>
              <w:jc w:val="center"/>
              <w:rPr>
                <w:rFonts w:ascii="Arial" w:hAnsi="Arial"/>
                <w:b/>
                <w:i/>
                <w:noProof/>
              </w:rPr>
            </w:pPr>
            <w:bookmarkStart w:id="11" w:name="copyrightNotification"/>
            <w:r w:rsidRPr="00520DE9">
              <w:rPr>
                <w:rFonts w:ascii="Arial" w:hAnsi="Arial"/>
                <w:b/>
                <w:i/>
                <w:noProof/>
              </w:rPr>
              <w:t>Copyright Notification</w:t>
            </w:r>
          </w:p>
          <w:p w14:paraId="66924BBE" w14:textId="77777777"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14:paraId="1570A8F1" w14:textId="77777777" w:rsidR="00E16509" w:rsidRPr="00520DE9" w:rsidRDefault="00E16509" w:rsidP="00133525">
            <w:pPr>
              <w:pStyle w:val="FP"/>
              <w:jc w:val="center"/>
              <w:rPr>
                <w:noProof/>
              </w:rPr>
            </w:pPr>
          </w:p>
          <w:p w14:paraId="1E0DF521" w14:textId="77777777" w:rsidR="00E16509" w:rsidRPr="00520DE9" w:rsidRDefault="00E16509" w:rsidP="00133525">
            <w:pPr>
              <w:pStyle w:val="FP"/>
              <w:jc w:val="center"/>
              <w:rPr>
                <w:noProof/>
                <w:sz w:val="18"/>
              </w:rPr>
            </w:pPr>
            <w:r w:rsidRPr="00520DE9">
              <w:rPr>
                <w:noProof/>
                <w:sz w:val="18"/>
              </w:rPr>
              <w:t xml:space="preserve">© </w:t>
            </w:r>
            <w:bookmarkStart w:id="12" w:name="copyrightDate"/>
            <w:r w:rsidRPr="00520DE9">
              <w:rPr>
                <w:noProof/>
                <w:sz w:val="18"/>
              </w:rPr>
              <w:t>20</w:t>
            </w:r>
            <w:bookmarkEnd w:id="12"/>
            <w:r w:rsidR="00520DE9" w:rsidRPr="00520DE9">
              <w:rPr>
                <w:noProof/>
                <w:sz w:val="18"/>
              </w:rPr>
              <w:t>20</w:t>
            </w:r>
            <w:r w:rsidRPr="00520DE9">
              <w:rPr>
                <w:noProof/>
                <w:sz w:val="18"/>
              </w:rPr>
              <w:t>, 3GPP Organizational Partners (ARIB, ATIS, CCSA, ETSI, TSDSI, TTA, TTC).</w:t>
            </w:r>
            <w:bookmarkStart w:id="13" w:name="copyrightaddon"/>
            <w:bookmarkEnd w:id="13"/>
          </w:p>
          <w:p w14:paraId="1881A2B8" w14:textId="77777777" w:rsidR="00E16509" w:rsidRPr="00520DE9" w:rsidRDefault="00E16509" w:rsidP="00133525">
            <w:pPr>
              <w:pStyle w:val="FP"/>
              <w:jc w:val="center"/>
              <w:rPr>
                <w:noProof/>
                <w:sz w:val="18"/>
              </w:rPr>
            </w:pPr>
            <w:r w:rsidRPr="00520DE9">
              <w:rPr>
                <w:noProof/>
                <w:sz w:val="18"/>
              </w:rPr>
              <w:t>All rights reserved.</w:t>
            </w:r>
          </w:p>
          <w:p w14:paraId="404C3B5E" w14:textId="77777777" w:rsidR="00E16509" w:rsidRPr="00520DE9" w:rsidRDefault="00E16509" w:rsidP="00E16509">
            <w:pPr>
              <w:pStyle w:val="FP"/>
              <w:rPr>
                <w:noProof/>
                <w:sz w:val="18"/>
              </w:rPr>
            </w:pPr>
          </w:p>
          <w:p w14:paraId="478E6CC6" w14:textId="77777777" w:rsidR="00E16509" w:rsidRPr="00520DE9" w:rsidRDefault="00E16509" w:rsidP="00E16509">
            <w:pPr>
              <w:pStyle w:val="FP"/>
              <w:rPr>
                <w:noProof/>
                <w:sz w:val="18"/>
              </w:rPr>
            </w:pPr>
            <w:r w:rsidRPr="00520DE9">
              <w:rPr>
                <w:noProof/>
                <w:sz w:val="18"/>
              </w:rPr>
              <w:t>UMTS™ is a Trade Mark of ETSI registered for the benefit of its members</w:t>
            </w:r>
          </w:p>
          <w:p w14:paraId="3DEFC9C9" w14:textId="77777777"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14:paraId="331D0667" w14:textId="77777777" w:rsidR="00E16509" w:rsidRPr="00520DE9" w:rsidRDefault="00E16509" w:rsidP="00E16509">
            <w:pPr>
              <w:pStyle w:val="FP"/>
              <w:rPr>
                <w:noProof/>
                <w:sz w:val="18"/>
              </w:rPr>
            </w:pPr>
            <w:r w:rsidRPr="00520DE9">
              <w:rPr>
                <w:noProof/>
                <w:sz w:val="18"/>
              </w:rPr>
              <w:t>GSM® and the GSM logo are registered and owned by the GSM Association</w:t>
            </w:r>
            <w:bookmarkEnd w:id="11"/>
          </w:p>
          <w:p w14:paraId="7B8B63D9" w14:textId="77777777" w:rsidR="00E16509" w:rsidRPr="00520DE9" w:rsidRDefault="00E16509" w:rsidP="00133525"/>
        </w:tc>
      </w:tr>
      <w:bookmarkEnd w:id="9"/>
    </w:tbl>
    <w:p w14:paraId="0061C817" w14:textId="77777777" w:rsidR="00080512" w:rsidRPr="00520DE9" w:rsidRDefault="00080512">
      <w:pPr>
        <w:pStyle w:val="TT"/>
      </w:pPr>
      <w:r w:rsidRPr="00520DE9">
        <w:br w:type="page"/>
      </w:r>
      <w:bookmarkStart w:id="14" w:name="tableOfContents"/>
      <w:bookmarkEnd w:id="14"/>
      <w:r w:rsidRPr="00520DE9">
        <w:lastRenderedPageBreak/>
        <w:t>Contents</w:t>
      </w:r>
    </w:p>
    <w:sdt>
      <w:sdtPr>
        <w:id w:val="862720213"/>
        <w:docPartObj>
          <w:docPartGallery w:val="Table of Contents"/>
          <w:docPartUnique/>
        </w:docPartObj>
      </w:sdtPr>
      <w:sdtEndPr>
        <w:rPr>
          <w:b/>
          <w:bCs/>
        </w:rPr>
      </w:sdtEndPr>
      <w:sdtContent>
        <w:p w14:paraId="7924CCBF" w14:textId="77777777" w:rsidR="00483FD6" w:rsidRDefault="004174B9">
          <w:pPr>
            <w:pStyle w:val="TOC1"/>
            <w:rPr>
              <w:rFonts w:asciiTheme="minorHAnsi" w:hAnsiTheme="minorHAnsi" w:cstheme="minorBidi"/>
              <w:kern w:val="2"/>
              <w:sz w:val="21"/>
              <w:szCs w:val="22"/>
              <w:lang w:val="en-US" w:eastAsia="zh-CN"/>
            </w:rPr>
          </w:pPr>
          <w:r>
            <w:rPr>
              <w:b/>
              <w:bCs/>
            </w:rPr>
            <w:fldChar w:fldCharType="begin"/>
          </w:r>
          <w:r>
            <w:rPr>
              <w:b/>
              <w:bCs/>
            </w:rPr>
            <w:instrText xml:space="preserve"> TOC \o "1-9" </w:instrText>
          </w:r>
          <w:r>
            <w:rPr>
              <w:b/>
              <w:bCs/>
            </w:rPr>
            <w:fldChar w:fldCharType="separate"/>
          </w:r>
          <w:r w:rsidR="00483FD6">
            <w:t>Foreword</w:t>
          </w:r>
          <w:r w:rsidR="00483FD6">
            <w:tab/>
          </w:r>
          <w:r w:rsidR="00483FD6">
            <w:fldChar w:fldCharType="begin"/>
          </w:r>
          <w:r w:rsidR="00483FD6">
            <w:instrText xml:space="preserve"> PAGEREF _Toc54943892 \h </w:instrText>
          </w:r>
          <w:r w:rsidR="00483FD6">
            <w:fldChar w:fldCharType="separate"/>
          </w:r>
          <w:r w:rsidR="00483FD6">
            <w:t>10</w:t>
          </w:r>
          <w:r w:rsidR="00483FD6">
            <w:fldChar w:fldCharType="end"/>
          </w:r>
        </w:p>
        <w:p w14:paraId="13CFB84C" w14:textId="77777777" w:rsidR="00483FD6" w:rsidRDefault="00483FD6">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_Toc54943893 \h </w:instrText>
          </w:r>
          <w:r>
            <w:fldChar w:fldCharType="separate"/>
          </w:r>
          <w:r>
            <w:t>12</w:t>
          </w:r>
          <w:r>
            <w:fldChar w:fldCharType="end"/>
          </w:r>
        </w:p>
        <w:p w14:paraId="22DDE74B" w14:textId="77777777" w:rsidR="00483FD6" w:rsidRDefault="00483FD6">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_Toc54943894 \h </w:instrText>
          </w:r>
          <w:r>
            <w:fldChar w:fldCharType="separate"/>
          </w:r>
          <w:r>
            <w:t>12</w:t>
          </w:r>
          <w:r>
            <w:fldChar w:fldCharType="end"/>
          </w:r>
        </w:p>
        <w:p w14:paraId="35FEFE1D" w14:textId="77777777" w:rsidR="00483FD6" w:rsidRDefault="00483FD6">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and abbreviations</w:t>
          </w:r>
          <w:r>
            <w:tab/>
          </w:r>
          <w:r>
            <w:fldChar w:fldCharType="begin"/>
          </w:r>
          <w:r>
            <w:instrText xml:space="preserve"> PAGEREF _Toc54943895 \h </w:instrText>
          </w:r>
          <w:r>
            <w:fldChar w:fldCharType="separate"/>
          </w:r>
          <w:r>
            <w:t>14</w:t>
          </w:r>
          <w:r>
            <w:fldChar w:fldCharType="end"/>
          </w:r>
        </w:p>
        <w:p w14:paraId="12677E85" w14:textId="77777777" w:rsidR="00483FD6" w:rsidRDefault="00483FD6">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_Toc54943896 \h </w:instrText>
          </w:r>
          <w:r>
            <w:fldChar w:fldCharType="separate"/>
          </w:r>
          <w:r>
            <w:t>14</w:t>
          </w:r>
          <w:r>
            <w:fldChar w:fldCharType="end"/>
          </w:r>
        </w:p>
        <w:p w14:paraId="276D81F2" w14:textId="77777777" w:rsidR="00483FD6" w:rsidRDefault="00483FD6">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_Toc54943897 \h </w:instrText>
          </w:r>
          <w:r>
            <w:fldChar w:fldCharType="separate"/>
          </w:r>
          <w:r>
            <w:t>14</w:t>
          </w:r>
          <w:r>
            <w:fldChar w:fldCharType="end"/>
          </w:r>
        </w:p>
        <w:p w14:paraId="2F1EDB49" w14:textId="77777777" w:rsidR="00483FD6" w:rsidRDefault="00483FD6">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Architectural Assumptions and Principles</w:t>
          </w:r>
          <w:r>
            <w:tab/>
          </w:r>
          <w:r>
            <w:fldChar w:fldCharType="begin"/>
          </w:r>
          <w:r>
            <w:instrText xml:space="preserve"> PAGEREF _Toc54943898 \h </w:instrText>
          </w:r>
          <w:r>
            <w:fldChar w:fldCharType="separate"/>
          </w:r>
          <w:r>
            <w:t>14</w:t>
          </w:r>
          <w:r>
            <w:fldChar w:fldCharType="end"/>
          </w:r>
        </w:p>
        <w:p w14:paraId="4DCF461A" w14:textId="77777777" w:rsidR="00483FD6" w:rsidRDefault="00483FD6">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_Toc54943899 \h </w:instrText>
          </w:r>
          <w:r>
            <w:fldChar w:fldCharType="separate"/>
          </w:r>
          <w:r>
            <w:t>14</w:t>
          </w:r>
          <w:r>
            <w:fldChar w:fldCharType="end"/>
          </w:r>
        </w:p>
        <w:p w14:paraId="23C13155" w14:textId="77777777" w:rsidR="00483FD6" w:rsidRDefault="00483FD6">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Connectivity Models for Edge Computing</w:t>
          </w:r>
          <w:r>
            <w:tab/>
          </w:r>
          <w:r>
            <w:fldChar w:fldCharType="begin"/>
          </w:r>
          <w:r>
            <w:instrText xml:space="preserve"> PAGEREF _Toc54943900 \h </w:instrText>
          </w:r>
          <w:r>
            <w:fldChar w:fldCharType="separate"/>
          </w:r>
          <w:r>
            <w:t>15</w:t>
          </w:r>
          <w:r>
            <w:fldChar w:fldCharType="end"/>
          </w:r>
        </w:p>
        <w:p w14:paraId="458E5435" w14:textId="77777777" w:rsidR="00483FD6" w:rsidRDefault="00483FD6">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General Requirements and Assumptions</w:t>
          </w:r>
          <w:r>
            <w:tab/>
          </w:r>
          <w:r>
            <w:fldChar w:fldCharType="begin"/>
          </w:r>
          <w:r>
            <w:instrText xml:space="preserve"> PAGEREF _Toc54943901 \h </w:instrText>
          </w:r>
          <w:r>
            <w:fldChar w:fldCharType="separate"/>
          </w:r>
          <w:r>
            <w:t>16</w:t>
          </w:r>
          <w:r>
            <w:fldChar w:fldCharType="end"/>
          </w:r>
        </w:p>
        <w:p w14:paraId="0041564A" w14:textId="77777777" w:rsidR="00483FD6" w:rsidRDefault="00483FD6">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_Toc54943902 \h </w:instrText>
          </w:r>
          <w:r>
            <w:fldChar w:fldCharType="separate"/>
          </w:r>
          <w:r>
            <w:t>17</w:t>
          </w:r>
          <w:r>
            <w:fldChar w:fldCharType="end"/>
          </w:r>
        </w:p>
        <w:p w14:paraId="659810F9" w14:textId="77777777" w:rsidR="00483FD6" w:rsidRDefault="00483FD6">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Key Issue #1: Discovery of Edge Application Server</w:t>
          </w:r>
          <w:r>
            <w:tab/>
          </w:r>
          <w:r>
            <w:fldChar w:fldCharType="begin"/>
          </w:r>
          <w:r>
            <w:instrText xml:space="preserve"> PAGEREF _Toc54943903 \h </w:instrText>
          </w:r>
          <w:r>
            <w:fldChar w:fldCharType="separate"/>
          </w:r>
          <w:r>
            <w:t>17</w:t>
          </w:r>
          <w:r>
            <w:fldChar w:fldCharType="end"/>
          </w:r>
        </w:p>
        <w:p w14:paraId="15D0143A" w14:textId="77777777" w:rsidR="00483FD6" w:rsidRDefault="00483FD6">
          <w:pPr>
            <w:pStyle w:val="TOC3"/>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_Toc54943904 \h </w:instrText>
          </w:r>
          <w:r>
            <w:fldChar w:fldCharType="separate"/>
          </w:r>
          <w:r>
            <w:t>17</w:t>
          </w:r>
          <w:r>
            <w:fldChar w:fldCharType="end"/>
          </w:r>
        </w:p>
        <w:p w14:paraId="6AA4A8EB" w14:textId="77777777" w:rsidR="00483FD6" w:rsidRDefault="00483FD6">
          <w:pPr>
            <w:pStyle w:val="TOC2"/>
            <w:rPr>
              <w:rFonts w:asciiTheme="minorHAnsi" w:hAnsiTheme="minorHAnsi" w:cstheme="minorBidi"/>
              <w:kern w:val="2"/>
              <w:sz w:val="21"/>
              <w:szCs w:val="22"/>
              <w:lang w:val="en-US" w:eastAsia="zh-CN"/>
            </w:rPr>
          </w:pPr>
          <w:r>
            <w:rPr>
              <w:lang w:eastAsia="ko-KR"/>
            </w:rPr>
            <w:t>5.2</w:t>
          </w:r>
          <w:r>
            <w:rPr>
              <w:rFonts w:asciiTheme="minorHAnsi" w:hAnsiTheme="minorHAnsi" w:cstheme="minorBidi"/>
              <w:kern w:val="2"/>
              <w:sz w:val="21"/>
              <w:szCs w:val="22"/>
              <w:lang w:val="en-US" w:eastAsia="zh-CN"/>
            </w:rPr>
            <w:tab/>
          </w:r>
          <w:r>
            <w:rPr>
              <w:lang w:eastAsia="ko-KR"/>
            </w:rPr>
            <w:t>Key Issue #2: Edge relocation</w:t>
          </w:r>
          <w:r>
            <w:tab/>
          </w:r>
          <w:r>
            <w:fldChar w:fldCharType="begin"/>
          </w:r>
          <w:r>
            <w:instrText xml:space="preserve"> PAGEREF _Toc54943905 \h </w:instrText>
          </w:r>
          <w:r>
            <w:fldChar w:fldCharType="separate"/>
          </w:r>
          <w:r>
            <w:t>18</w:t>
          </w:r>
          <w:r>
            <w:fldChar w:fldCharType="end"/>
          </w:r>
        </w:p>
        <w:p w14:paraId="49F133E2" w14:textId="77777777" w:rsidR="00483FD6" w:rsidRDefault="00483FD6">
          <w:pPr>
            <w:pStyle w:val="TOC3"/>
            <w:rPr>
              <w:rFonts w:asciiTheme="minorHAnsi" w:hAnsiTheme="minorHAnsi" w:cstheme="minorBidi"/>
              <w:kern w:val="2"/>
              <w:sz w:val="21"/>
              <w:szCs w:val="22"/>
              <w:lang w:val="en-US" w:eastAsia="zh-CN"/>
            </w:rPr>
          </w:pPr>
          <w:r>
            <w:rPr>
              <w:lang w:eastAsia="ko-KR"/>
            </w:rPr>
            <w:t>5.2.1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_Toc54943906 \h </w:instrText>
          </w:r>
          <w:r>
            <w:fldChar w:fldCharType="separate"/>
          </w:r>
          <w:r>
            <w:t>18</w:t>
          </w:r>
          <w:r>
            <w:fldChar w:fldCharType="end"/>
          </w:r>
        </w:p>
        <w:p w14:paraId="45605040" w14:textId="77777777" w:rsidR="00483FD6" w:rsidRDefault="00483FD6">
          <w:pPr>
            <w:pStyle w:val="TOC2"/>
            <w:rPr>
              <w:rFonts w:asciiTheme="minorHAnsi" w:hAnsiTheme="minorHAnsi" w:cstheme="minorBidi"/>
              <w:kern w:val="2"/>
              <w:sz w:val="21"/>
              <w:szCs w:val="22"/>
              <w:lang w:val="en-US" w:eastAsia="zh-CN"/>
            </w:rPr>
          </w:pPr>
          <w:r>
            <w:rPr>
              <w:lang w:eastAsia="ko-KR"/>
            </w:rPr>
            <w:t>5.3</w:t>
          </w:r>
          <w:r>
            <w:rPr>
              <w:rFonts w:asciiTheme="minorHAnsi" w:hAnsiTheme="minorHAnsi" w:cstheme="minorBidi"/>
              <w:kern w:val="2"/>
              <w:sz w:val="21"/>
              <w:szCs w:val="22"/>
              <w:lang w:val="en-US" w:eastAsia="zh-CN"/>
            </w:rPr>
            <w:tab/>
          </w:r>
          <w:r>
            <w:rPr>
              <w:lang w:eastAsia="ko-KR"/>
            </w:rPr>
            <w:t>Key Issue #3: Network Information Provisioning to Local Applications with low latency</w:t>
          </w:r>
          <w:r>
            <w:tab/>
          </w:r>
          <w:r>
            <w:fldChar w:fldCharType="begin"/>
          </w:r>
          <w:r>
            <w:instrText xml:space="preserve"> PAGEREF _Toc54943907 \h </w:instrText>
          </w:r>
          <w:r>
            <w:fldChar w:fldCharType="separate"/>
          </w:r>
          <w:r>
            <w:t>19</w:t>
          </w:r>
          <w:r>
            <w:fldChar w:fldCharType="end"/>
          </w:r>
        </w:p>
        <w:p w14:paraId="1AF3775A" w14:textId="77777777" w:rsidR="00483FD6" w:rsidRDefault="00483FD6">
          <w:pPr>
            <w:pStyle w:val="TOC3"/>
            <w:rPr>
              <w:rFonts w:asciiTheme="minorHAnsi" w:hAnsiTheme="minorHAnsi" w:cstheme="minorBidi"/>
              <w:kern w:val="2"/>
              <w:sz w:val="21"/>
              <w:szCs w:val="22"/>
              <w:lang w:val="en-US" w:eastAsia="zh-CN"/>
            </w:rPr>
          </w:pPr>
          <w:r>
            <w:rPr>
              <w:lang w:eastAsia="ko-KR"/>
            </w:rPr>
            <w:t>5.3.1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_Toc54943908 \h </w:instrText>
          </w:r>
          <w:r>
            <w:fldChar w:fldCharType="separate"/>
          </w:r>
          <w:r>
            <w:t>19</w:t>
          </w:r>
          <w:r>
            <w:fldChar w:fldCharType="end"/>
          </w:r>
        </w:p>
        <w:p w14:paraId="093671D8" w14:textId="77777777" w:rsidR="00483FD6" w:rsidRDefault="00483FD6">
          <w:pPr>
            <w:pStyle w:val="TOC2"/>
            <w:rPr>
              <w:rFonts w:asciiTheme="minorHAnsi" w:hAnsiTheme="minorHAnsi" w:cstheme="minorBidi"/>
              <w:kern w:val="2"/>
              <w:sz w:val="21"/>
              <w:szCs w:val="22"/>
              <w:lang w:val="en-US" w:eastAsia="zh-CN"/>
            </w:rPr>
          </w:pPr>
          <w:r>
            <w:rPr>
              <w:lang w:eastAsia="ko-KR"/>
            </w:rPr>
            <w:t>5.4</w:t>
          </w:r>
          <w:r>
            <w:rPr>
              <w:rFonts w:asciiTheme="minorHAnsi" w:hAnsiTheme="minorHAnsi" w:cstheme="minorBidi"/>
              <w:kern w:val="2"/>
              <w:sz w:val="21"/>
              <w:szCs w:val="22"/>
              <w:lang w:val="en-US" w:eastAsia="zh-CN"/>
            </w:rPr>
            <w:tab/>
          </w:r>
          <w:r>
            <w:rPr>
              <w:lang w:eastAsia="ko-KR"/>
            </w:rPr>
            <w:t>Key Issue #4: Consecutive traffic steering in different N6-LAN</w:t>
          </w:r>
          <w:r>
            <w:tab/>
          </w:r>
          <w:r>
            <w:fldChar w:fldCharType="begin"/>
          </w:r>
          <w:r>
            <w:instrText xml:space="preserve"> PAGEREF _Toc54943909 \h </w:instrText>
          </w:r>
          <w:r>
            <w:fldChar w:fldCharType="separate"/>
          </w:r>
          <w:r>
            <w:t>20</w:t>
          </w:r>
          <w:r>
            <w:fldChar w:fldCharType="end"/>
          </w:r>
        </w:p>
        <w:p w14:paraId="08BA1D26" w14:textId="77777777" w:rsidR="00483FD6" w:rsidRDefault="00483FD6">
          <w:pPr>
            <w:pStyle w:val="TOC3"/>
            <w:rPr>
              <w:rFonts w:asciiTheme="minorHAnsi" w:hAnsiTheme="minorHAnsi" w:cstheme="minorBidi"/>
              <w:kern w:val="2"/>
              <w:sz w:val="21"/>
              <w:szCs w:val="22"/>
              <w:lang w:val="en-US" w:eastAsia="zh-CN"/>
            </w:rPr>
          </w:pPr>
          <w:r>
            <w:rPr>
              <w:lang w:eastAsia="ko-KR"/>
            </w:rPr>
            <w:t>5.4.1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_Toc54943910 \h </w:instrText>
          </w:r>
          <w:r>
            <w:fldChar w:fldCharType="separate"/>
          </w:r>
          <w:r>
            <w:t>20</w:t>
          </w:r>
          <w:r>
            <w:fldChar w:fldCharType="end"/>
          </w:r>
        </w:p>
        <w:p w14:paraId="66FCFEB0" w14:textId="77777777" w:rsidR="00483FD6" w:rsidRDefault="00483FD6">
          <w:pPr>
            <w:pStyle w:val="TOC2"/>
            <w:rPr>
              <w:rFonts w:asciiTheme="minorHAnsi" w:hAnsiTheme="minorHAnsi" w:cstheme="minorBidi"/>
              <w:kern w:val="2"/>
              <w:sz w:val="21"/>
              <w:szCs w:val="22"/>
              <w:lang w:val="en-US" w:eastAsia="zh-CN"/>
            </w:rPr>
          </w:pPr>
          <w:r>
            <w:rPr>
              <w:lang w:eastAsia="ko-KR"/>
            </w:rPr>
            <w:t>5.5</w:t>
          </w:r>
          <w:r>
            <w:rPr>
              <w:rFonts w:asciiTheme="minorHAnsi" w:hAnsiTheme="minorHAnsi" w:cstheme="minorBidi"/>
              <w:kern w:val="2"/>
              <w:sz w:val="21"/>
              <w:szCs w:val="22"/>
              <w:lang w:val="en-US" w:eastAsia="zh-CN"/>
            </w:rPr>
            <w:tab/>
          </w:r>
          <w:r>
            <w:rPr>
              <w:lang w:eastAsia="ko-KR"/>
            </w:rPr>
            <w:t>Key Issue #5: Activating the traffic routing towards Local Data Network per AF request</w:t>
          </w:r>
          <w:r>
            <w:tab/>
          </w:r>
          <w:r>
            <w:fldChar w:fldCharType="begin"/>
          </w:r>
          <w:r>
            <w:instrText xml:space="preserve"> PAGEREF _Toc54943911 \h </w:instrText>
          </w:r>
          <w:r>
            <w:fldChar w:fldCharType="separate"/>
          </w:r>
          <w:r>
            <w:t>21</w:t>
          </w:r>
          <w:r>
            <w:fldChar w:fldCharType="end"/>
          </w:r>
        </w:p>
        <w:p w14:paraId="12C39582" w14:textId="77777777" w:rsidR="00483FD6" w:rsidRDefault="00483FD6">
          <w:pPr>
            <w:pStyle w:val="TOC3"/>
            <w:rPr>
              <w:rFonts w:asciiTheme="minorHAnsi" w:hAnsiTheme="minorHAnsi" w:cstheme="minorBidi"/>
              <w:kern w:val="2"/>
              <w:sz w:val="21"/>
              <w:szCs w:val="22"/>
              <w:lang w:val="en-US" w:eastAsia="zh-CN"/>
            </w:rPr>
          </w:pPr>
          <w:r>
            <w:rPr>
              <w:lang w:eastAsia="ko-KR"/>
            </w:rPr>
            <w:t>5.5.1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_Toc54943912 \h </w:instrText>
          </w:r>
          <w:r>
            <w:fldChar w:fldCharType="separate"/>
          </w:r>
          <w:r>
            <w:t>21</w:t>
          </w:r>
          <w:r>
            <w:fldChar w:fldCharType="end"/>
          </w:r>
        </w:p>
        <w:p w14:paraId="744B6175" w14:textId="77777777" w:rsidR="00483FD6" w:rsidRDefault="00483FD6">
          <w:pPr>
            <w:pStyle w:val="TOC2"/>
            <w:rPr>
              <w:rFonts w:asciiTheme="minorHAnsi" w:hAnsiTheme="minorHAnsi" w:cstheme="minorBidi"/>
              <w:kern w:val="2"/>
              <w:sz w:val="21"/>
              <w:szCs w:val="22"/>
              <w:lang w:val="en-US" w:eastAsia="zh-CN"/>
            </w:rPr>
          </w:pPr>
          <w:r>
            <w:rPr>
              <w:lang w:eastAsia="ko-KR"/>
            </w:rPr>
            <w:t>5.X</w:t>
          </w:r>
          <w:r>
            <w:rPr>
              <w:rFonts w:asciiTheme="minorHAnsi" w:hAnsiTheme="minorHAnsi" w:cstheme="minorBidi"/>
              <w:kern w:val="2"/>
              <w:sz w:val="21"/>
              <w:szCs w:val="22"/>
              <w:lang w:val="en-US" w:eastAsia="zh-CN"/>
            </w:rPr>
            <w:tab/>
          </w:r>
          <w:r>
            <w:rPr>
              <w:lang w:eastAsia="ko-KR"/>
            </w:rPr>
            <w:t xml:space="preserve">Key Issue #X: </w:t>
          </w:r>
          <w:r>
            <w:t>&lt;</w:t>
          </w:r>
          <w:r>
            <w:rPr>
              <w:lang w:eastAsia="ko-KR"/>
            </w:rPr>
            <w:t>Key Issue</w:t>
          </w:r>
          <w:r>
            <w:t xml:space="preserve"> Title&gt;</w:t>
          </w:r>
          <w:r>
            <w:tab/>
          </w:r>
          <w:r>
            <w:fldChar w:fldCharType="begin"/>
          </w:r>
          <w:r>
            <w:instrText xml:space="preserve"> PAGEREF _Toc54943913 \h </w:instrText>
          </w:r>
          <w:r>
            <w:fldChar w:fldCharType="separate"/>
          </w:r>
          <w:r>
            <w:t>21</w:t>
          </w:r>
          <w:r>
            <w:fldChar w:fldCharType="end"/>
          </w:r>
        </w:p>
        <w:p w14:paraId="0AE6BF6A" w14:textId="77777777" w:rsidR="00483FD6" w:rsidRDefault="00483FD6">
          <w:pPr>
            <w:pStyle w:val="TOC3"/>
            <w:rPr>
              <w:rFonts w:asciiTheme="minorHAnsi" w:hAnsiTheme="minorHAnsi" w:cstheme="minorBidi"/>
              <w:kern w:val="2"/>
              <w:sz w:val="21"/>
              <w:szCs w:val="22"/>
              <w:lang w:val="en-US" w:eastAsia="zh-CN"/>
            </w:rPr>
          </w:pPr>
          <w:r>
            <w:t>5.X.1</w:t>
          </w:r>
          <w:r>
            <w:rPr>
              <w:rFonts w:asciiTheme="minorHAnsi" w:hAnsiTheme="minorHAnsi" w:cstheme="minorBidi"/>
              <w:kern w:val="2"/>
              <w:sz w:val="21"/>
              <w:szCs w:val="22"/>
              <w:lang w:val="en-US" w:eastAsia="zh-CN"/>
            </w:rPr>
            <w:tab/>
          </w:r>
          <w:r>
            <w:t>Description</w:t>
          </w:r>
          <w:r>
            <w:tab/>
          </w:r>
          <w:r>
            <w:fldChar w:fldCharType="begin"/>
          </w:r>
          <w:r>
            <w:instrText xml:space="preserve"> PAGEREF _Toc54943914 \h </w:instrText>
          </w:r>
          <w:r>
            <w:fldChar w:fldCharType="separate"/>
          </w:r>
          <w:r>
            <w:t>21</w:t>
          </w:r>
          <w:r>
            <w:fldChar w:fldCharType="end"/>
          </w:r>
        </w:p>
        <w:p w14:paraId="514A0D5D" w14:textId="77777777" w:rsidR="00483FD6" w:rsidRDefault="00483FD6">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_Toc54943915 \h </w:instrText>
          </w:r>
          <w:r>
            <w:fldChar w:fldCharType="separate"/>
          </w:r>
          <w:r>
            <w:t>21</w:t>
          </w:r>
          <w:r>
            <w:fldChar w:fldCharType="end"/>
          </w:r>
        </w:p>
        <w:p w14:paraId="20EF8A0B" w14:textId="77777777" w:rsidR="00483FD6" w:rsidRDefault="00483FD6">
          <w:pPr>
            <w:pStyle w:val="TOC2"/>
            <w:rPr>
              <w:rFonts w:asciiTheme="minorHAnsi" w:hAnsiTheme="minorHAnsi" w:cstheme="minorBidi"/>
              <w:kern w:val="2"/>
              <w:sz w:val="21"/>
              <w:szCs w:val="22"/>
              <w:lang w:val="en-US" w:eastAsia="zh-CN"/>
            </w:rPr>
          </w:pPr>
          <w:r>
            <w:rPr>
              <w:lang w:eastAsia="zh-CN"/>
            </w:rPr>
            <w:t>6.0</w:t>
          </w:r>
          <w:r>
            <w:rPr>
              <w:rFonts w:asciiTheme="minorHAnsi"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_Toc54943916 \h </w:instrText>
          </w:r>
          <w:r>
            <w:fldChar w:fldCharType="separate"/>
          </w:r>
          <w:r>
            <w:t>21</w:t>
          </w:r>
          <w:r>
            <w:fldChar w:fldCharType="end"/>
          </w:r>
        </w:p>
        <w:p w14:paraId="208F98FF" w14:textId="77777777" w:rsidR="00483FD6" w:rsidRDefault="00483FD6">
          <w:pPr>
            <w:pStyle w:val="TOC2"/>
            <w:rPr>
              <w:rFonts w:asciiTheme="minorHAnsi" w:hAnsiTheme="minorHAnsi" w:cstheme="minorBidi"/>
              <w:kern w:val="2"/>
              <w:sz w:val="21"/>
              <w:szCs w:val="22"/>
              <w:lang w:val="en-US" w:eastAsia="zh-CN"/>
            </w:rPr>
          </w:pPr>
          <w:r>
            <w:rPr>
              <w:lang w:eastAsia="zh-CN"/>
            </w:rPr>
            <w:t>6.1</w:t>
          </w:r>
          <w:r>
            <w:rPr>
              <w:rFonts w:asciiTheme="minorHAnsi" w:hAnsiTheme="minorHAnsi" w:cstheme="minorBidi"/>
              <w:kern w:val="2"/>
              <w:sz w:val="21"/>
              <w:szCs w:val="22"/>
              <w:lang w:val="en-US" w:eastAsia="zh-CN"/>
            </w:rPr>
            <w:tab/>
          </w:r>
          <w:r>
            <w:rPr>
              <w:lang w:eastAsia="zh-CN"/>
            </w:rPr>
            <w:t>Solution #1: Provisioning URSP configuration to the UE to establish PDU Sessions for edge applications</w:t>
          </w:r>
          <w:r>
            <w:tab/>
          </w:r>
          <w:r>
            <w:fldChar w:fldCharType="begin"/>
          </w:r>
          <w:r>
            <w:instrText xml:space="preserve"> PAGEREF _Toc54943917 \h </w:instrText>
          </w:r>
          <w:r>
            <w:fldChar w:fldCharType="separate"/>
          </w:r>
          <w:r>
            <w:t>22</w:t>
          </w:r>
          <w:r>
            <w:fldChar w:fldCharType="end"/>
          </w:r>
        </w:p>
        <w:p w14:paraId="3FED2FAD"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6.1.1</w:t>
          </w:r>
          <w:r>
            <w:rPr>
              <w:rFonts w:asciiTheme="minorHAnsi" w:hAnsiTheme="minorHAnsi" w:cstheme="minorBidi"/>
              <w:kern w:val="2"/>
              <w:sz w:val="21"/>
              <w:szCs w:val="22"/>
              <w:lang w:val="en-US" w:eastAsia="zh-CN"/>
            </w:rPr>
            <w:tab/>
          </w:r>
          <w:r w:rsidRPr="00AA6490">
            <w:rPr>
              <w:rFonts w:eastAsia="宋体"/>
            </w:rPr>
            <w:t>Description</w:t>
          </w:r>
          <w:r>
            <w:tab/>
          </w:r>
          <w:r>
            <w:fldChar w:fldCharType="begin"/>
          </w:r>
          <w:r>
            <w:instrText xml:space="preserve"> PAGEREF _Toc54943918 \h </w:instrText>
          </w:r>
          <w:r>
            <w:fldChar w:fldCharType="separate"/>
          </w:r>
          <w:r>
            <w:t>23</w:t>
          </w:r>
          <w:r>
            <w:fldChar w:fldCharType="end"/>
          </w:r>
        </w:p>
        <w:p w14:paraId="094ACCCD"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6.1.2</w:t>
          </w:r>
          <w:r>
            <w:rPr>
              <w:rFonts w:asciiTheme="minorHAnsi" w:hAnsiTheme="minorHAnsi" w:cstheme="minorBidi"/>
              <w:kern w:val="2"/>
              <w:sz w:val="21"/>
              <w:szCs w:val="22"/>
              <w:lang w:val="en-US" w:eastAsia="zh-CN"/>
            </w:rPr>
            <w:tab/>
          </w:r>
          <w:r w:rsidRPr="00AA6490">
            <w:rPr>
              <w:rFonts w:eastAsia="宋体"/>
            </w:rPr>
            <w:t>Procedures</w:t>
          </w:r>
          <w:r>
            <w:tab/>
          </w:r>
          <w:r>
            <w:fldChar w:fldCharType="begin"/>
          </w:r>
          <w:r>
            <w:instrText xml:space="preserve"> PAGEREF _Toc54943919 \h </w:instrText>
          </w:r>
          <w:r>
            <w:fldChar w:fldCharType="separate"/>
          </w:r>
          <w:r>
            <w:t>23</w:t>
          </w:r>
          <w:r>
            <w:fldChar w:fldCharType="end"/>
          </w:r>
        </w:p>
        <w:p w14:paraId="159F9CDB" w14:textId="77777777" w:rsidR="00483FD6" w:rsidRDefault="00483FD6">
          <w:pPr>
            <w:pStyle w:val="TOC4"/>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Policy configuration provisioning procedure</w:t>
          </w:r>
          <w:r>
            <w:tab/>
          </w:r>
          <w:r>
            <w:fldChar w:fldCharType="begin"/>
          </w:r>
          <w:r>
            <w:instrText xml:space="preserve"> PAGEREF _Toc54943920 \h </w:instrText>
          </w:r>
          <w:r>
            <w:fldChar w:fldCharType="separate"/>
          </w:r>
          <w:r>
            <w:t>23</w:t>
          </w:r>
          <w:r>
            <w:fldChar w:fldCharType="end"/>
          </w:r>
        </w:p>
        <w:p w14:paraId="275142DE"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6.1.3</w:t>
          </w:r>
          <w:r>
            <w:rPr>
              <w:rFonts w:asciiTheme="minorHAnsi" w:hAnsiTheme="minorHAnsi" w:cstheme="minorBidi"/>
              <w:kern w:val="2"/>
              <w:sz w:val="21"/>
              <w:szCs w:val="22"/>
              <w:lang w:val="en-US" w:eastAsia="zh-CN"/>
            </w:rPr>
            <w:tab/>
          </w:r>
          <w:r w:rsidRPr="00AA6490">
            <w:rPr>
              <w:rFonts w:eastAsia="宋体"/>
            </w:rPr>
            <w:t>Impacts on services, entities and interfaces</w:t>
          </w:r>
          <w:r>
            <w:tab/>
          </w:r>
          <w:r>
            <w:fldChar w:fldCharType="begin"/>
          </w:r>
          <w:r>
            <w:instrText xml:space="preserve"> PAGEREF _Toc54943921 \h </w:instrText>
          </w:r>
          <w:r>
            <w:fldChar w:fldCharType="separate"/>
          </w:r>
          <w:r>
            <w:t>24</w:t>
          </w:r>
          <w:r>
            <w:fldChar w:fldCharType="end"/>
          </w:r>
        </w:p>
        <w:p w14:paraId="737F1929" w14:textId="77777777" w:rsidR="00483FD6" w:rsidRDefault="00483FD6">
          <w:pPr>
            <w:pStyle w:val="TOC2"/>
            <w:rPr>
              <w:rFonts w:asciiTheme="minorHAnsi" w:hAnsiTheme="minorHAnsi" w:cstheme="minorBidi"/>
              <w:kern w:val="2"/>
              <w:sz w:val="21"/>
              <w:szCs w:val="22"/>
              <w:lang w:val="en-US" w:eastAsia="zh-CN"/>
            </w:rPr>
          </w:pPr>
          <w:r>
            <w:rPr>
              <w:lang w:eastAsia="zh-CN"/>
            </w:rPr>
            <w:t>6.2</w:t>
          </w:r>
          <w:r>
            <w:rPr>
              <w:rFonts w:asciiTheme="minorHAnsi" w:hAnsiTheme="minorHAnsi" w:cstheme="minorBidi"/>
              <w:kern w:val="2"/>
              <w:sz w:val="21"/>
              <w:szCs w:val="22"/>
              <w:lang w:val="en-US" w:eastAsia="zh-CN"/>
            </w:rPr>
            <w:tab/>
          </w:r>
          <w:r>
            <w:t>Solution</w:t>
          </w:r>
          <w:r>
            <w:rPr>
              <w:lang w:eastAsia="zh-CN"/>
            </w:rPr>
            <w:t xml:space="preserve"> #2</w:t>
          </w:r>
          <w:r>
            <w:t xml:space="preserve">: Local DNS based edge </w:t>
          </w:r>
          <w:r w:rsidRPr="00AA6490">
            <w:rPr>
              <w:rFonts w:cs="Arial"/>
            </w:rPr>
            <w:t>server address discovery</w:t>
          </w:r>
          <w:r>
            <w:tab/>
          </w:r>
          <w:r>
            <w:fldChar w:fldCharType="begin"/>
          </w:r>
          <w:r>
            <w:instrText xml:space="preserve"> PAGEREF _Toc54943922 \h </w:instrText>
          </w:r>
          <w:r>
            <w:fldChar w:fldCharType="separate"/>
          </w:r>
          <w:r>
            <w:t>25</w:t>
          </w:r>
          <w:r>
            <w:fldChar w:fldCharType="end"/>
          </w:r>
        </w:p>
        <w:p w14:paraId="6DF523EA" w14:textId="77777777" w:rsidR="00483FD6" w:rsidRDefault="00483FD6">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_Toc54943923 \h </w:instrText>
          </w:r>
          <w:r>
            <w:fldChar w:fldCharType="separate"/>
          </w:r>
          <w:r>
            <w:t>25</w:t>
          </w:r>
          <w:r>
            <w:fldChar w:fldCharType="end"/>
          </w:r>
        </w:p>
        <w:p w14:paraId="706FC91B" w14:textId="77777777" w:rsidR="00483FD6" w:rsidRDefault="00483FD6">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_Toc54943924 \h </w:instrText>
          </w:r>
          <w:r>
            <w:fldChar w:fldCharType="separate"/>
          </w:r>
          <w:r>
            <w:t>25</w:t>
          </w:r>
          <w:r>
            <w:fldChar w:fldCharType="end"/>
          </w:r>
        </w:p>
        <w:p w14:paraId="0B830FD1" w14:textId="77777777" w:rsidR="00483FD6" w:rsidRDefault="00483FD6">
          <w:pPr>
            <w:pStyle w:val="TOC3"/>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_Toc54943925 \h </w:instrText>
          </w:r>
          <w:r>
            <w:fldChar w:fldCharType="separate"/>
          </w:r>
          <w:r>
            <w:t>26</w:t>
          </w:r>
          <w:r>
            <w:fldChar w:fldCharType="end"/>
          </w:r>
        </w:p>
        <w:p w14:paraId="3E0273E8" w14:textId="77777777" w:rsidR="00483FD6" w:rsidRDefault="00483FD6">
          <w:pPr>
            <w:pStyle w:val="TOC4"/>
            <w:rPr>
              <w:rFonts w:asciiTheme="minorHAnsi" w:hAnsiTheme="minorHAnsi" w:cstheme="minorBidi"/>
              <w:kern w:val="2"/>
              <w:sz w:val="21"/>
              <w:szCs w:val="22"/>
              <w:lang w:val="en-US" w:eastAsia="zh-CN"/>
            </w:rPr>
          </w:pPr>
          <w:r>
            <w:t>6.2.3.1</w:t>
          </w:r>
          <w:r>
            <w:rPr>
              <w:rFonts w:asciiTheme="minorHAnsi" w:hAnsiTheme="minorHAnsi" w:cstheme="minorBidi"/>
              <w:kern w:val="2"/>
              <w:sz w:val="21"/>
              <w:szCs w:val="22"/>
              <w:lang w:val="en-US" w:eastAsia="zh-CN"/>
            </w:rPr>
            <w:tab/>
          </w:r>
          <w:r>
            <w:t>Procedure for Edge Server discovery when service start-up</w:t>
          </w:r>
          <w:r>
            <w:tab/>
          </w:r>
          <w:r>
            <w:fldChar w:fldCharType="begin"/>
          </w:r>
          <w:r>
            <w:instrText xml:space="preserve"> PAGEREF _Toc54943926 \h </w:instrText>
          </w:r>
          <w:r>
            <w:fldChar w:fldCharType="separate"/>
          </w:r>
          <w:r>
            <w:t>26</w:t>
          </w:r>
          <w:r>
            <w:fldChar w:fldCharType="end"/>
          </w:r>
        </w:p>
        <w:p w14:paraId="7F2560D9" w14:textId="77777777" w:rsidR="00483FD6" w:rsidRDefault="00483FD6">
          <w:pPr>
            <w:pStyle w:val="TOC4"/>
            <w:rPr>
              <w:rFonts w:asciiTheme="minorHAnsi" w:hAnsiTheme="minorHAnsi" w:cstheme="minorBidi"/>
              <w:kern w:val="2"/>
              <w:sz w:val="21"/>
              <w:szCs w:val="22"/>
              <w:lang w:val="en-US" w:eastAsia="zh-CN"/>
            </w:rPr>
          </w:pPr>
          <w:r>
            <w:t>6.2.3.2</w:t>
          </w:r>
          <w:r>
            <w:rPr>
              <w:rFonts w:asciiTheme="minorHAnsi" w:hAnsiTheme="minorHAnsi" w:cstheme="minorBidi"/>
              <w:kern w:val="2"/>
              <w:sz w:val="21"/>
              <w:szCs w:val="22"/>
              <w:lang w:val="en-US" w:eastAsia="zh-CN"/>
            </w:rPr>
            <w:tab/>
          </w:r>
          <w:r>
            <w:t>Procedure for provisioning local DNS Server Address in the case of ULCL/BP</w:t>
          </w:r>
          <w:r>
            <w:tab/>
          </w:r>
          <w:r>
            <w:fldChar w:fldCharType="begin"/>
          </w:r>
          <w:r>
            <w:instrText xml:space="preserve"> PAGEREF _Toc54943927 \h </w:instrText>
          </w:r>
          <w:r>
            <w:fldChar w:fldCharType="separate"/>
          </w:r>
          <w:r>
            <w:t>27</w:t>
          </w:r>
          <w:r>
            <w:fldChar w:fldCharType="end"/>
          </w:r>
        </w:p>
        <w:p w14:paraId="58014F4E" w14:textId="77777777" w:rsidR="00483FD6" w:rsidRDefault="00483FD6">
          <w:pPr>
            <w:pStyle w:val="TOC4"/>
            <w:rPr>
              <w:rFonts w:asciiTheme="minorHAnsi" w:hAnsiTheme="minorHAnsi" w:cstheme="minorBidi"/>
              <w:kern w:val="2"/>
              <w:sz w:val="21"/>
              <w:szCs w:val="22"/>
              <w:lang w:val="en-US" w:eastAsia="zh-CN"/>
            </w:rPr>
          </w:pPr>
          <w:r>
            <w:t>6.2.2.3</w:t>
          </w:r>
          <w:r>
            <w:rPr>
              <w:rFonts w:asciiTheme="minorHAnsi" w:hAnsiTheme="minorHAnsi" w:cstheme="minorBidi"/>
              <w:kern w:val="2"/>
              <w:sz w:val="21"/>
              <w:szCs w:val="22"/>
              <w:lang w:val="en-US" w:eastAsia="zh-CN"/>
            </w:rPr>
            <w:tab/>
          </w:r>
          <w:r>
            <w:t>Procedure for provisioning local DNS Server Address in the case of SSC mode 2/3</w:t>
          </w:r>
          <w:r>
            <w:tab/>
          </w:r>
          <w:r>
            <w:fldChar w:fldCharType="begin"/>
          </w:r>
          <w:r>
            <w:instrText xml:space="preserve"> PAGEREF _Toc54943928 \h </w:instrText>
          </w:r>
          <w:r>
            <w:fldChar w:fldCharType="separate"/>
          </w:r>
          <w:r>
            <w:t>28</w:t>
          </w:r>
          <w:r>
            <w:fldChar w:fldCharType="end"/>
          </w:r>
        </w:p>
        <w:p w14:paraId="454C4185" w14:textId="77777777" w:rsidR="00483FD6" w:rsidRDefault="00483FD6">
          <w:pPr>
            <w:pStyle w:val="TOC3"/>
            <w:rPr>
              <w:rFonts w:asciiTheme="minorHAnsi" w:hAnsiTheme="minorHAnsi" w:cstheme="minorBidi"/>
              <w:kern w:val="2"/>
              <w:sz w:val="21"/>
              <w:szCs w:val="22"/>
              <w:lang w:val="en-US" w:eastAsia="zh-CN"/>
            </w:rPr>
          </w:pPr>
          <w:r>
            <w:t>6.2.</w:t>
          </w:r>
          <w:r>
            <w:rPr>
              <w:lang w:eastAsia="zh-CN"/>
            </w:rPr>
            <w:t>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_Toc54943929 \h </w:instrText>
          </w:r>
          <w:r>
            <w:fldChar w:fldCharType="separate"/>
          </w:r>
          <w:r>
            <w:t>29</w:t>
          </w:r>
          <w:r>
            <w:fldChar w:fldCharType="end"/>
          </w:r>
        </w:p>
        <w:p w14:paraId="197A7185" w14:textId="77777777" w:rsidR="00483FD6" w:rsidRDefault="00483FD6">
          <w:pPr>
            <w:pStyle w:val="TOC3"/>
            <w:rPr>
              <w:rFonts w:asciiTheme="minorHAnsi" w:hAnsiTheme="minorHAnsi" w:cstheme="minorBidi"/>
              <w:kern w:val="2"/>
              <w:sz w:val="21"/>
              <w:szCs w:val="22"/>
              <w:lang w:val="en-US" w:eastAsia="zh-CN"/>
            </w:rPr>
          </w:pPr>
          <w:r>
            <w:t>6.2.</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_Toc54943930 \h </w:instrText>
          </w:r>
          <w:r>
            <w:fldChar w:fldCharType="separate"/>
          </w:r>
          <w:r>
            <w:t>29</w:t>
          </w:r>
          <w:r>
            <w:fldChar w:fldCharType="end"/>
          </w:r>
        </w:p>
        <w:p w14:paraId="0961CBDE" w14:textId="77777777" w:rsidR="00483FD6" w:rsidRDefault="00483FD6">
          <w:pPr>
            <w:pStyle w:val="TOC2"/>
            <w:rPr>
              <w:rFonts w:asciiTheme="minorHAnsi" w:hAnsiTheme="minorHAnsi" w:cstheme="minorBidi"/>
              <w:kern w:val="2"/>
              <w:sz w:val="21"/>
              <w:szCs w:val="22"/>
              <w:lang w:val="en-US" w:eastAsia="zh-CN"/>
            </w:rPr>
          </w:pPr>
          <w:r>
            <w:rPr>
              <w:lang w:eastAsia="zh-CN"/>
            </w:rPr>
            <w:t>6.3</w:t>
          </w:r>
          <w:r>
            <w:rPr>
              <w:rFonts w:asciiTheme="minorHAnsi" w:hAnsiTheme="minorHAnsi" w:cstheme="minorBidi"/>
              <w:kern w:val="2"/>
              <w:sz w:val="21"/>
              <w:szCs w:val="22"/>
              <w:lang w:val="en-US" w:eastAsia="zh-CN"/>
            </w:rPr>
            <w:tab/>
          </w:r>
          <w:r>
            <w:t>Solution</w:t>
          </w:r>
          <w:r>
            <w:rPr>
              <w:lang w:eastAsia="zh-CN"/>
            </w:rPr>
            <w:t xml:space="preserve"> #3</w:t>
          </w:r>
          <w:r>
            <w:t>: DNS AF</w:t>
          </w:r>
          <w:r>
            <w:tab/>
          </w:r>
          <w:r>
            <w:fldChar w:fldCharType="begin"/>
          </w:r>
          <w:r>
            <w:instrText xml:space="preserve"> PAGEREF _Toc54943931 \h </w:instrText>
          </w:r>
          <w:r>
            <w:fldChar w:fldCharType="separate"/>
          </w:r>
          <w:r>
            <w:t>30</w:t>
          </w:r>
          <w:r>
            <w:fldChar w:fldCharType="end"/>
          </w:r>
        </w:p>
        <w:p w14:paraId="07D6C13E" w14:textId="77777777" w:rsidR="00483FD6" w:rsidRDefault="00483FD6">
          <w:pPr>
            <w:pStyle w:val="TOC3"/>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Description</w:t>
          </w:r>
          <w:r>
            <w:tab/>
          </w:r>
          <w:r>
            <w:fldChar w:fldCharType="begin"/>
          </w:r>
          <w:r>
            <w:instrText xml:space="preserve"> PAGEREF _Toc54943932 \h </w:instrText>
          </w:r>
          <w:r>
            <w:fldChar w:fldCharType="separate"/>
          </w:r>
          <w:r>
            <w:t>30</w:t>
          </w:r>
          <w:r>
            <w:fldChar w:fldCharType="end"/>
          </w:r>
        </w:p>
        <w:p w14:paraId="54C026D6" w14:textId="77777777" w:rsidR="00483FD6" w:rsidRDefault="00483FD6">
          <w:pPr>
            <w:pStyle w:val="TOC3"/>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Procedures</w:t>
          </w:r>
          <w:r>
            <w:tab/>
          </w:r>
          <w:r>
            <w:fldChar w:fldCharType="begin"/>
          </w:r>
          <w:r>
            <w:instrText xml:space="preserve"> PAGEREF _Toc54943933 \h </w:instrText>
          </w:r>
          <w:r>
            <w:fldChar w:fldCharType="separate"/>
          </w:r>
          <w:r>
            <w:t>30</w:t>
          </w:r>
          <w:r>
            <w:fldChar w:fldCharType="end"/>
          </w:r>
        </w:p>
        <w:p w14:paraId="6A9ECC3C" w14:textId="77777777" w:rsidR="00483FD6" w:rsidRDefault="00483FD6">
          <w:pPr>
            <w:pStyle w:val="TOC4"/>
            <w:rPr>
              <w:rFonts w:asciiTheme="minorHAnsi" w:hAnsiTheme="minorHAnsi" w:cstheme="minorBidi"/>
              <w:kern w:val="2"/>
              <w:sz w:val="21"/>
              <w:szCs w:val="22"/>
              <w:lang w:val="en-US" w:eastAsia="zh-CN"/>
            </w:rPr>
          </w:pPr>
          <w:r>
            <w:t>6.3.2.1</w:t>
          </w:r>
          <w:r>
            <w:rPr>
              <w:rFonts w:asciiTheme="minorHAnsi" w:hAnsiTheme="minorHAnsi" w:cstheme="minorBidi"/>
              <w:kern w:val="2"/>
              <w:sz w:val="21"/>
              <w:szCs w:val="22"/>
              <w:lang w:val="en-US" w:eastAsia="zh-CN"/>
            </w:rPr>
            <w:tab/>
          </w:r>
          <w:r>
            <w:t>High-level procedure using ECS option</w:t>
          </w:r>
          <w:r>
            <w:tab/>
          </w:r>
          <w:r>
            <w:fldChar w:fldCharType="begin"/>
          </w:r>
          <w:r>
            <w:instrText xml:space="preserve"> PAGEREF _Toc54943934 \h </w:instrText>
          </w:r>
          <w:r>
            <w:fldChar w:fldCharType="separate"/>
          </w:r>
          <w:r>
            <w:t>30</w:t>
          </w:r>
          <w:r>
            <w:fldChar w:fldCharType="end"/>
          </w:r>
        </w:p>
        <w:p w14:paraId="690E1A99" w14:textId="77777777" w:rsidR="00483FD6" w:rsidRDefault="00483FD6">
          <w:pPr>
            <w:pStyle w:val="TOC4"/>
            <w:rPr>
              <w:rFonts w:asciiTheme="minorHAnsi" w:hAnsiTheme="minorHAnsi" w:cstheme="minorBidi"/>
              <w:kern w:val="2"/>
              <w:sz w:val="21"/>
              <w:szCs w:val="22"/>
              <w:lang w:val="en-US" w:eastAsia="zh-CN"/>
            </w:rPr>
          </w:pPr>
          <w:r>
            <w:t>6.3.2.2</w:t>
          </w:r>
          <w:r>
            <w:rPr>
              <w:rFonts w:asciiTheme="minorHAnsi" w:hAnsiTheme="minorHAnsi" w:cstheme="minorBidi"/>
              <w:kern w:val="2"/>
              <w:sz w:val="21"/>
              <w:szCs w:val="22"/>
              <w:lang w:val="en-US" w:eastAsia="zh-CN"/>
            </w:rPr>
            <w:tab/>
          </w:r>
          <w:r>
            <w:t>Detailed procedure using ECS option</w:t>
          </w:r>
          <w:r>
            <w:tab/>
          </w:r>
          <w:r>
            <w:fldChar w:fldCharType="begin"/>
          </w:r>
          <w:r>
            <w:instrText xml:space="preserve"> PAGEREF _Toc54943935 \h </w:instrText>
          </w:r>
          <w:r>
            <w:fldChar w:fldCharType="separate"/>
          </w:r>
          <w:r>
            <w:t>32</w:t>
          </w:r>
          <w:r>
            <w:fldChar w:fldCharType="end"/>
          </w:r>
        </w:p>
        <w:p w14:paraId="5D1F42A3" w14:textId="77777777" w:rsidR="00483FD6" w:rsidRDefault="00483FD6">
          <w:pPr>
            <w:pStyle w:val="TOC4"/>
            <w:rPr>
              <w:rFonts w:asciiTheme="minorHAnsi" w:hAnsiTheme="minorHAnsi" w:cstheme="minorBidi"/>
              <w:kern w:val="2"/>
              <w:sz w:val="21"/>
              <w:szCs w:val="22"/>
              <w:lang w:val="en-US" w:eastAsia="zh-CN"/>
            </w:rPr>
          </w:pPr>
          <w:r>
            <w:t>6.3.2.3</w:t>
          </w:r>
          <w:r>
            <w:rPr>
              <w:rFonts w:asciiTheme="minorHAnsi" w:hAnsiTheme="minorHAnsi" w:cstheme="minorBidi"/>
              <w:kern w:val="2"/>
              <w:sz w:val="21"/>
              <w:szCs w:val="22"/>
              <w:lang w:val="en-US" w:eastAsia="zh-CN"/>
            </w:rPr>
            <w:tab/>
          </w:r>
          <w:r>
            <w:t>High-level procedure using DNS forwarding</w:t>
          </w:r>
          <w:r>
            <w:tab/>
          </w:r>
          <w:r>
            <w:fldChar w:fldCharType="begin"/>
          </w:r>
          <w:r>
            <w:instrText xml:space="preserve"> PAGEREF _Toc54943936 \h </w:instrText>
          </w:r>
          <w:r>
            <w:fldChar w:fldCharType="separate"/>
          </w:r>
          <w:r>
            <w:t>36</w:t>
          </w:r>
          <w:r>
            <w:fldChar w:fldCharType="end"/>
          </w:r>
        </w:p>
        <w:p w14:paraId="134C4601" w14:textId="77777777" w:rsidR="00483FD6" w:rsidRDefault="00483FD6">
          <w:pPr>
            <w:pStyle w:val="TOC3"/>
            <w:rPr>
              <w:rFonts w:asciiTheme="minorHAnsi" w:hAnsiTheme="minorHAnsi" w:cstheme="minorBidi"/>
              <w:kern w:val="2"/>
              <w:sz w:val="21"/>
              <w:szCs w:val="22"/>
              <w:lang w:val="en-US" w:eastAsia="zh-CN"/>
            </w:rPr>
          </w:pPr>
          <w:r>
            <w:rPr>
              <w:lang w:eastAsia="zh-CN"/>
            </w:rPr>
            <w:t>6.3.3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_Toc54943937 \h </w:instrText>
          </w:r>
          <w:r>
            <w:fldChar w:fldCharType="separate"/>
          </w:r>
          <w:r>
            <w:t>36</w:t>
          </w:r>
          <w:r>
            <w:fldChar w:fldCharType="end"/>
          </w:r>
        </w:p>
        <w:p w14:paraId="70263F38" w14:textId="77777777" w:rsidR="00483FD6" w:rsidRDefault="00483FD6">
          <w:pPr>
            <w:pStyle w:val="TOC2"/>
            <w:rPr>
              <w:rFonts w:asciiTheme="minorHAnsi" w:hAnsiTheme="minorHAnsi" w:cstheme="minorBidi"/>
              <w:kern w:val="2"/>
              <w:sz w:val="21"/>
              <w:szCs w:val="22"/>
              <w:lang w:val="en-US" w:eastAsia="zh-CN"/>
            </w:rPr>
          </w:pPr>
          <w:r>
            <w:rPr>
              <w:lang w:eastAsia="zh-CN"/>
            </w:rPr>
            <w:t>6.4</w:t>
          </w:r>
          <w:r>
            <w:rPr>
              <w:rFonts w:asciiTheme="minorHAnsi" w:hAnsiTheme="minorHAnsi" w:cstheme="minorBidi"/>
              <w:kern w:val="2"/>
              <w:sz w:val="21"/>
              <w:szCs w:val="22"/>
              <w:lang w:val="en-US" w:eastAsia="zh-CN"/>
            </w:rPr>
            <w:tab/>
          </w:r>
          <w:r>
            <w:t>Solution</w:t>
          </w:r>
          <w:r>
            <w:rPr>
              <w:lang w:eastAsia="zh-CN"/>
            </w:rPr>
            <w:t xml:space="preserve"> #4</w:t>
          </w:r>
          <w:r>
            <w:t>: Providing the DNS authoritative server with IP addressing information about where the UE is located</w:t>
          </w:r>
          <w:r>
            <w:tab/>
          </w:r>
          <w:r>
            <w:fldChar w:fldCharType="begin"/>
          </w:r>
          <w:r>
            <w:instrText xml:space="preserve"> PAGEREF _Toc54943938 \h </w:instrText>
          </w:r>
          <w:r>
            <w:fldChar w:fldCharType="separate"/>
          </w:r>
          <w:r>
            <w:t>37</w:t>
          </w:r>
          <w:r>
            <w:fldChar w:fldCharType="end"/>
          </w:r>
        </w:p>
        <w:p w14:paraId="065443A7" w14:textId="77777777" w:rsidR="00483FD6" w:rsidRDefault="00483FD6">
          <w:pPr>
            <w:pStyle w:val="TOC3"/>
            <w:rPr>
              <w:rFonts w:asciiTheme="minorHAnsi" w:hAnsiTheme="minorHAnsi" w:cstheme="minorBidi"/>
              <w:kern w:val="2"/>
              <w:sz w:val="21"/>
              <w:szCs w:val="22"/>
              <w:lang w:val="en-US" w:eastAsia="zh-CN"/>
            </w:rPr>
          </w:pPr>
          <w:r w:rsidRPr="00AA6490">
            <w:rPr>
              <w:lang w:val="en-US"/>
            </w:rPr>
            <w:t>6.4.1</w:t>
          </w:r>
          <w:r>
            <w:rPr>
              <w:rFonts w:asciiTheme="minorHAnsi" w:hAnsiTheme="minorHAnsi" w:cstheme="minorBidi"/>
              <w:kern w:val="2"/>
              <w:sz w:val="21"/>
              <w:szCs w:val="22"/>
              <w:lang w:val="en-US" w:eastAsia="zh-CN"/>
            </w:rPr>
            <w:tab/>
          </w:r>
          <w:r w:rsidRPr="00AA6490">
            <w:rPr>
              <w:lang w:val="en-US"/>
            </w:rPr>
            <w:t>Description</w:t>
          </w:r>
          <w:r>
            <w:tab/>
          </w:r>
          <w:r>
            <w:fldChar w:fldCharType="begin"/>
          </w:r>
          <w:r>
            <w:instrText xml:space="preserve"> PAGEREF _Toc54943939 \h </w:instrText>
          </w:r>
          <w:r>
            <w:fldChar w:fldCharType="separate"/>
          </w:r>
          <w:r>
            <w:t>37</w:t>
          </w:r>
          <w:r>
            <w:fldChar w:fldCharType="end"/>
          </w:r>
        </w:p>
        <w:p w14:paraId="69B41E54" w14:textId="77777777" w:rsidR="00483FD6" w:rsidRDefault="00483FD6">
          <w:pPr>
            <w:pStyle w:val="TOC3"/>
            <w:rPr>
              <w:rFonts w:asciiTheme="minorHAnsi" w:hAnsiTheme="minorHAnsi" w:cstheme="minorBidi"/>
              <w:kern w:val="2"/>
              <w:sz w:val="21"/>
              <w:szCs w:val="22"/>
              <w:lang w:val="en-US" w:eastAsia="zh-CN"/>
            </w:rPr>
          </w:pPr>
          <w:r>
            <w:t>6.4.2</w:t>
          </w:r>
          <w:r>
            <w:rPr>
              <w:rFonts w:asciiTheme="minorHAnsi" w:hAnsiTheme="minorHAnsi" w:cstheme="minorBidi"/>
              <w:kern w:val="2"/>
              <w:sz w:val="21"/>
              <w:szCs w:val="22"/>
              <w:lang w:val="en-US" w:eastAsia="zh-CN"/>
            </w:rPr>
            <w:tab/>
          </w:r>
          <w:r>
            <w:t>Procedures</w:t>
          </w:r>
          <w:r>
            <w:tab/>
          </w:r>
          <w:r>
            <w:fldChar w:fldCharType="begin"/>
          </w:r>
          <w:r>
            <w:instrText xml:space="preserve"> PAGEREF _Toc54943940 \h </w:instrText>
          </w:r>
          <w:r>
            <w:fldChar w:fldCharType="separate"/>
          </w:r>
          <w:r>
            <w:t>38</w:t>
          </w:r>
          <w:r>
            <w:fldChar w:fldCharType="end"/>
          </w:r>
        </w:p>
        <w:p w14:paraId="3DFC735A" w14:textId="77777777" w:rsidR="00483FD6" w:rsidRDefault="00483FD6">
          <w:pPr>
            <w:pStyle w:val="TOC3"/>
            <w:rPr>
              <w:rFonts w:asciiTheme="minorHAnsi" w:hAnsiTheme="minorHAnsi" w:cstheme="minorBidi"/>
              <w:kern w:val="2"/>
              <w:sz w:val="21"/>
              <w:szCs w:val="22"/>
              <w:lang w:val="en-US" w:eastAsia="zh-CN"/>
            </w:rPr>
          </w:pPr>
          <w:r>
            <w:rPr>
              <w:lang w:eastAsia="zh-CN"/>
            </w:rPr>
            <w:t>6.4.3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_Toc54943941 \h </w:instrText>
          </w:r>
          <w:r>
            <w:fldChar w:fldCharType="separate"/>
          </w:r>
          <w:r>
            <w:t>41</w:t>
          </w:r>
          <w:r>
            <w:fldChar w:fldCharType="end"/>
          </w:r>
        </w:p>
        <w:p w14:paraId="18E220AF" w14:textId="77777777" w:rsidR="00483FD6" w:rsidRDefault="00483FD6">
          <w:pPr>
            <w:pStyle w:val="TOC2"/>
            <w:rPr>
              <w:rFonts w:asciiTheme="minorHAnsi" w:hAnsiTheme="minorHAnsi" w:cstheme="minorBidi"/>
              <w:kern w:val="2"/>
              <w:sz w:val="21"/>
              <w:szCs w:val="22"/>
              <w:lang w:val="en-US" w:eastAsia="zh-CN"/>
            </w:rPr>
          </w:pPr>
          <w:r>
            <w:rPr>
              <w:lang w:eastAsia="zh-CN"/>
            </w:rPr>
            <w:t>6.5</w:t>
          </w:r>
          <w:r>
            <w:rPr>
              <w:rFonts w:asciiTheme="minorHAnsi" w:hAnsiTheme="minorHAnsi" w:cstheme="minorBidi"/>
              <w:kern w:val="2"/>
              <w:sz w:val="21"/>
              <w:szCs w:val="22"/>
              <w:lang w:val="en-US" w:eastAsia="zh-CN"/>
            </w:rPr>
            <w:tab/>
          </w:r>
          <w:r>
            <w:t>Solution</w:t>
          </w:r>
          <w:r>
            <w:rPr>
              <w:lang w:eastAsia="zh-CN"/>
            </w:rPr>
            <w:t xml:space="preserve"> #5</w:t>
          </w:r>
          <w:r>
            <w:t>: Server Discovery using DNS and IP Routing</w:t>
          </w:r>
          <w:r>
            <w:tab/>
          </w:r>
          <w:r>
            <w:fldChar w:fldCharType="begin"/>
          </w:r>
          <w:r>
            <w:instrText xml:space="preserve"> PAGEREF _Toc54943942 \h </w:instrText>
          </w:r>
          <w:r>
            <w:fldChar w:fldCharType="separate"/>
          </w:r>
          <w:r>
            <w:t>42</w:t>
          </w:r>
          <w:r>
            <w:fldChar w:fldCharType="end"/>
          </w:r>
        </w:p>
        <w:p w14:paraId="360C9D03" w14:textId="77777777" w:rsidR="00483FD6" w:rsidRDefault="00483FD6">
          <w:pPr>
            <w:pStyle w:val="TOC3"/>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Description</w:t>
          </w:r>
          <w:r>
            <w:tab/>
          </w:r>
          <w:r>
            <w:fldChar w:fldCharType="begin"/>
          </w:r>
          <w:r>
            <w:instrText xml:space="preserve"> PAGEREF _Toc54943943 \h </w:instrText>
          </w:r>
          <w:r>
            <w:fldChar w:fldCharType="separate"/>
          </w:r>
          <w:r>
            <w:t>42</w:t>
          </w:r>
          <w:r>
            <w:fldChar w:fldCharType="end"/>
          </w:r>
        </w:p>
        <w:p w14:paraId="1CF041DA" w14:textId="77777777" w:rsidR="00483FD6" w:rsidRDefault="00483FD6">
          <w:pPr>
            <w:pStyle w:val="TOC3"/>
            <w:rPr>
              <w:rFonts w:asciiTheme="minorHAnsi" w:hAnsiTheme="minorHAnsi" w:cstheme="minorBidi"/>
              <w:kern w:val="2"/>
              <w:sz w:val="21"/>
              <w:szCs w:val="22"/>
              <w:lang w:val="en-US" w:eastAsia="zh-CN"/>
            </w:rPr>
          </w:pPr>
          <w:r>
            <w:lastRenderedPageBreak/>
            <w:t>6.5.2</w:t>
          </w:r>
          <w:r>
            <w:rPr>
              <w:rFonts w:asciiTheme="minorHAnsi" w:hAnsiTheme="minorHAnsi" w:cstheme="minorBidi"/>
              <w:kern w:val="2"/>
              <w:sz w:val="21"/>
              <w:szCs w:val="22"/>
              <w:lang w:val="en-US" w:eastAsia="zh-CN"/>
            </w:rPr>
            <w:tab/>
          </w:r>
          <w:r>
            <w:t>Procedures</w:t>
          </w:r>
          <w:r>
            <w:tab/>
          </w:r>
          <w:r>
            <w:fldChar w:fldCharType="begin"/>
          </w:r>
          <w:r>
            <w:instrText xml:space="preserve"> PAGEREF _Toc54943944 \h </w:instrText>
          </w:r>
          <w:r>
            <w:fldChar w:fldCharType="separate"/>
          </w:r>
          <w:r>
            <w:t>43</w:t>
          </w:r>
          <w:r>
            <w:fldChar w:fldCharType="end"/>
          </w:r>
        </w:p>
        <w:p w14:paraId="481AFFCB" w14:textId="77777777" w:rsidR="00483FD6" w:rsidRDefault="00483FD6">
          <w:pPr>
            <w:pStyle w:val="TOC4"/>
            <w:rPr>
              <w:rFonts w:asciiTheme="minorHAnsi" w:hAnsiTheme="minorHAnsi" w:cstheme="minorBidi"/>
              <w:kern w:val="2"/>
              <w:sz w:val="21"/>
              <w:szCs w:val="22"/>
              <w:lang w:val="en-US" w:eastAsia="zh-CN"/>
            </w:rPr>
          </w:pPr>
          <w:r w:rsidRPr="00AA6490">
            <w:rPr>
              <w:lang w:val="en-US"/>
            </w:rPr>
            <w:t>6.5.2.1</w:t>
          </w:r>
          <w:r>
            <w:rPr>
              <w:rFonts w:asciiTheme="minorHAnsi" w:hAnsiTheme="minorHAnsi" w:cstheme="minorBidi"/>
              <w:kern w:val="2"/>
              <w:sz w:val="21"/>
              <w:szCs w:val="22"/>
              <w:lang w:val="en-US" w:eastAsia="zh-CN"/>
            </w:rPr>
            <w:tab/>
          </w:r>
          <w:r w:rsidRPr="00AA6490">
            <w:rPr>
              <w:lang w:val="en-US"/>
            </w:rPr>
            <w:t>Establishing PDU Session (assuming existing 5GS capabilities are used)</w:t>
          </w:r>
          <w:r>
            <w:tab/>
          </w:r>
          <w:r>
            <w:fldChar w:fldCharType="begin"/>
          </w:r>
          <w:r>
            <w:instrText xml:space="preserve"> PAGEREF _Toc54943945 \h </w:instrText>
          </w:r>
          <w:r>
            <w:fldChar w:fldCharType="separate"/>
          </w:r>
          <w:r>
            <w:t>43</w:t>
          </w:r>
          <w:r>
            <w:fldChar w:fldCharType="end"/>
          </w:r>
        </w:p>
        <w:p w14:paraId="4ED3E00B" w14:textId="77777777" w:rsidR="00483FD6" w:rsidRDefault="00483FD6">
          <w:pPr>
            <w:pStyle w:val="TOC4"/>
            <w:rPr>
              <w:rFonts w:asciiTheme="minorHAnsi" w:hAnsiTheme="minorHAnsi" w:cstheme="minorBidi"/>
              <w:kern w:val="2"/>
              <w:sz w:val="21"/>
              <w:szCs w:val="22"/>
              <w:lang w:val="en-US" w:eastAsia="zh-CN"/>
            </w:rPr>
          </w:pPr>
          <w:r w:rsidRPr="00AA6490">
            <w:rPr>
              <w:lang w:val="en-US"/>
            </w:rPr>
            <w:t>6.5.2.2</w:t>
          </w:r>
          <w:r>
            <w:rPr>
              <w:rFonts w:asciiTheme="minorHAnsi" w:hAnsiTheme="minorHAnsi" w:cstheme="minorBidi"/>
              <w:kern w:val="2"/>
              <w:sz w:val="21"/>
              <w:szCs w:val="22"/>
              <w:lang w:val="en-US" w:eastAsia="zh-CN"/>
            </w:rPr>
            <w:tab/>
          </w:r>
          <w:r w:rsidRPr="00AA6490">
            <w:rPr>
              <w:lang w:val="en-US"/>
            </w:rPr>
            <w:t>DNS behavior at UE</w:t>
          </w:r>
          <w:r>
            <w:tab/>
          </w:r>
          <w:r>
            <w:fldChar w:fldCharType="begin"/>
          </w:r>
          <w:r>
            <w:instrText xml:space="preserve"> PAGEREF _Toc54943946 \h </w:instrText>
          </w:r>
          <w:r>
            <w:fldChar w:fldCharType="separate"/>
          </w:r>
          <w:r>
            <w:t>43</w:t>
          </w:r>
          <w:r>
            <w:fldChar w:fldCharType="end"/>
          </w:r>
        </w:p>
        <w:p w14:paraId="3146E2E9" w14:textId="77777777" w:rsidR="00483FD6" w:rsidRDefault="00483FD6">
          <w:pPr>
            <w:pStyle w:val="TOC4"/>
            <w:rPr>
              <w:rFonts w:asciiTheme="minorHAnsi" w:hAnsiTheme="minorHAnsi" w:cstheme="minorBidi"/>
              <w:kern w:val="2"/>
              <w:sz w:val="21"/>
              <w:szCs w:val="22"/>
              <w:lang w:val="en-US" w:eastAsia="zh-CN"/>
            </w:rPr>
          </w:pPr>
          <w:r w:rsidRPr="00AA6490">
            <w:rPr>
              <w:lang w:val="en-US"/>
            </w:rPr>
            <w:t>6.5.2.3</w:t>
          </w:r>
          <w:r>
            <w:rPr>
              <w:rFonts w:asciiTheme="minorHAnsi" w:hAnsiTheme="minorHAnsi" w:cstheme="minorBidi"/>
              <w:kern w:val="2"/>
              <w:sz w:val="21"/>
              <w:szCs w:val="22"/>
              <w:lang w:val="en-US" w:eastAsia="zh-CN"/>
            </w:rPr>
            <w:tab/>
          </w:r>
          <w:r w:rsidRPr="00AA6490">
            <w:rPr>
              <w:lang w:val="en-US"/>
            </w:rPr>
            <w:t>UE IP Address in DNS Client Subnet Option</w:t>
          </w:r>
          <w:r>
            <w:tab/>
          </w:r>
          <w:r>
            <w:fldChar w:fldCharType="begin"/>
          </w:r>
          <w:r>
            <w:instrText xml:space="preserve"> PAGEREF _Toc54943947 \h </w:instrText>
          </w:r>
          <w:r>
            <w:fldChar w:fldCharType="separate"/>
          </w:r>
          <w:r>
            <w:t>44</w:t>
          </w:r>
          <w:r>
            <w:fldChar w:fldCharType="end"/>
          </w:r>
        </w:p>
        <w:p w14:paraId="077BC11E" w14:textId="77777777" w:rsidR="00483FD6" w:rsidRDefault="00483FD6">
          <w:pPr>
            <w:pStyle w:val="TOC4"/>
            <w:rPr>
              <w:rFonts w:asciiTheme="minorHAnsi" w:hAnsiTheme="minorHAnsi" w:cstheme="minorBidi"/>
              <w:kern w:val="2"/>
              <w:sz w:val="21"/>
              <w:szCs w:val="22"/>
              <w:lang w:val="en-US" w:eastAsia="zh-CN"/>
            </w:rPr>
          </w:pPr>
          <w:r w:rsidRPr="00AA6490">
            <w:rPr>
              <w:lang w:val="en-US"/>
            </w:rPr>
            <w:t>6.5.2.4</w:t>
          </w:r>
          <w:r>
            <w:rPr>
              <w:rFonts w:asciiTheme="minorHAnsi" w:hAnsiTheme="minorHAnsi" w:cstheme="minorBidi"/>
              <w:kern w:val="2"/>
              <w:sz w:val="21"/>
              <w:szCs w:val="22"/>
              <w:lang w:val="en-US" w:eastAsia="zh-CN"/>
            </w:rPr>
            <w:tab/>
          </w:r>
          <w:r w:rsidRPr="00AA6490">
            <w:rPr>
              <w:lang w:val="en-US"/>
            </w:rPr>
            <w:t>Provisioning Metrics in AF</w:t>
          </w:r>
          <w:r>
            <w:tab/>
          </w:r>
          <w:r>
            <w:fldChar w:fldCharType="begin"/>
          </w:r>
          <w:r>
            <w:instrText xml:space="preserve"> PAGEREF _Toc54943948 \h </w:instrText>
          </w:r>
          <w:r>
            <w:fldChar w:fldCharType="separate"/>
          </w:r>
          <w:r>
            <w:t>45</w:t>
          </w:r>
          <w:r>
            <w:fldChar w:fldCharType="end"/>
          </w:r>
        </w:p>
        <w:p w14:paraId="31AC3F6A" w14:textId="77777777" w:rsidR="00483FD6" w:rsidRDefault="00483FD6">
          <w:pPr>
            <w:pStyle w:val="TOC4"/>
            <w:rPr>
              <w:rFonts w:asciiTheme="minorHAnsi" w:hAnsiTheme="minorHAnsi" w:cstheme="minorBidi"/>
              <w:kern w:val="2"/>
              <w:sz w:val="21"/>
              <w:szCs w:val="22"/>
              <w:lang w:val="en-US" w:eastAsia="zh-CN"/>
            </w:rPr>
          </w:pPr>
          <w:r>
            <w:t>6.5.2.5</w:t>
          </w:r>
          <w:r>
            <w:rPr>
              <w:rFonts w:asciiTheme="minorHAnsi" w:hAnsiTheme="minorHAnsi" w:cstheme="minorBidi"/>
              <w:kern w:val="2"/>
              <w:sz w:val="21"/>
              <w:szCs w:val="22"/>
              <w:lang w:val="en-US" w:eastAsia="zh-CN"/>
            </w:rPr>
            <w:tab/>
          </w:r>
          <w:r>
            <w:t>AF Influenced Routes for Session Breakout</w:t>
          </w:r>
          <w:r>
            <w:tab/>
          </w:r>
          <w:r>
            <w:fldChar w:fldCharType="begin"/>
          </w:r>
          <w:r>
            <w:instrText xml:space="preserve"> PAGEREF _Toc54943949 \h </w:instrText>
          </w:r>
          <w:r>
            <w:fldChar w:fldCharType="separate"/>
          </w:r>
          <w:r>
            <w:t>45</w:t>
          </w:r>
          <w:r>
            <w:fldChar w:fldCharType="end"/>
          </w:r>
        </w:p>
        <w:p w14:paraId="3809A318" w14:textId="77777777" w:rsidR="00483FD6" w:rsidRDefault="00483FD6">
          <w:pPr>
            <w:pStyle w:val="TOC4"/>
            <w:rPr>
              <w:rFonts w:asciiTheme="minorHAnsi" w:hAnsiTheme="minorHAnsi" w:cstheme="minorBidi"/>
              <w:kern w:val="2"/>
              <w:sz w:val="21"/>
              <w:szCs w:val="22"/>
              <w:lang w:val="en-US" w:eastAsia="zh-CN"/>
            </w:rPr>
          </w:pPr>
          <w:r w:rsidRPr="00AA6490">
            <w:rPr>
              <w:lang w:val="en-US"/>
            </w:rPr>
            <w:t>6.5.2.6</w:t>
          </w:r>
          <w:r>
            <w:rPr>
              <w:rFonts w:asciiTheme="minorHAnsi" w:hAnsiTheme="minorHAnsi" w:cstheme="minorBidi"/>
              <w:kern w:val="2"/>
              <w:sz w:val="21"/>
              <w:szCs w:val="22"/>
              <w:lang w:val="en-US" w:eastAsia="zh-CN"/>
            </w:rPr>
            <w:tab/>
          </w:r>
          <w:r w:rsidRPr="00AA6490">
            <w:rPr>
              <w:lang w:val="en-US"/>
            </w:rPr>
            <w:t>Flow Sequence Classic DNS and DoT</w:t>
          </w:r>
          <w:r>
            <w:tab/>
          </w:r>
          <w:r>
            <w:fldChar w:fldCharType="begin"/>
          </w:r>
          <w:r>
            <w:instrText xml:space="preserve"> PAGEREF _Toc54943950 \h </w:instrText>
          </w:r>
          <w:r>
            <w:fldChar w:fldCharType="separate"/>
          </w:r>
          <w:r>
            <w:t>48</w:t>
          </w:r>
          <w:r>
            <w:fldChar w:fldCharType="end"/>
          </w:r>
        </w:p>
        <w:p w14:paraId="64C2A489" w14:textId="77777777" w:rsidR="00483FD6" w:rsidRDefault="00483FD6">
          <w:pPr>
            <w:pStyle w:val="TOC4"/>
            <w:rPr>
              <w:rFonts w:asciiTheme="minorHAnsi" w:hAnsiTheme="minorHAnsi" w:cstheme="minorBidi"/>
              <w:kern w:val="2"/>
              <w:sz w:val="21"/>
              <w:szCs w:val="22"/>
              <w:lang w:val="en-US" w:eastAsia="zh-CN"/>
            </w:rPr>
          </w:pPr>
          <w:r w:rsidRPr="00AA6490">
            <w:rPr>
              <w:lang w:val="en-US"/>
            </w:rPr>
            <w:t>6.5.2.7</w:t>
          </w:r>
          <w:r>
            <w:rPr>
              <w:rFonts w:asciiTheme="minorHAnsi" w:hAnsiTheme="minorHAnsi" w:cstheme="minorBidi"/>
              <w:kern w:val="2"/>
              <w:sz w:val="21"/>
              <w:szCs w:val="22"/>
              <w:lang w:val="en-US" w:eastAsia="zh-CN"/>
            </w:rPr>
            <w:tab/>
          </w:r>
          <w:r w:rsidRPr="00AA6490">
            <w:rPr>
              <w:lang w:val="en-US"/>
            </w:rPr>
            <w:t>Flow Sequence for DoH</w:t>
          </w:r>
          <w:r>
            <w:tab/>
          </w:r>
          <w:r>
            <w:fldChar w:fldCharType="begin"/>
          </w:r>
          <w:r>
            <w:instrText xml:space="preserve"> PAGEREF _Toc54943951 \h </w:instrText>
          </w:r>
          <w:r>
            <w:fldChar w:fldCharType="separate"/>
          </w:r>
          <w:r>
            <w:t>49</w:t>
          </w:r>
          <w:r>
            <w:fldChar w:fldCharType="end"/>
          </w:r>
        </w:p>
        <w:p w14:paraId="1A2F0D4A" w14:textId="77777777" w:rsidR="00483FD6" w:rsidRDefault="00483FD6">
          <w:pPr>
            <w:pStyle w:val="TOC3"/>
            <w:rPr>
              <w:rFonts w:asciiTheme="minorHAnsi" w:hAnsiTheme="minorHAnsi" w:cstheme="minorBidi"/>
              <w:kern w:val="2"/>
              <w:sz w:val="21"/>
              <w:szCs w:val="22"/>
              <w:lang w:val="en-US" w:eastAsia="zh-CN"/>
            </w:rPr>
          </w:pPr>
          <w:r>
            <w:rPr>
              <w:lang w:eastAsia="zh-CN"/>
            </w:rPr>
            <w:t>6.5.3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_Toc54943952 \h </w:instrText>
          </w:r>
          <w:r>
            <w:fldChar w:fldCharType="separate"/>
          </w:r>
          <w:r>
            <w:t>50</w:t>
          </w:r>
          <w:r>
            <w:fldChar w:fldCharType="end"/>
          </w:r>
        </w:p>
        <w:p w14:paraId="1A1D8A7B" w14:textId="77777777" w:rsidR="00483FD6" w:rsidRDefault="00483FD6">
          <w:pPr>
            <w:pStyle w:val="TOC2"/>
            <w:rPr>
              <w:rFonts w:asciiTheme="minorHAnsi" w:hAnsiTheme="minorHAnsi" w:cstheme="minorBidi"/>
              <w:kern w:val="2"/>
              <w:sz w:val="21"/>
              <w:szCs w:val="22"/>
              <w:lang w:val="en-US" w:eastAsia="zh-CN"/>
            </w:rPr>
          </w:pPr>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Discovery of EAS based on DNS</w:t>
          </w:r>
          <w:r>
            <w:tab/>
          </w:r>
          <w:r>
            <w:fldChar w:fldCharType="begin"/>
          </w:r>
          <w:r>
            <w:instrText xml:space="preserve"> PAGEREF _Toc54943953 \h </w:instrText>
          </w:r>
          <w:r>
            <w:fldChar w:fldCharType="separate"/>
          </w:r>
          <w:r>
            <w:t>50</w:t>
          </w:r>
          <w:r>
            <w:fldChar w:fldCharType="end"/>
          </w:r>
        </w:p>
        <w:p w14:paraId="7A5645CE" w14:textId="77777777" w:rsidR="00483FD6" w:rsidRDefault="00483FD6">
          <w:pPr>
            <w:pStyle w:val="TOC3"/>
            <w:rPr>
              <w:rFonts w:asciiTheme="minorHAnsi" w:hAnsiTheme="minorHAnsi" w:cstheme="minorBidi"/>
              <w:kern w:val="2"/>
              <w:sz w:val="21"/>
              <w:szCs w:val="22"/>
              <w:lang w:val="en-US" w:eastAsia="zh-CN"/>
            </w:rPr>
          </w:pPr>
          <w:r>
            <w:t>6.6.1</w:t>
          </w:r>
          <w:r>
            <w:rPr>
              <w:rFonts w:asciiTheme="minorHAnsi" w:hAnsiTheme="minorHAnsi" w:cstheme="minorBidi"/>
              <w:kern w:val="2"/>
              <w:sz w:val="21"/>
              <w:szCs w:val="22"/>
              <w:lang w:val="en-US" w:eastAsia="zh-CN"/>
            </w:rPr>
            <w:tab/>
          </w:r>
          <w:r>
            <w:t>Description</w:t>
          </w:r>
          <w:r>
            <w:tab/>
          </w:r>
          <w:r>
            <w:fldChar w:fldCharType="begin"/>
          </w:r>
          <w:r>
            <w:instrText xml:space="preserve"> PAGEREF _Toc54943954 \h </w:instrText>
          </w:r>
          <w:r>
            <w:fldChar w:fldCharType="separate"/>
          </w:r>
          <w:r>
            <w:t>50</w:t>
          </w:r>
          <w:r>
            <w:fldChar w:fldCharType="end"/>
          </w:r>
        </w:p>
        <w:p w14:paraId="5AC0E7B8" w14:textId="77777777" w:rsidR="00483FD6" w:rsidRDefault="00483FD6">
          <w:pPr>
            <w:pStyle w:val="TOC3"/>
            <w:rPr>
              <w:rFonts w:asciiTheme="minorHAnsi" w:hAnsiTheme="minorHAnsi" w:cstheme="minorBidi"/>
              <w:kern w:val="2"/>
              <w:sz w:val="21"/>
              <w:szCs w:val="22"/>
              <w:lang w:val="en-US" w:eastAsia="zh-CN"/>
            </w:rPr>
          </w:pPr>
          <w:r>
            <w:t>6.6.2</w:t>
          </w:r>
          <w:r>
            <w:rPr>
              <w:rFonts w:asciiTheme="minorHAnsi" w:hAnsiTheme="minorHAnsi" w:cstheme="minorBidi"/>
              <w:kern w:val="2"/>
              <w:sz w:val="21"/>
              <w:szCs w:val="22"/>
              <w:lang w:val="en-US" w:eastAsia="zh-CN"/>
            </w:rPr>
            <w:tab/>
          </w:r>
          <w:r>
            <w:t>Procedures</w:t>
          </w:r>
          <w:r>
            <w:tab/>
          </w:r>
          <w:r>
            <w:fldChar w:fldCharType="begin"/>
          </w:r>
          <w:r>
            <w:instrText xml:space="preserve"> PAGEREF _Toc54943955 \h </w:instrText>
          </w:r>
          <w:r>
            <w:fldChar w:fldCharType="separate"/>
          </w:r>
          <w:r>
            <w:t>52</w:t>
          </w:r>
          <w:r>
            <w:fldChar w:fldCharType="end"/>
          </w:r>
        </w:p>
        <w:p w14:paraId="35866FA9" w14:textId="77777777" w:rsidR="00483FD6" w:rsidRDefault="00483FD6">
          <w:pPr>
            <w:pStyle w:val="TOC3"/>
            <w:rPr>
              <w:rFonts w:asciiTheme="minorHAnsi" w:hAnsiTheme="minorHAnsi" w:cstheme="minorBidi"/>
              <w:kern w:val="2"/>
              <w:sz w:val="21"/>
              <w:szCs w:val="22"/>
              <w:lang w:val="en-US" w:eastAsia="zh-CN"/>
            </w:rPr>
          </w:pPr>
          <w:r>
            <w:rPr>
              <w:lang w:eastAsia="zh-CN"/>
            </w:rPr>
            <w:t>6.6.3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_Toc54943956 \h </w:instrText>
          </w:r>
          <w:r>
            <w:fldChar w:fldCharType="separate"/>
          </w:r>
          <w:r>
            <w:t>54</w:t>
          </w:r>
          <w:r>
            <w:fldChar w:fldCharType="end"/>
          </w:r>
        </w:p>
        <w:p w14:paraId="01767CDE" w14:textId="77777777" w:rsidR="00483FD6" w:rsidRDefault="00483FD6">
          <w:pPr>
            <w:pStyle w:val="TOC2"/>
            <w:rPr>
              <w:rFonts w:asciiTheme="minorHAnsi" w:hAnsiTheme="minorHAnsi" w:cstheme="minorBidi"/>
              <w:kern w:val="2"/>
              <w:sz w:val="21"/>
              <w:szCs w:val="22"/>
              <w:lang w:val="en-US" w:eastAsia="zh-CN"/>
            </w:rPr>
          </w:pPr>
          <w:r>
            <w:rPr>
              <w:lang w:eastAsia="zh-CN"/>
            </w:rPr>
            <w:t>6.7</w:t>
          </w:r>
          <w:r>
            <w:rPr>
              <w:rFonts w:asciiTheme="minorHAnsi" w:hAnsiTheme="minorHAnsi" w:cstheme="minorBidi"/>
              <w:kern w:val="2"/>
              <w:sz w:val="21"/>
              <w:szCs w:val="22"/>
              <w:lang w:val="en-US" w:eastAsia="zh-CN"/>
            </w:rPr>
            <w:tab/>
          </w:r>
          <w:r>
            <w:t>Soluti</w:t>
          </w:r>
          <w:r>
            <w:rPr>
              <w:lang w:eastAsia="zh-CN"/>
            </w:rPr>
            <w:t>on #7: SMF/I-SMF selection based on DNAI</w:t>
          </w:r>
          <w:r>
            <w:tab/>
          </w:r>
          <w:r>
            <w:fldChar w:fldCharType="begin"/>
          </w:r>
          <w:r>
            <w:instrText xml:space="preserve"> PAGEREF _Toc54943957 \h </w:instrText>
          </w:r>
          <w:r>
            <w:fldChar w:fldCharType="separate"/>
          </w:r>
          <w:r>
            <w:t>54</w:t>
          </w:r>
          <w:r>
            <w:fldChar w:fldCharType="end"/>
          </w:r>
        </w:p>
        <w:p w14:paraId="39A0F54A" w14:textId="77777777" w:rsidR="00483FD6" w:rsidRDefault="00483FD6">
          <w:pPr>
            <w:pStyle w:val="TOC3"/>
            <w:rPr>
              <w:rFonts w:asciiTheme="minorHAnsi" w:hAnsiTheme="minorHAnsi" w:cstheme="minorBidi"/>
              <w:kern w:val="2"/>
              <w:sz w:val="21"/>
              <w:szCs w:val="22"/>
              <w:lang w:val="en-US" w:eastAsia="zh-CN"/>
            </w:rPr>
          </w:pPr>
          <w:r w:rsidRPr="00AA6490">
            <w:rPr>
              <w:lang w:val="en-IN"/>
            </w:rPr>
            <w:t>6.7.1</w:t>
          </w:r>
          <w:r>
            <w:rPr>
              <w:rFonts w:asciiTheme="minorHAnsi" w:hAnsiTheme="minorHAnsi" w:cstheme="minorBidi"/>
              <w:kern w:val="2"/>
              <w:sz w:val="21"/>
              <w:szCs w:val="22"/>
              <w:lang w:val="en-US" w:eastAsia="zh-CN"/>
            </w:rPr>
            <w:tab/>
          </w:r>
          <w:r w:rsidRPr="00AA6490">
            <w:rPr>
              <w:lang w:val="en-IN"/>
            </w:rPr>
            <w:t>Solution description</w:t>
          </w:r>
          <w:r>
            <w:tab/>
          </w:r>
          <w:r>
            <w:fldChar w:fldCharType="begin"/>
          </w:r>
          <w:r>
            <w:instrText xml:space="preserve"> PAGEREF _Toc54943958 \h </w:instrText>
          </w:r>
          <w:r>
            <w:fldChar w:fldCharType="separate"/>
          </w:r>
          <w:r>
            <w:t>54</w:t>
          </w:r>
          <w:r>
            <w:fldChar w:fldCharType="end"/>
          </w:r>
        </w:p>
        <w:p w14:paraId="6EEEEAE7" w14:textId="77777777" w:rsidR="00483FD6" w:rsidRDefault="00483FD6">
          <w:pPr>
            <w:pStyle w:val="TOC4"/>
            <w:rPr>
              <w:rFonts w:asciiTheme="minorHAnsi" w:hAnsiTheme="minorHAnsi" w:cstheme="minorBidi"/>
              <w:kern w:val="2"/>
              <w:sz w:val="21"/>
              <w:szCs w:val="22"/>
              <w:lang w:val="en-US" w:eastAsia="zh-CN"/>
            </w:rPr>
          </w:pPr>
          <w:r>
            <w:t>6.7.1.1</w:t>
          </w:r>
          <w:r>
            <w:rPr>
              <w:rFonts w:asciiTheme="minorHAnsi" w:hAnsiTheme="minorHAnsi" w:cstheme="minorBidi"/>
              <w:kern w:val="2"/>
              <w:sz w:val="21"/>
              <w:szCs w:val="22"/>
              <w:lang w:val="en-US" w:eastAsia="zh-CN"/>
            </w:rPr>
            <w:tab/>
          </w:r>
          <w:r>
            <w:t>General</w:t>
          </w:r>
          <w:r>
            <w:tab/>
          </w:r>
          <w:r>
            <w:fldChar w:fldCharType="begin"/>
          </w:r>
          <w:r>
            <w:instrText xml:space="preserve"> PAGEREF _Toc54943959 \h </w:instrText>
          </w:r>
          <w:r>
            <w:fldChar w:fldCharType="separate"/>
          </w:r>
          <w:r>
            <w:t>54</w:t>
          </w:r>
          <w:r>
            <w:fldChar w:fldCharType="end"/>
          </w:r>
        </w:p>
        <w:p w14:paraId="5EB68F1C" w14:textId="77777777" w:rsidR="00483FD6" w:rsidRDefault="00483FD6">
          <w:pPr>
            <w:pStyle w:val="TOC3"/>
            <w:rPr>
              <w:rFonts w:asciiTheme="minorHAnsi" w:hAnsiTheme="minorHAnsi" w:cstheme="minorBidi"/>
              <w:kern w:val="2"/>
              <w:sz w:val="21"/>
              <w:szCs w:val="22"/>
              <w:lang w:val="en-US" w:eastAsia="zh-CN"/>
            </w:rPr>
          </w:pPr>
          <w:r>
            <w:t>6.7.2</w:t>
          </w:r>
          <w:r>
            <w:rPr>
              <w:rFonts w:asciiTheme="minorHAnsi" w:hAnsiTheme="minorHAnsi" w:cstheme="minorBidi"/>
              <w:kern w:val="2"/>
              <w:sz w:val="21"/>
              <w:szCs w:val="22"/>
              <w:lang w:val="en-US" w:eastAsia="zh-CN"/>
            </w:rPr>
            <w:tab/>
          </w:r>
          <w:r>
            <w:t>Procedures</w:t>
          </w:r>
          <w:r>
            <w:tab/>
          </w:r>
          <w:r>
            <w:fldChar w:fldCharType="begin"/>
          </w:r>
          <w:r>
            <w:instrText xml:space="preserve"> PAGEREF _Toc54943960 \h </w:instrText>
          </w:r>
          <w:r>
            <w:fldChar w:fldCharType="separate"/>
          </w:r>
          <w:r>
            <w:t>55</w:t>
          </w:r>
          <w:r>
            <w:fldChar w:fldCharType="end"/>
          </w:r>
        </w:p>
        <w:p w14:paraId="1C9D144B" w14:textId="77777777" w:rsidR="00483FD6" w:rsidRDefault="00483FD6">
          <w:pPr>
            <w:pStyle w:val="TOC4"/>
            <w:rPr>
              <w:rFonts w:asciiTheme="minorHAnsi" w:hAnsiTheme="minorHAnsi" w:cstheme="minorBidi"/>
              <w:kern w:val="2"/>
              <w:sz w:val="21"/>
              <w:szCs w:val="22"/>
              <w:lang w:val="en-US" w:eastAsia="zh-CN"/>
            </w:rPr>
          </w:pPr>
          <w:r>
            <w:t>6.7.2.1</w:t>
          </w:r>
          <w:r>
            <w:rPr>
              <w:rFonts w:asciiTheme="minorHAnsi" w:hAnsiTheme="minorHAnsi" w:cstheme="minorBidi"/>
              <w:kern w:val="2"/>
              <w:sz w:val="21"/>
              <w:szCs w:val="22"/>
              <w:lang w:val="en-US" w:eastAsia="zh-CN"/>
            </w:rPr>
            <w:tab/>
          </w:r>
          <w:r>
            <w:t>SMF selection based on AF influence Request</w:t>
          </w:r>
          <w:r>
            <w:tab/>
          </w:r>
          <w:r>
            <w:fldChar w:fldCharType="begin"/>
          </w:r>
          <w:r>
            <w:instrText xml:space="preserve"> PAGEREF _Toc54943961 \h </w:instrText>
          </w:r>
          <w:r>
            <w:fldChar w:fldCharType="separate"/>
          </w:r>
          <w:r>
            <w:t>55</w:t>
          </w:r>
          <w:r>
            <w:fldChar w:fldCharType="end"/>
          </w:r>
        </w:p>
        <w:p w14:paraId="51204308" w14:textId="77777777" w:rsidR="00483FD6" w:rsidRDefault="00483FD6">
          <w:pPr>
            <w:pStyle w:val="TOC4"/>
            <w:rPr>
              <w:rFonts w:asciiTheme="minorHAnsi" w:hAnsiTheme="minorHAnsi" w:cstheme="minorBidi"/>
              <w:kern w:val="2"/>
              <w:sz w:val="21"/>
              <w:szCs w:val="22"/>
              <w:lang w:val="en-US" w:eastAsia="zh-CN"/>
            </w:rPr>
          </w:pPr>
          <w:r>
            <w:t>6.7.2.2</w:t>
          </w:r>
          <w:r>
            <w:rPr>
              <w:rFonts w:asciiTheme="minorHAnsi" w:hAnsiTheme="minorHAnsi" w:cstheme="minorBidi"/>
              <w:kern w:val="2"/>
              <w:sz w:val="21"/>
              <w:szCs w:val="22"/>
              <w:lang w:val="en-US" w:eastAsia="zh-CN"/>
            </w:rPr>
            <w:tab/>
          </w:r>
          <w:r>
            <w:t>DNS request procedure</w:t>
          </w:r>
          <w:r>
            <w:tab/>
          </w:r>
          <w:r>
            <w:fldChar w:fldCharType="begin"/>
          </w:r>
          <w:r>
            <w:instrText xml:space="preserve"> PAGEREF _Toc54943962 \h </w:instrText>
          </w:r>
          <w:r>
            <w:fldChar w:fldCharType="separate"/>
          </w:r>
          <w:r>
            <w:t>56</w:t>
          </w:r>
          <w:r>
            <w:fldChar w:fldCharType="end"/>
          </w:r>
        </w:p>
        <w:p w14:paraId="5DB8762D" w14:textId="77777777" w:rsidR="00483FD6" w:rsidRDefault="00483FD6">
          <w:pPr>
            <w:pStyle w:val="TOC3"/>
            <w:rPr>
              <w:rFonts w:asciiTheme="minorHAnsi" w:hAnsiTheme="minorHAnsi" w:cstheme="minorBidi"/>
              <w:kern w:val="2"/>
              <w:sz w:val="21"/>
              <w:szCs w:val="22"/>
              <w:lang w:val="en-US" w:eastAsia="zh-CN"/>
            </w:rPr>
          </w:pPr>
          <w:r>
            <w:rPr>
              <w:lang w:eastAsia="zh-CN"/>
            </w:rP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_Toc54943963 \h </w:instrText>
          </w:r>
          <w:r>
            <w:fldChar w:fldCharType="separate"/>
          </w:r>
          <w:r>
            <w:t>58</w:t>
          </w:r>
          <w:r>
            <w:fldChar w:fldCharType="end"/>
          </w:r>
        </w:p>
        <w:p w14:paraId="089A8840" w14:textId="77777777" w:rsidR="00483FD6" w:rsidRDefault="00483FD6">
          <w:pPr>
            <w:pStyle w:val="TOC2"/>
            <w:rPr>
              <w:rFonts w:asciiTheme="minorHAnsi" w:hAnsiTheme="minorHAnsi" w:cstheme="minorBidi"/>
              <w:kern w:val="2"/>
              <w:sz w:val="21"/>
              <w:szCs w:val="22"/>
              <w:lang w:val="en-US" w:eastAsia="zh-CN"/>
            </w:rPr>
          </w:pPr>
          <w:r>
            <w:rPr>
              <w:lang w:eastAsia="zh-CN"/>
            </w:rPr>
            <w:t>6.8</w:t>
          </w:r>
          <w:r>
            <w:rPr>
              <w:rFonts w:asciiTheme="minorHAnsi" w:hAnsiTheme="minorHAnsi" w:cstheme="minorBidi"/>
              <w:kern w:val="2"/>
              <w:sz w:val="21"/>
              <w:szCs w:val="22"/>
              <w:lang w:val="en-US" w:eastAsia="zh-CN"/>
            </w:rPr>
            <w:tab/>
          </w:r>
          <w:r>
            <w:rPr>
              <w:lang w:eastAsia="zh-CN"/>
            </w:rPr>
            <w:t>Solution #8: Edge Application Server discovery using anycast DNS</w:t>
          </w:r>
          <w:r>
            <w:tab/>
          </w:r>
          <w:r>
            <w:fldChar w:fldCharType="begin"/>
          </w:r>
          <w:r>
            <w:instrText xml:space="preserve"> PAGEREF _Toc54943964 \h </w:instrText>
          </w:r>
          <w:r>
            <w:fldChar w:fldCharType="separate"/>
          </w:r>
          <w:r>
            <w:t>58</w:t>
          </w:r>
          <w:r>
            <w:fldChar w:fldCharType="end"/>
          </w:r>
        </w:p>
        <w:p w14:paraId="2B69A1F2" w14:textId="77777777" w:rsidR="00483FD6" w:rsidRDefault="00483FD6">
          <w:pPr>
            <w:pStyle w:val="TOC3"/>
            <w:rPr>
              <w:rFonts w:asciiTheme="minorHAnsi" w:hAnsiTheme="minorHAnsi" w:cstheme="minorBidi"/>
              <w:kern w:val="2"/>
              <w:sz w:val="21"/>
              <w:szCs w:val="22"/>
              <w:lang w:val="en-US" w:eastAsia="zh-CN"/>
            </w:rPr>
          </w:pPr>
          <w:r>
            <w:rPr>
              <w:lang w:eastAsia="zh-CN"/>
            </w:rPr>
            <w:t>6.8.1</w:t>
          </w:r>
          <w:r>
            <w:rPr>
              <w:rFonts w:asciiTheme="minorHAnsi" w:hAnsiTheme="minorHAnsi" w:cstheme="minorBidi"/>
              <w:kern w:val="2"/>
              <w:sz w:val="21"/>
              <w:szCs w:val="22"/>
              <w:lang w:val="en-US" w:eastAsia="zh-CN"/>
            </w:rPr>
            <w:tab/>
          </w:r>
          <w:r>
            <w:rPr>
              <w:lang w:eastAsia="zh-CN"/>
            </w:rPr>
            <w:t>Solution description</w:t>
          </w:r>
          <w:r>
            <w:tab/>
          </w:r>
          <w:r>
            <w:fldChar w:fldCharType="begin"/>
          </w:r>
          <w:r>
            <w:instrText xml:space="preserve"> PAGEREF _Toc54943965 \h </w:instrText>
          </w:r>
          <w:r>
            <w:fldChar w:fldCharType="separate"/>
          </w:r>
          <w:r>
            <w:t>58</w:t>
          </w:r>
          <w:r>
            <w:fldChar w:fldCharType="end"/>
          </w:r>
        </w:p>
        <w:p w14:paraId="0E767837" w14:textId="77777777" w:rsidR="00483FD6" w:rsidRDefault="00483FD6">
          <w:pPr>
            <w:pStyle w:val="TOC4"/>
            <w:rPr>
              <w:rFonts w:asciiTheme="minorHAnsi" w:hAnsiTheme="minorHAnsi" w:cstheme="minorBidi"/>
              <w:kern w:val="2"/>
              <w:sz w:val="21"/>
              <w:szCs w:val="22"/>
              <w:lang w:val="en-US" w:eastAsia="zh-CN"/>
            </w:rPr>
          </w:pPr>
          <w:r>
            <w:rPr>
              <w:lang w:eastAsia="zh-CN"/>
            </w:rPr>
            <w:t>6.8.1.1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_Toc54943966 \h </w:instrText>
          </w:r>
          <w:r>
            <w:fldChar w:fldCharType="separate"/>
          </w:r>
          <w:r>
            <w:t>58</w:t>
          </w:r>
          <w:r>
            <w:fldChar w:fldCharType="end"/>
          </w:r>
        </w:p>
        <w:p w14:paraId="71EE8B67" w14:textId="77777777" w:rsidR="00483FD6" w:rsidRDefault="00483FD6">
          <w:pPr>
            <w:pStyle w:val="TOC3"/>
            <w:rPr>
              <w:rFonts w:asciiTheme="minorHAnsi" w:hAnsiTheme="minorHAnsi" w:cstheme="minorBidi"/>
              <w:kern w:val="2"/>
              <w:sz w:val="21"/>
              <w:szCs w:val="22"/>
              <w:lang w:val="en-US" w:eastAsia="zh-CN"/>
            </w:rPr>
          </w:pPr>
          <w:r>
            <w:rPr>
              <w:lang w:eastAsia="zh-CN"/>
            </w:rPr>
            <w:t>6.8.2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_Toc54943967 \h </w:instrText>
          </w:r>
          <w:r>
            <w:fldChar w:fldCharType="separate"/>
          </w:r>
          <w:r>
            <w:t>58</w:t>
          </w:r>
          <w:r>
            <w:fldChar w:fldCharType="end"/>
          </w:r>
        </w:p>
        <w:p w14:paraId="6766DBD0" w14:textId="77777777" w:rsidR="00483FD6" w:rsidRDefault="00483FD6">
          <w:pPr>
            <w:pStyle w:val="TOC3"/>
            <w:rPr>
              <w:rFonts w:asciiTheme="minorHAnsi" w:hAnsiTheme="minorHAnsi" w:cstheme="minorBidi"/>
              <w:kern w:val="2"/>
              <w:sz w:val="21"/>
              <w:szCs w:val="22"/>
              <w:lang w:val="en-US" w:eastAsia="zh-CN"/>
            </w:rPr>
          </w:pPr>
          <w:r>
            <w:rPr>
              <w:lang w:eastAsia="zh-CN"/>
            </w:rPr>
            <w:t>6.8.3</w:t>
          </w:r>
          <w:r>
            <w:rPr>
              <w:rFonts w:asciiTheme="minorHAnsi"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_Toc54943968 \h </w:instrText>
          </w:r>
          <w:r>
            <w:fldChar w:fldCharType="separate"/>
          </w:r>
          <w:r>
            <w:t>59</w:t>
          </w:r>
          <w:r>
            <w:fldChar w:fldCharType="end"/>
          </w:r>
        </w:p>
        <w:p w14:paraId="700B9BE4" w14:textId="77777777" w:rsidR="00483FD6" w:rsidRDefault="00483FD6">
          <w:pPr>
            <w:pStyle w:val="TOC2"/>
            <w:rPr>
              <w:rFonts w:asciiTheme="minorHAnsi" w:hAnsiTheme="minorHAnsi" w:cstheme="minorBidi"/>
              <w:kern w:val="2"/>
              <w:sz w:val="21"/>
              <w:szCs w:val="22"/>
              <w:lang w:val="en-US" w:eastAsia="zh-CN"/>
            </w:rPr>
          </w:pPr>
          <w:r w:rsidRPr="00AA6490">
            <w:rPr>
              <w:rFonts w:eastAsia="宋体"/>
            </w:rPr>
            <w:t>6.9</w:t>
          </w:r>
          <w:r>
            <w:rPr>
              <w:rFonts w:asciiTheme="minorHAnsi" w:hAnsiTheme="minorHAnsi" w:cstheme="minorBidi"/>
              <w:kern w:val="2"/>
              <w:sz w:val="21"/>
              <w:szCs w:val="22"/>
              <w:lang w:val="en-US" w:eastAsia="zh-CN"/>
            </w:rPr>
            <w:tab/>
          </w:r>
          <w:r w:rsidRPr="00AA6490">
            <w:rPr>
              <w:rFonts w:eastAsia="宋体"/>
            </w:rPr>
            <w:t>Solution #9: Assist DNS resolution without connectivity between local and central data network</w:t>
          </w:r>
          <w:r>
            <w:tab/>
          </w:r>
          <w:r>
            <w:fldChar w:fldCharType="begin"/>
          </w:r>
          <w:r>
            <w:instrText xml:space="preserve"> PAGEREF _Toc54943969 \h </w:instrText>
          </w:r>
          <w:r>
            <w:fldChar w:fldCharType="separate"/>
          </w:r>
          <w:r>
            <w:t>60</w:t>
          </w:r>
          <w:r>
            <w:fldChar w:fldCharType="end"/>
          </w:r>
        </w:p>
        <w:p w14:paraId="08687829" w14:textId="77777777" w:rsidR="00483FD6" w:rsidRDefault="00483FD6">
          <w:pPr>
            <w:pStyle w:val="TOC3"/>
            <w:rPr>
              <w:rFonts w:asciiTheme="minorHAnsi" w:hAnsiTheme="minorHAnsi" w:cstheme="minorBidi"/>
              <w:kern w:val="2"/>
              <w:sz w:val="21"/>
              <w:szCs w:val="22"/>
              <w:lang w:val="en-US" w:eastAsia="zh-CN"/>
            </w:rPr>
          </w:pPr>
          <w:r w:rsidRPr="00AA6490">
            <w:rPr>
              <w:rFonts w:eastAsia="宋体"/>
              <w:lang w:val="en-US"/>
            </w:rPr>
            <w:t>6.9.1</w:t>
          </w:r>
          <w:r>
            <w:rPr>
              <w:rFonts w:asciiTheme="minorHAnsi" w:hAnsiTheme="minorHAnsi" w:cstheme="minorBidi"/>
              <w:kern w:val="2"/>
              <w:sz w:val="21"/>
              <w:szCs w:val="22"/>
              <w:lang w:val="en-US" w:eastAsia="zh-CN"/>
            </w:rPr>
            <w:tab/>
          </w:r>
          <w:r w:rsidRPr="00AA6490">
            <w:rPr>
              <w:rFonts w:eastAsia="宋体"/>
              <w:lang w:val="en-US"/>
            </w:rPr>
            <w:t>Description</w:t>
          </w:r>
          <w:r>
            <w:tab/>
          </w:r>
          <w:r>
            <w:fldChar w:fldCharType="begin"/>
          </w:r>
          <w:r>
            <w:instrText xml:space="preserve"> PAGEREF _Toc54943970 \h </w:instrText>
          </w:r>
          <w:r>
            <w:fldChar w:fldCharType="separate"/>
          </w:r>
          <w:r>
            <w:t>60</w:t>
          </w:r>
          <w:r>
            <w:fldChar w:fldCharType="end"/>
          </w:r>
        </w:p>
        <w:p w14:paraId="2AD679F6" w14:textId="77777777" w:rsidR="00483FD6" w:rsidRDefault="00483FD6">
          <w:pPr>
            <w:pStyle w:val="TOC3"/>
            <w:rPr>
              <w:rFonts w:asciiTheme="minorHAnsi" w:hAnsiTheme="minorHAnsi" w:cstheme="minorBidi"/>
              <w:kern w:val="2"/>
              <w:sz w:val="21"/>
              <w:szCs w:val="22"/>
              <w:lang w:val="en-US" w:eastAsia="zh-CN"/>
            </w:rPr>
          </w:pPr>
          <w:r w:rsidRPr="00AA6490">
            <w:rPr>
              <w:rFonts w:eastAsia="宋体"/>
              <w:lang w:val="en-US"/>
            </w:rPr>
            <w:t>6.9.2</w:t>
          </w:r>
          <w:r>
            <w:rPr>
              <w:rFonts w:asciiTheme="minorHAnsi" w:hAnsiTheme="minorHAnsi" w:cstheme="minorBidi"/>
              <w:kern w:val="2"/>
              <w:sz w:val="21"/>
              <w:szCs w:val="22"/>
              <w:lang w:val="en-US" w:eastAsia="zh-CN"/>
            </w:rPr>
            <w:tab/>
          </w:r>
          <w:r w:rsidRPr="00AA6490">
            <w:rPr>
              <w:rFonts w:eastAsia="宋体"/>
              <w:lang w:val="en-US"/>
            </w:rPr>
            <w:t>Procedures</w:t>
          </w:r>
          <w:r>
            <w:tab/>
          </w:r>
          <w:r>
            <w:fldChar w:fldCharType="begin"/>
          </w:r>
          <w:r>
            <w:instrText xml:space="preserve"> PAGEREF _Toc54943971 \h </w:instrText>
          </w:r>
          <w:r>
            <w:fldChar w:fldCharType="separate"/>
          </w:r>
          <w:r>
            <w:t>61</w:t>
          </w:r>
          <w:r>
            <w:fldChar w:fldCharType="end"/>
          </w:r>
        </w:p>
        <w:p w14:paraId="0111ADA2" w14:textId="77777777" w:rsidR="00483FD6" w:rsidRDefault="00483FD6">
          <w:pPr>
            <w:pStyle w:val="TOC4"/>
            <w:rPr>
              <w:rFonts w:asciiTheme="minorHAnsi" w:hAnsiTheme="minorHAnsi" w:cstheme="minorBidi"/>
              <w:kern w:val="2"/>
              <w:sz w:val="21"/>
              <w:szCs w:val="22"/>
              <w:lang w:val="en-US" w:eastAsia="zh-CN"/>
            </w:rPr>
          </w:pPr>
          <w:r>
            <w:t>6.9.2.1</w:t>
          </w:r>
          <w:r>
            <w:rPr>
              <w:rFonts w:asciiTheme="minorHAnsi" w:hAnsiTheme="minorHAnsi" w:cstheme="minorBidi"/>
              <w:kern w:val="2"/>
              <w:sz w:val="21"/>
              <w:szCs w:val="22"/>
              <w:lang w:val="en-US" w:eastAsia="zh-CN"/>
            </w:rPr>
            <w:tab/>
          </w:r>
          <w:r>
            <w:t>DNS query forwarding via 5GC</w:t>
          </w:r>
          <w:r>
            <w:tab/>
          </w:r>
          <w:r>
            <w:fldChar w:fldCharType="begin"/>
          </w:r>
          <w:r>
            <w:instrText xml:space="preserve"> PAGEREF _Toc54943972 \h </w:instrText>
          </w:r>
          <w:r>
            <w:fldChar w:fldCharType="separate"/>
          </w:r>
          <w:r>
            <w:t>61</w:t>
          </w:r>
          <w:r>
            <w:fldChar w:fldCharType="end"/>
          </w:r>
        </w:p>
        <w:p w14:paraId="1E3EDC79" w14:textId="77777777" w:rsidR="00483FD6" w:rsidRDefault="00483FD6">
          <w:pPr>
            <w:pStyle w:val="TOC4"/>
            <w:rPr>
              <w:rFonts w:asciiTheme="minorHAnsi" w:hAnsiTheme="minorHAnsi" w:cstheme="minorBidi"/>
              <w:kern w:val="2"/>
              <w:sz w:val="21"/>
              <w:szCs w:val="22"/>
              <w:lang w:val="en-US" w:eastAsia="zh-CN"/>
            </w:rPr>
          </w:pPr>
          <w:r>
            <w:t xml:space="preserve">6.9.2.2 Mapping of GPSI </w:t>
          </w:r>
          <w:r>
            <w:rPr>
              <w:lang w:eastAsia="zh-CN"/>
            </w:rPr>
            <w:t>to</w:t>
          </w:r>
          <w:r>
            <w:t xml:space="preserve"> UE IP address</w:t>
          </w:r>
          <w:r>
            <w:tab/>
          </w:r>
          <w:r>
            <w:fldChar w:fldCharType="begin"/>
          </w:r>
          <w:r>
            <w:instrText xml:space="preserve"> PAGEREF _Toc54943973 \h </w:instrText>
          </w:r>
          <w:r>
            <w:fldChar w:fldCharType="separate"/>
          </w:r>
          <w:r>
            <w:t>62</w:t>
          </w:r>
          <w:r>
            <w:fldChar w:fldCharType="end"/>
          </w:r>
        </w:p>
        <w:p w14:paraId="6C9CBF69"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6.9.3</w:t>
          </w:r>
          <w:r>
            <w:rPr>
              <w:rFonts w:asciiTheme="minorHAnsi" w:hAnsiTheme="minorHAnsi" w:cstheme="minorBidi"/>
              <w:kern w:val="2"/>
              <w:sz w:val="21"/>
              <w:szCs w:val="22"/>
              <w:lang w:val="en-US" w:eastAsia="zh-CN"/>
            </w:rPr>
            <w:tab/>
          </w:r>
          <w:r w:rsidRPr="00AA6490">
            <w:rPr>
              <w:rFonts w:eastAsia="宋体"/>
            </w:rPr>
            <w:t>Impacts on services, entities and interfaces</w:t>
          </w:r>
          <w:r>
            <w:tab/>
          </w:r>
          <w:r>
            <w:fldChar w:fldCharType="begin"/>
          </w:r>
          <w:r>
            <w:instrText xml:space="preserve"> PAGEREF _Toc54943974 \h </w:instrText>
          </w:r>
          <w:r>
            <w:fldChar w:fldCharType="separate"/>
          </w:r>
          <w:r>
            <w:t>62</w:t>
          </w:r>
          <w:r>
            <w:fldChar w:fldCharType="end"/>
          </w:r>
        </w:p>
        <w:p w14:paraId="5467FFFD" w14:textId="77777777" w:rsidR="00483FD6" w:rsidRDefault="00483FD6">
          <w:pPr>
            <w:pStyle w:val="TOC2"/>
            <w:rPr>
              <w:rFonts w:asciiTheme="minorHAnsi" w:hAnsiTheme="minorHAnsi" w:cstheme="minorBidi"/>
              <w:kern w:val="2"/>
              <w:sz w:val="21"/>
              <w:szCs w:val="22"/>
              <w:lang w:val="en-US" w:eastAsia="zh-CN"/>
            </w:rPr>
          </w:pPr>
          <w:r>
            <w:t>6.10</w:t>
          </w:r>
          <w:r>
            <w:rPr>
              <w:rFonts w:asciiTheme="minorHAnsi" w:hAnsiTheme="minorHAnsi" w:cstheme="minorBidi"/>
              <w:kern w:val="2"/>
              <w:sz w:val="21"/>
              <w:szCs w:val="22"/>
              <w:lang w:val="en-US" w:eastAsia="zh-CN"/>
            </w:rPr>
            <w:tab/>
          </w:r>
          <w:r>
            <w:t>Solution #10: DNS for Distributed Anchor</w:t>
          </w:r>
          <w:r>
            <w:tab/>
          </w:r>
          <w:r>
            <w:fldChar w:fldCharType="begin"/>
          </w:r>
          <w:r>
            <w:instrText xml:space="preserve"> PAGEREF _Toc54943975 \h </w:instrText>
          </w:r>
          <w:r>
            <w:fldChar w:fldCharType="separate"/>
          </w:r>
          <w:r>
            <w:t>63</w:t>
          </w:r>
          <w:r>
            <w:fldChar w:fldCharType="end"/>
          </w:r>
        </w:p>
        <w:p w14:paraId="34D4713D" w14:textId="77777777" w:rsidR="00483FD6" w:rsidRDefault="00483FD6">
          <w:pPr>
            <w:pStyle w:val="TOC3"/>
            <w:rPr>
              <w:rFonts w:asciiTheme="minorHAnsi" w:hAnsiTheme="minorHAnsi" w:cstheme="minorBidi"/>
              <w:kern w:val="2"/>
              <w:sz w:val="21"/>
              <w:szCs w:val="22"/>
              <w:lang w:val="en-US" w:eastAsia="zh-CN"/>
            </w:rPr>
          </w:pPr>
          <w:r>
            <w:t>6.10.1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_Toc54943976 \h </w:instrText>
          </w:r>
          <w:r>
            <w:fldChar w:fldCharType="separate"/>
          </w:r>
          <w:r>
            <w:t>63</w:t>
          </w:r>
          <w:r>
            <w:fldChar w:fldCharType="end"/>
          </w:r>
        </w:p>
        <w:p w14:paraId="55091351" w14:textId="77777777" w:rsidR="00483FD6" w:rsidRDefault="00483FD6">
          <w:pPr>
            <w:pStyle w:val="TOC3"/>
            <w:rPr>
              <w:rFonts w:asciiTheme="minorHAnsi" w:hAnsiTheme="minorHAnsi" w:cstheme="minorBidi"/>
              <w:kern w:val="2"/>
              <w:sz w:val="21"/>
              <w:szCs w:val="22"/>
              <w:lang w:val="en-US" w:eastAsia="zh-CN"/>
            </w:rPr>
          </w:pPr>
          <w:r>
            <w:t>6.10.2</w:t>
          </w:r>
          <w:r>
            <w:rPr>
              <w:rFonts w:asciiTheme="minorHAnsi" w:hAnsiTheme="minorHAnsi" w:cstheme="minorBidi"/>
              <w:kern w:val="2"/>
              <w:sz w:val="21"/>
              <w:szCs w:val="22"/>
              <w:lang w:val="en-US" w:eastAsia="zh-CN"/>
            </w:rPr>
            <w:tab/>
          </w:r>
          <w:r>
            <w:t>Procedures</w:t>
          </w:r>
          <w:r>
            <w:tab/>
          </w:r>
          <w:r>
            <w:fldChar w:fldCharType="begin"/>
          </w:r>
          <w:r>
            <w:instrText xml:space="preserve"> PAGEREF _Toc54943977 \h </w:instrText>
          </w:r>
          <w:r>
            <w:fldChar w:fldCharType="separate"/>
          </w:r>
          <w:r>
            <w:t>64</w:t>
          </w:r>
          <w:r>
            <w:fldChar w:fldCharType="end"/>
          </w:r>
        </w:p>
        <w:p w14:paraId="5836E251" w14:textId="77777777" w:rsidR="00483FD6" w:rsidRDefault="00483FD6">
          <w:pPr>
            <w:pStyle w:val="TOC4"/>
            <w:rPr>
              <w:rFonts w:asciiTheme="minorHAnsi" w:hAnsiTheme="minorHAnsi" w:cstheme="minorBidi"/>
              <w:kern w:val="2"/>
              <w:sz w:val="21"/>
              <w:szCs w:val="22"/>
              <w:lang w:val="en-US" w:eastAsia="zh-CN"/>
            </w:rPr>
          </w:pPr>
          <w:r>
            <w:t>6:10.2.1</w:t>
          </w:r>
          <w:r>
            <w:rPr>
              <w:rFonts w:asciiTheme="minorHAnsi" w:hAnsiTheme="minorHAnsi" w:cstheme="minorBidi"/>
              <w:kern w:val="2"/>
              <w:sz w:val="21"/>
              <w:szCs w:val="22"/>
              <w:lang w:val="en-US" w:eastAsia="zh-CN"/>
            </w:rPr>
            <w:tab/>
          </w:r>
          <w:r>
            <w:t>High Level Procedure using DNS Distribution</w:t>
          </w:r>
          <w:r>
            <w:tab/>
          </w:r>
          <w:r>
            <w:fldChar w:fldCharType="begin"/>
          </w:r>
          <w:r>
            <w:instrText xml:space="preserve"> PAGEREF _Toc54943978 \h </w:instrText>
          </w:r>
          <w:r>
            <w:fldChar w:fldCharType="separate"/>
          </w:r>
          <w:r>
            <w:t>64</w:t>
          </w:r>
          <w:r>
            <w:fldChar w:fldCharType="end"/>
          </w:r>
        </w:p>
        <w:p w14:paraId="4C9519BD" w14:textId="77777777" w:rsidR="00483FD6" w:rsidRDefault="00483FD6">
          <w:pPr>
            <w:pStyle w:val="TOC4"/>
            <w:rPr>
              <w:rFonts w:asciiTheme="minorHAnsi" w:hAnsiTheme="minorHAnsi" w:cstheme="minorBidi"/>
              <w:kern w:val="2"/>
              <w:sz w:val="21"/>
              <w:szCs w:val="22"/>
              <w:lang w:val="en-US" w:eastAsia="zh-CN"/>
            </w:rPr>
          </w:pPr>
          <w:r>
            <w:t>6.10.2.2</w:t>
          </w:r>
          <w:r>
            <w:rPr>
              <w:rFonts w:asciiTheme="minorHAnsi" w:hAnsiTheme="minorHAnsi" w:cstheme="minorBidi"/>
              <w:kern w:val="2"/>
              <w:sz w:val="21"/>
              <w:szCs w:val="22"/>
              <w:lang w:val="en-US" w:eastAsia="zh-CN"/>
            </w:rPr>
            <w:tab/>
          </w:r>
          <w:r>
            <w:t>High Level procedure using ECS Option</w:t>
          </w:r>
          <w:r>
            <w:tab/>
          </w:r>
          <w:r>
            <w:fldChar w:fldCharType="begin"/>
          </w:r>
          <w:r>
            <w:instrText xml:space="preserve"> PAGEREF _Toc54943979 \h </w:instrText>
          </w:r>
          <w:r>
            <w:fldChar w:fldCharType="separate"/>
          </w:r>
          <w:r>
            <w:t>64</w:t>
          </w:r>
          <w:r>
            <w:fldChar w:fldCharType="end"/>
          </w:r>
        </w:p>
        <w:p w14:paraId="0F09391C" w14:textId="77777777" w:rsidR="00483FD6" w:rsidRDefault="00483FD6">
          <w:pPr>
            <w:pStyle w:val="TOC3"/>
            <w:rPr>
              <w:rFonts w:asciiTheme="minorHAnsi" w:hAnsiTheme="minorHAnsi" w:cstheme="minorBidi"/>
              <w:kern w:val="2"/>
              <w:sz w:val="21"/>
              <w:szCs w:val="22"/>
              <w:lang w:val="en-US" w:eastAsia="zh-CN"/>
            </w:rPr>
          </w:pPr>
          <w:r>
            <w:t>6.10.3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_Toc54943980 \h </w:instrText>
          </w:r>
          <w:r>
            <w:fldChar w:fldCharType="separate"/>
          </w:r>
          <w:r>
            <w:t>65</w:t>
          </w:r>
          <w:r>
            <w:fldChar w:fldCharType="end"/>
          </w:r>
        </w:p>
        <w:p w14:paraId="6FE0ABA7" w14:textId="77777777" w:rsidR="00483FD6" w:rsidRDefault="00483FD6">
          <w:pPr>
            <w:pStyle w:val="TOC2"/>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#11: DNS over HTTP</w:t>
          </w:r>
          <w:r>
            <w:tab/>
          </w:r>
          <w:r>
            <w:fldChar w:fldCharType="begin"/>
          </w:r>
          <w:r>
            <w:instrText xml:space="preserve"> PAGEREF _Toc54943981 \h </w:instrText>
          </w:r>
          <w:r>
            <w:fldChar w:fldCharType="separate"/>
          </w:r>
          <w:r>
            <w:t>66</w:t>
          </w:r>
          <w:r>
            <w:fldChar w:fldCharType="end"/>
          </w:r>
        </w:p>
        <w:p w14:paraId="1926269F" w14:textId="77777777" w:rsidR="00483FD6" w:rsidRDefault="00483FD6">
          <w:pPr>
            <w:pStyle w:val="TOC3"/>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_Toc54943982 \h </w:instrText>
          </w:r>
          <w:r>
            <w:fldChar w:fldCharType="separate"/>
          </w:r>
          <w:r>
            <w:t>66</w:t>
          </w:r>
          <w:r>
            <w:fldChar w:fldCharType="end"/>
          </w:r>
        </w:p>
        <w:p w14:paraId="67A46C77" w14:textId="77777777" w:rsidR="00483FD6" w:rsidRDefault="00483FD6">
          <w:pPr>
            <w:pStyle w:val="TOC4"/>
            <w:rPr>
              <w:rFonts w:asciiTheme="minorHAnsi" w:hAnsiTheme="minorHAnsi" w:cstheme="minorBidi"/>
              <w:kern w:val="2"/>
              <w:sz w:val="21"/>
              <w:szCs w:val="22"/>
              <w:lang w:val="en-US" w:eastAsia="zh-CN"/>
            </w:rPr>
          </w:pPr>
          <w:r>
            <w:t>6.11.1.1</w:t>
          </w:r>
          <w:r>
            <w:rPr>
              <w:rFonts w:asciiTheme="minorHAnsi" w:hAnsiTheme="minorHAnsi" w:cstheme="minorBidi"/>
              <w:kern w:val="2"/>
              <w:sz w:val="21"/>
              <w:szCs w:val="22"/>
              <w:lang w:val="en-US" w:eastAsia="zh-CN"/>
            </w:rPr>
            <w:tab/>
          </w:r>
          <w:r>
            <w:t>General</w:t>
          </w:r>
          <w:r>
            <w:tab/>
          </w:r>
          <w:r>
            <w:fldChar w:fldCharType="begin"/>
          </w:r>
          <w:r>
            <w:instrText xml:space="preserve"> PAGEREF _Toc54943983 \h </w:instrText>
          </w:r>
          <w:r>
            <w:fldChar w:fldCharType="separate"/>
          </w:r>
          <w:r>
            <w:t>66</w:t>
          </w:r>
          <w:r>
            <w:fldChar w:fldCharType="end"/>
          </w:r>
        </w:p>
        <w:p w14:paraId="29E1EEBE" w14:textId="77777777" w:rsidR="00483FD6" w:rsidRDefault="00483FD6">
          <w:pPr>
            <w:pStyle w:val="TOC4"/>
            <w:rPr>
              <w:rFonts w:asciiTheme="minorHAnsi" w:hAnsiTheme="minorHAnsi" w:cstheme="minorBidi"/>
              <w:kern w:val="2"/>
              <w:sz w:val="21"/>
              <w:szCs w:val="22"/>
              <w:lang w:val="en-US" w:eastAsia="zh-CN"/>
            </w:rPr>
          </w:pPr>
          <w:r>
            <w:t>6.11.1.2</w:t>
          </w:r>
          <w:r>
            <w:rPr>
              <w:rFonts w:asciiTheme="minorHAnsi" w:hAnsiTheme="minorHAnsi" w:cstheme="minorBidi"/>
              <w:kern w:val="2"/>
              <w:sz w:val="21"/>
              <w:szCs w:val="22"/>
              <w:lang w:val="en-US" w:eastAsia="zh-CN"/>
            </w:rPr>
            <w:tab/>
          </w:r>
          <w:r>
            <w:t>Configuration of the UE</w:t>
          </w:r>
          <w:r>
            <w:tab/>
          </w:r>
          <w:r>
            <w:fldChar w:fldCharType="begin"/>
          </w:r>
          <w:r>
            <w:instrText xml:space="preserve"> PAGEREF _Toc54943984 \h </w:instrText>
          </w:r>
          <w:r>
            <w:fldChar w:fldCharType="separate"/>
          </w:r>
          <w:r>
            <w:t>66</w:t>
          </w:r>
          <w:r>
            <w:fldChar w:fldCharType="end"/>
          </w:r>
        </w:p>
        <w:p w14:paraId="5B90BCDF" w14:textId="77777777" w:rsidR="00483FD6" w:rsidRDefault="00483FD6">
          <w:pPr>
            <w:pStyle w:val="TOC4"/>
            <w:rPr>
              <w:rFonts w:asciiTheme="minorHAnsi" w:hAnsiTheme="minorHAnsi" w:cstheme="minorBidi"/>
              <w:kern w:val="2"/>
              <w:sz w:val="21"/>
              <w:szCs w:val="22"/>
              <w:lang w:val="en-US" w:eastAsia="zh-CN"/>
            </w:rPr>
          </w:pPr>
          <w:r>
            <w:t>6.11.1.3</w:t>
          </w:r>
          <w:r>
            <w:rPr>
              <w:rFonts w:asciiTheme="minorHAnsi" w:hAnsiTheme="minorHAnsi" w:cstheme="minorBidi"/>
              <w:kern w:val="2"/>
              <w:sz w:val="21"/>
              <w:szCs w:val="22"/>
              <w:lang w:val="en-US" w:eastAsia="zh-CN"/>
            </w:rPr>
            <w:tab/>
          </w:r>
          <w:r>
            <w:t>Example deployment architecture</w:t>
          </w:r>
          <w:r>
            <w:tab/>
          </w:r>
          <w:r>
            <w:fldChar w:fldCharType="begin"/>
          </w:r>
          <w:r>
            <w:instrText xml:space="preserve"> PAGEREF _Toc54943985 \h </w:instrText>
          </w:r>
          <w:r>
            <w:fldChar w:fldCharType="separate"/>
          </w:r>
          <w:r>
            <w:t>66</w:t>
          </w:r>
          <w:r>
            <w:fldChar w:fldCharType="end"/>
          </w:r>
        </w:p>
        <w:p w14:paraId="5AAAACA6" w14:textId="77777777" w:rsidR="00483FD6" w:rsidRDefault="00483FD6">
          <w:pPr>
            <w:pStyle w:val="TOC3"/>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Procedures</w:t>
          </w:r>
          <w:r>
            <w:tab/>
          </w:r>
          <w:r>
            <w:fldChar w:fldCharType="begin"/>
          </w:r>
          <w:r>
            <w:instrText xml:space="preserve"> PAGEREF _Toc54943986 \h </w:instrText>
          </w:r>
          <w:r>
            <w:fldChar w:fldCharType="separate"/>
          </w:r>
          <w:r>
            <w:t>67</w:t>
          </w:r>
          <w:r>
            <w:fldChar w:fldCharType="end"/>
          </w:r>
        </w:p>
        <w:p w14:paraId="60AE3CE3" w14:textId="77777777" w:rsidR="00483FD6" w:rsidRDefault="00483FD6">
          <w:pPr>
            <w:pStyle w:val="TOC3"/>
            <w:rPr>
              <w:rFonts w:asciiTheme="minorHAnsi" w:hAnsiTheme="minorHAnsi" w:cstheme="minorBidi"/>
              <w:kern w:val="2"/>
              <w:sz w:val="21"/>
              <w:szCs w:val="22"/>
              <w:lang w:val="en-US" w:eastAsia="zh-CN"/>
            </w:rPr>
          </w:pPr>
          <w:r>
            <w:rPr>
              <w:lang w:eastAsia="zh-CN"/>
            </w:rP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_Toc54943987 \h </w:instrText>
          </w:r>
          <w:r>
            <w:fldChar w:fldCharType="separate"/>
          </w:r>
          <w:r>
            <w:t>67</w:t>
          </w:r>
          <w:r>
            <w:fldChar w:fldCharType="end"/>
          </w:r>
        </w:p>
        <w:p w14:paraId="1762AF7A" w14:textId="77777777" w:rsidR="00483FD6" w:rsidRDefault="00483FD6">
          <w:pPr>
            <w:pStyle w:val="TOC2"/>
            <w:rPr>
              <w:rFonts w:asciiTheme="minorHAnsi" w:hAnsiTheme="minorHAnsi" w:cstheme="minorBidi"/>
              <w:kern w:val="2"/>
              <w:sz w:val="21"/>
              <w:szCs w:val="22"/>
              <w:lang w:val="en-US" w:eastAsia="zh-CN"/>
            </w:rPr>
          </w:pPr>
          <w:r>
            <w:rPr>
              <w:lang w:eastAsia="zh-CN"/>
            </w:rPr>
            <w:t>6.12</w:t>
          </w:r>
          <w:r>
            <w:rPr>
              <w:rFonts w:asciiTheme="minorHAnsi" w:hAnsiTheme="minorHAnsi" w:cstheme="minorBidi"/>
              <w:kern w:val="2"/>
              <w:sz w:val="21"/>
              <w:szCs w:val="22"/>
              <w:lang w:val="en-US" w:eastAsia="zh-CN"/>
            </w:rPr>
            <w:tab/>
          </w:r>
          <w:r>
            <w:t>Solution</w:t>
          </w:r>
          <w:r>
            <w:rPr>
              <w:lang w:eastAsia="zh-CN"/>
            </w:rPr>
            <w:t xml:space="preserve"> #12</w:t>
          </w:r>
          <w:r>
            <w:t>: PDU session re-anchoring</w:t>
          </w:r>
          <w:r>
            <w:tab/>
          </w:r>
          <w:r>
            <w:fldChar w:fldCharType="begin"/>
          </w:r>
          <w:r>
            <w:instrText xml:space="preserve"> PAGEREF _Toc54943988 \h </w:instrText>
          </w:r>
          <w:r>
            <w:fldChar w:fldCharType="separate"/>
          </w:r>
          <w:r>
            <w:t>68</w:t>
          </w:r>
          <w:r>
            <w:fldChar w:fldCharType="end"/>
          </w:r>
        </w:p>
        <w:p w14:paraId="3FF29B16" w14:textId="77777777" w:rsidR="00483FD6" w:rsidRDefault="00483FD6">
          <w:pPr>
            <w:pStyle w:val="TOC3"/>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_Toc54943989 \h </w:instrText>
          </w:r>
          <w:r>
            <w:fldChar w:fldCharType="separate"/>
          </w:r>
          <w:r>
            <w:t>68</w:t>
          </w:r>
          <w:r>
            <w:fldChar w:fldCharType="end"/>
          </w:r>
        </w:p>
        <w:p w14:paraId="59346492" w14:textId="77777777" w:rsidR="00483FD6" w:rsidRDefault="00483FD6">
          <w:pPr>
            <w:pStyle w:val="TOC3"/>
            <w:rPr>
              <w:rFonts w:asciiTheme="minorHAnsi" w:hAnsiTheme="minorHAnsi" w:cstheme="minorBidi"/>
              <w:kern w:val="2"/>
              <w:sz w:val="21"/>
              <w:szCs w:val="22"/>
              <w:lang w:val="en-US" w:eastAsia="zh-CN"/>
            </w:rPr>
          </w:pPr>
          <w:r>
            <w:t>6.12.2</w:t>
          </w:r>
          <w:r>
            <w:rPr>
              <w:rFonts w:asciiTheme="minorHAnsi" w:hAnsiTheme="minorHAnsi" w:cstheme="minorBidi"/>
              <w:kern w:val="2"/>
              <w:sz w:val="21"/>
              <w:szCs w:val="22"/>
              <w:lang w:val="en-US" w:eastAsia="zh-CN"/>
            </w:rPr>
            <w:tab/>
          </w:r>
          <w:r>
            <w:t>Procedures</w:t>
          </w:r>
          <w:r>
            <w:tab/>
          </w:r>
          <w:r>
            <w:fldChar w:fldCharType="begin"/>
          </w:r>
          <w:r>
            <w:instrText xml:space="preserve"> PAGEREF _Toc54943990 \h </w:instrText>
          </w:r>
          <w:r>
            <w:fldChar w:fldCharType="separate"/>
          </w:r>
          <w:r>
            <w:t>68</w:t>
          </w:r>
          <w:r>
            <w:fldChar w:fldCharType="end"/>
          </w:r>
        </w:p>
        <w:p w14:paraId="4A031D1D" w14:textId="77777777" w:rsidR="00483FD6" w:rsidRDefault="00483FD6">
          <w:pPr>
            <w:pStyle w:val="TOC4"/>
            <w:rPr>
              <w:rFonts w:asciiTheme="minorHAnsi" w:hAnsiTheme="minorHAnsi" w:cstheme="minorBidi"/>
              <w:kern w:val="2"/>
              <w:sz w:val="21"/>
              <w:szCs w:val="22"/>
              <w:lang w:val="en-US" w:eastAsia="zh-CN"/>
            </w:rPr>
          </w:pPr>
          <w:r>
            <w:t>6.12.2.1</w:t>
          </w:r>
          <w:r>
            <w:rPr>
              <w:rFonts w:asciiTheme="minorHAnsi" w:hAnsiTheme="minorHAnsi" w:cstheme="minorBidi"/>
              <w:kern w:val="2"/>
              <w:sz w:val="21"/>
              <w:szCs w:val="22"/>
              <w:lang w:val="en-US" w:eastAsia="zh-CN"/>
            </w:rPr>
            <w:tab/>
          </w:r>
          <w:r>
            <w:t>EAS Discovery triggered re-anchoring without change of SMF, KI#1</w:t>
          </w:r>
          <w:r>
            <w:tab/>
          </w:r>
          <w:r>
            <w:fldChar w:fldCharType="begin"/>
          </w:r>
          <w:r>
            <w:instrText xml:space="preserve"> PAGEREF _Toc54943991 \h </w:instrText>
          </w:r>
          <w:r>
            <w:fldChar w:fldCharType="separate"/>
          </w:r>
          <w:r>
            <w:t>68</w:t>
          </w:r>
          <w:r>
            <w:fldChar w:fldCharType="end"/>
          </w:r>
        </w:p>
        <w:p w14:paraId="7480C6D6" w14:textId="77777777" w:rsidR="00483FD6" w:rsidRDefault="00483FD6">
          <w:pPr>
            <w:pStyle w:val="TOC4"/>
            <w:rPr>
              <w:rFonts w:asciiTheme="minorHAnsi" w:hAnsiTheme="minorHAnsi" w:cstheme="minorBidi"/>
              <w:kern w:val="2"/>
              <w:sz w:val="21"/>
              <w:szCs w:val="22"/>
              <w:lang w:val="en-US" w:eastAsia="zh-CN"/>
            </w:rPr>
          </w:pPr>
          <w:r>
            <w:t>6.12.2.2</w:t>
          </w:r>
          <w:r>
            <w:rPr>
              <w:rFonts w:asciiTheme="minorHAnsi" w:hAnsiTheme="minorHAnsi" w:cstheme="minorBidi"/>
              <w:kern w:val="2"/>
              <w:sz w:val="21"/>
              <w:szCs w:val="22"/>
              <w:lang w:val="en-US" w:eastAsia="zh-CN"/>
            </w:rPr>
            <w:tab/>
          </w:r>
          <w:r>
            <w:t>Re-anchoring with AMF re-selecting different SMF, KI#5</w:t>
          </w:r>
          <w:r>
            <w:tab/>
          </w:r>
          <w:r>
            <w:fldChar w:fldCharType="begin"/>
          </w:r>
          <w:r>
            <w:instrText xml:space="preserve"> PAGEREF _Toc54943992 \h </w:instrText>
          </w:r>
          <w:r>
            <w:fldChar w:fldCharType="separate"/>
          </w:r>
          <w:r>
            <w:t>70</w:t>
          </w:r>
          <w:r>
            <w:fldChar w:fldCharType="end"/>
          </w:r>
        </w:p>
        <w:p w14:paraId="0B58EFC3" w14:textId="77777777" w:rsidR="00483FD6" w:rsidRDefault="00483FD6">
          <w:pPr>
            <w:pStyle w:val="TOC3"/>
            <w:rPr>
              <w:rFonts w:asciiTheme="minorHAnsi" w:hAnsiTheme="minorHAnsi" w:cstheme="minorBidi"/>
              <w:kern w:val="2"/>
              <w:sz w:val="21"/>
              <w:szCs w:val="22"/>
              <w:lang w:val="en-US" w:eastAsia="zh-CN"/>
            </w:rPr>
          </w:pPr>
          <w:r>
            <w:rPr>
              <w:lang w:eastAsia="zh-CN"/>
            </w:rPr>
            <w:t>6.12.3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_Toc54943993 \h </w:instrText>
          </w:r>
          <w:r>
            <w:fldChar w:fldCharType="separate"/>
          </w:r>
          <w:r>
            <w:t>72</w:t>
          </w:r>
          <w:r>
            <w:fldChar w:fldCharType="end"/>
          </w:r>
        </w:p>
        <w:p w14:paraId="6DF2D498" w14:textId="77777777" w:rsidR="00483FD6" w:rsidRDefault="00483FD6">
          <w:pPr>
            <w:pStyle w:val="TOC2"/>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#13: 5GC support for UE selection of the DNS to use</w:t>
          </w:r>
          <w:r>
            <w:tab/>
          </w:r>
          <w:r>
            <w:fldChar w:fldCharType="begin"/>
          </w:r>
          <w:r>
            <w:instrText xml:space="preserve"> PAGEREF _Toc54943994 \h </w:instrText>
          </w:r>
          <w:r>
            <w:fldChar w:fldCharType="separate"/>
          </w:r>
          <w:r>
            <w:t>73</w:t>
          </w:r>
          <w:r>
            <w:fldChar w:fldCharType="end"/>
          </w:r>
        </w:p>
        <w:p w14:paraId="17D2B35F" w14:textId="77777777" w:rsidR="00483FD6" w:rsidRDefault="00483FD6">
          <w:pPr>
            <w:pStyle w:val="TOC3"/>
            <w:rPr>
              <w:rFonts w:asciiTheme="minorHAnsi" w:hAnsiTheme="minorHAnsi" w:cstheme="minorBidi"/>
              <w:kern w:val="2"/>
              <w:sz w:val="21"/>
              <w:szCs w:val="22"/>
              <w:lang w:val="en-US" w:eastAsia="zh-CN"/>
            </w:rPr>
          </w:pPr>
          <w:r>
            <w:t>6.13.1</w:t>
          </w:r>
          <w:r>
            <w:rPr>
              <w:rFonts w:asciiTheme="minorHAnsi" w:hAnsiTheme="minorHAnsi" w:cstheme="minorBidi"/>
              <w:kern w:val="2"/>
              <w:sz w:val="21"/>
              <w:szCs w:val="22"/>
              <w:lang w:val="en-US" w:eastAsia="zh-CN"/>
            </w:rPr>
            <w:tab/>
          </w:r>
          <w:r>
            <w:t>Description</w:t>
          </w:r>
          <w:r>
            <w:tab/>
          </w:r>
          <w:r>
            <w:fldChar w:fldCharType="begin"/>
          </w:r>
          <w:r>
            <w:instrText xml:space="preserve"> PAGEREF _Toc54943995 \h </w:instrText>
          </w:r>
          <w:r>
            <w:fldChar w:fldCharType="separate"/>
          </w:r>
          <w:r>
            <w:t>73</w:t>
          </w:r>
          <w:r>
            <w:fldChar w:fldCharType="end"/>
          </w:r>
        </w:p>
        <w:p w14:paraId="09380993" w14:textId="77777777" w:rsidR="00483FD6" w:rsidRDefault="00483FD6">
          <w:pPr>
            <w:pStyle w:val="TOC4"/>
            <w:rPr>
              <w:rFonts w:asciiTheme="minorHAnsi" w:hAnsiTheme="minorHAnsi" w:cstheme="minorBidi"/>
              <w:kern w:val="2"/>
              <w:sz w:val="21"/>
              <w:szCs w:val="22"/>
              <w:lang w:val="en-US" w:eastAsia="zh-CN"/>
            </w:rPr>
          </w:pPr>
          <w:r>
            <w:t>6.13.1.1</w:t>
          </w:r>
          <w:r>
            <w:rPr>
              <w:rFonts w:asciiTheme="minorHAnsi" w:hAnsiTheme="minorHAnsi" w:cstheme="minorBidi"/>
              <w:kern w:val="2"/>
              <w:sz w:val="21"/>
              <w:szCs w:val="22"/>
              <w:lang w:val="en-US" w:eastAsia="zh-CN"/>
            </w:rPr>
            <w:tab/>
          </w:r>
          <w:r>
            <w:t>Overview</w:t>
          </w:r>
          <w:r>
            <w:tab/>
          </w:r>
          <w:r>
            <w:fldChar w:fldCharType="begin"/>
          </w:r>
          <w:r>
            <w:instrText xml:space="preserve"> PAGEREF _Toc54943996 \h </w:instrText>
          </w:r>
          <w:r>
            <w:fldChar w:fldCharType="separate"/>
          </w:r>
          <w:r>
            <w:t>73</w:t>
          </w:r>
          <w:r>
            <w:fldChar w:fldCharType="end"/>
          </w:r>
        </w:p>
        <w:p w14:paraId="45D3F982" w14:textId="77777777" w:rsidR="00483FD6" w:rsidRDefault="00483FD6">
          <w:pPr>
            <w:pStyle w:val="TOC4"/>
            <w:rPr>
              <w:rFonts w:asciiTheme="minorHAnsi" w:hAnsiTheme="minorHAnsi" w:cstheme="minorBidi"/>
              <w:kern w:val="2"/>
              <w:sz w:val="21"/>
              <w:szCs w:val="22"/>
              <w:lang w:val="en-US" w:eastAsia="zh-CN"/>
            </w:rPr>
          </w:pPr>
          <w:r>
            <w:t>6.13.1.2</w:t>
          </w:r>
          <w:r>
            <w:rPr>
              <w:rFonts w:asciiTheme="minorHAnsi" w:hAnsiTheme="minorHAnsi" w:cstheme="minorBidi"/>
              <w:kern w:val="2"/>
              <w:sz w:val="21"/>
              <w:szCs w:val="22"/>
              <w:lang w:val="en-US" w:eastAsia="zh-CN"/>
            </w:rPr>
            <w:tab/>
          </w:r>
          <w:r>
            <w:t>URSP Alternative</w:t>
          </w:r>
          <w:r>
            <w:tab/>
          </w:r>
          <w:r>
            <w:fldChar w:fldCharType="begin"/>
          </w:r>
          <w:r>
            <w:instrText xml:space="preserve"> PAGEREF _Toc54943997 \h </w:instrText>
          </w:r>
          <w:r>
            <w:fldChar w:fldCharType="separate"/>
          </w:r>
          <w:r>
            <w:t>75</w:t>
          </w:r>
          <w:r>
            <w:fldChar w:fldCharType="end"/>
          </w:r>
        </w:p>
        <w:p w14:paraId="7017D766" w14:textId="77777777" w:rsidR="00483FD6" w:rsidRDefault="00483FD6">
          <w:pPr>
            <w:pStyle w:val="TOC4"/>
            <w:rPr>
              <w:rFonts w:asciiTheme="minorHAnsi" w:hAnsiTheme="minorHAnsi" w:cstheme="minorBidi"/>
              <w:kern w:val="2"/>
              <w:sz w:val="21"/>
              <w:szCs w:val="22"/>
              <w:lang w:val="en-US" w:eastAsia="zh-CN"/>
            </w:rPr>
          </w:pPr>
          <w:r>
            <w:t>6.13.1.3</w:t>
          </w:r>
          <w:r>
            <w:rPr>
              <w:rFonts w:asciiTheme="minorHAnsi" w:hAnsiTheme="minorHAnsi" w:cstheme="minorBidi"/>
              <w:kern w:val="2"/>
              <w:sz w:val="21"/>
              <w:szCs w:val="22"/>
              <w:lang w:val="en-US" w:eastAsia="zh-CN"/>
            </w:rPr>
            <w:tab/>
          </w:r>
          <w:r>
            <w:t>DNS Alternative</w:t>
          </w:r>
          <w:r>
            <w:tab/>
          </w:r>
          <w:r>
            <w:fldChar w:fldCharType="begin"/>
          </w:r>
          <w:r>
            <w:instrText xml:space="preserve"> PAGEREF _Toc54943998 \h </w:instrText>
          </w:r>
          <w:r>
            <w:fldChar w:fldCharType="separate"/>
          </w:r>
          <w:r>
            <w:t>76</w:t>
          </w:r>
          <w:r>
            <w:fldChar w:fldCharType="end"/>
          </w:r>
        </w:p>
        <w:p w14:paraId="5DAF68D3" w14:textId="77777777" w:rsidR="00483FD6" w:rsidRDefault="00483FD6">
          <w:pPr>
            <w:pStyle w:val="TOC3"/>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Procedures</w:t>
          </w:r>
          <w:r>
            <w:tab/>
          </w:r>
          <w:r>
            <w:fldChar w:fldCharType="begin"/>
          </w:r>
          <w:r>
            <w:instrText xml:space="preserve"> PAGEREF _Toc54943999 \h </w:instrText>
          </w:r>
          <w:r>
            <w:fldChar w:fldCharType="separate"/>
          </w:r>
          <w:r>
            <w:t>77</w:t>
          </w:r>
          <w:r>
            <w:fldChar w:fldCharType="end"/>
          </w:r>
        </w:p>
        <w:p w14:paraId="2D5561C3" w14:textId="77777777" w:rsidR="00483FD6" w:rsidRDefault="00483FD6">
          <w:pPr>
            <w:pStyle w:val="TOC4"/>
            <w:rPr>
              <w:rFonts w:asciiTheme="minorHAnsi" w:hAnsiTheme="minorHAnsi" w:cstheme="minorBidi"/>
              <w:kern w:val="2"/>
              <w:sz w:val="21"/>
              <w:szCs w:val="22"/>
              <w:lang w:val="en-US" w:eastAsia="zh-CN"/>
            </w:rPr>
          </w:pPr>
          <w:r>
            <w:t>6.13.2.1</w:t>
          </w:r>
          <w:r>
            <w:rPr>
              <w:rFonts w:asciiTheme="minorHAnsi" w:hAnsiTheme="minorHAnsi" w:cstheme="minorBidi"/>
              <w:kern w:val="2"/>
              <w:sz w:val="21"/>
              <w:szCs w:val="22"/>
              <w:lang w:val="en-US" w:eastAsia="zh-CN"/>
            </w:rPr>
            <w:tab/>
          </w:r>
          <w:r>
            <w:t>Configuring DN priorities for appDomain information on PCF</w:t>
          </w:r>
          <w:r>
            <w:tab/>
          </w:r>
          <w:r>
            <w:fldChar w:fldCharType="begin"/>
          </w:r>
          <w:r>
            <w:instrText xml:space="preserve"> PAGEREF _Toc54944000 \h </w:instrText>
          </w:r>
          <w:r>
            <w:fldChar w:fldCharType="separate"/>
          </w:r>
          <w:r>
            <w:t>77</w:t>
          </w:r>
          <w:r>
            <w:fldChar w:fldCharType="end"/>
          </w:r>
        </w:p>
        <w:p w14:paraId="3F943A06" w14:textId="77777777" w:rsidR="00483FD6" w:rsidRDefault="00483FD6">
          <w:pPr>
            <w:pStyle w:val="TOC4"/>
            <w:rPr>
              <w:rFonts w:asciiTheme="minorHAnsi" w:hAnsiTheme="minorHAnsi" w:cstheme="minorBidi"/>
              <w:kern w:val="2"/>
              <w:sz w:val="21"/>
              <w:szCs w:val="22"/>
              <w:lang w:val="en-US" w:eastAsia="zh-CN"/>
            </w:rPr>
          </w:pPr>
          <w:r>
            <w:t>6.13.2.2</w:t>
          </w:r>
          <w:r>
            <w:rPr>
              <w:rFonts w:asciiTheme="minorHAnsi" w:hAnsiTheme="minorHAnsi" w:cstheme="minorBidi"/>
              <w:kern w:val="2"/>
              <w:sz w:val="21"/>
              <w:szCs w:val="22"/>
              <w:lang w:val="en-US" w:eastAsia="zh-CN"/>
            </w:rPr>
            <w:tab/>
          </w:r>
          <w:r>
            <w:t>Usage of DN priorities for appDomains information to configure URSP</w:t>
          </w:r>
          <w:r>
            <w:tab/>
          </w:r>
          <w:r>
            <w:fldChar w:fldCharType="begin"/>
          </w:r>
          <w:r>
            <w:instrText xml:space="preserve"> PAGEREF _Toc54944001 \h </w:instrText>
          </w:r>
          <w:r>
            <w:fldChar w:fldCharType="separate"/>
          </w:r>
          <w:r>
            <w:t>77</w:t>
          </w:r>
          <w:r>
            <w:fldChar w:fldCharType="end"/>
          </w:r>
        </w:p>
        <w:p w14:paraId="3482DD42" w14:textId="77777777" w:rsidR="00483FD6" w:rsidRDefault="00483FD6">
          <w:pPr>
            <w:pStyle w:val="TOC4"/>
            <w:rPr>
              <w:rFonts w:asciiTheme="minorHAnsi" w:hAnsiTheme="minorHAnsi" w:cstheme="minorBidi"/>
              <w:kern w:val="2"/>
              <w:sz w:val="21"/>
              <w:szCs w:val="22"/>
              <w:lang w:val="en-US" w:eastAsia="zh-CN"/>
            </w:rPr>
          </w:pPr>
          <w:r>
            <w:t>6.13.2.3</w:t>
          </w:r>
          <w:r>
            <w:rPr>
              <w:rFonts w:asciiTheme="minorHAnsi" w:hAnsiTheme="minorHAnsi" w:cstheme="minorBidi"/>
              <w:kern w:val="2"/>
              <w:sz w:val="21"/>
              <w:szCs w:val="22"/>
              <w:lang w:val="en-US" w:eastAsia="zh-CN"/>
            </w:rPr>
            <w:tab/>
          </w:r>
          <w:r>
            <w:t>SMF influence on UE preferences between multiple Recursive DNS Servers</w:t>
          </w:r>
          <w:r>
            <w:tab/>
          </w:r>
          <w:r>
            <w:fldChar w:fldCharType="begin"/>
          </w:r>
          <w:r>
            <w:instrText xml:space="preserve"> PAGEREF _Toc54944002 \h </w:instrText>
          </w:r>
          <w:r>
            <w:fldChar w:fldCharType="separate"/>
          </w:r>
          <w:r>
            <w:t>78</w:t>
          </w:r>
          <w:r>
            <w:fldChar w:fldCharType="end"/>
          </w:r>
        </w:p>
        <w:p w14:paraId="1B6F0818" w14:textId="77777777" w:rsidR="00483FD6" w:rsidRDefault="00483FD6">
          <w:pPr>
            <w:pStyle w:val="TOC3"/>
            <w:rPr>
              <w:rFonts w:asciiTheme="minorHAnsi" w:hAnsiTheme="minorHAnsi" w:cstheme="minorBidi"/>
              <w:kern w:val="2"/>
              <w:sz w:val="21"/>
              <w:szCs w:val="22"/>
              <w:lang w:val="en-US" w:eastAsia="zh-CN"/>
            </w:rPr>
          </w:pPr>
          <w:r>
            <w:t>6.13.3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_Toc54944003 \h </w:instrText>
          </w:r>
          <w:r>
            <w:fldChar w:fldCharType="separate"/>
          </w:r>
          <w:r>
            <w:t>80</w:t>
          </w:r>
          <w:r>
            <w:fldChar w:fldCharType="end"/>
          </w:r>
        </w:p>
        <w:p w14:paraId="0D962F67" w14:textId="77777777" w:rsidR="00483FD6" w:rsidRDefault="00483FD6">
          <w:pPr>
            <w:pStyle w:val="TOC2"/>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Solution #14: IP address discovery for the Service Switch mechanism - DNS handling in both UPF and EC</w:t>
          </w:r>
          <w:r>
            <w:tab/>
          </w:r>
          <w:r>
            <w:fldChar w:fldCharType="begin"/>
          </w:r>
          <w:r>
            <w:instrText xml:space="preserve"> PAGEREF _Toc54944004 \h </w:instrText>
          </w:r>
          <w:r>
            <w:fldChar w:fldCharType="separate"/>
          </w:r>
          <w:r>
            <w:t>80</w:t>
          </w:r>
          <w:r>
            <w:fldChar w:fldCharType="end"/>
          </w:r>
        </w:p>
        <w:p w14:paraId="55A53C1D" w14:textId="77777777" w:rsidR="00483FD6" w:rsidRDefault="00483FD6">
          <w:pPr>
            <w:pStyle w:val="TOC3"/>
            <w:rPr>
              <w:rFonts w:asciiTheme="minorHAnsi" w:hAnsiTheme="minorHAnsi" w:cstheme="minorBidi"/>
              <w:kern w:val="2"/>
              <w:sz w:val="21"/>
              <w:szCs w:val="22"/>
              <w:lang w:val="en-US" w:eastAsia="zh-CN"/>
            </w:rPr>
          </w:pPr>
          <w:r>
            <w:lastRenderedPageBreak/>
            <w:t>6.14.1</w:t>
          </w:r>
          <w:r>
            <w:rPr>
              <w:rFonts w:asciiTheme="minorHAnsi" w:hAnsiTheme="minorHAnsi" w:cstheme="minorBidi"/>
              <w:kern w:val="2"/>
              <w:sz w:val="21"/>
              <w:szCs w:val="22"/>
              <w:lang w:val="en-US" w:eastAsia="zh-CN"/>
            </w:rPr>
            <w:tab/>
          </w:r>
          <w:r>
            <w:t>Description</w:t>
          </w:r>
          <w:r>
            <w:tab/>
          </w:r>
          <w:r>
            <w:fldChar w:fldCharType="begin"/>
          </w:r>
          <w:r>
            <w:instrText xml:space="preserve"> PAGEREF _Toc54944005 \h </w:instrText>
          </w:r>
          <w:r>
            <w:fldChar w:fldCharType="separate"/>
          </w:r>
          <w:r>
            <w:t>80</w:t>
          </w:r>
          <w:r>
            <w:fldChar w:fldCharType="end"/>
          </w:r>
        </w:p>
        <w:p w14:paraId="3EFFF921" w14:textId="77777777" w:rsidR="00483FD6" w:rsidRDefault="00483FD6">
          <w:pPr>
            <w:pStyle w:val="TOC4"/>
            <w:rPr>
              <w:rFonts w:asciiTheme="minorHAnsi" w:hAnsiTheme="minorHAnsi" w:cstheme="minorBidi"/>
              <w:kern w:val="2"/>
              <w:sz w:val="21"/>
              <w:szCs w:val="22"/>
              <w:lang w:val="en-US" w:eastAsia="zh-CN"/>
            </w:rPr>
          </w:pPr>
          <w:r>
            <w:t>6.14.1.1</w:t>
          </w:r>
          <w:r>
            <w:rPr>
              <w:rFonts w:asciiTheme="minorHAnsi" w:hAnsiTheme="minorHAnsi" w:cstheme="minorBidi"/>
              <w:kern w:val="2"/>
              <w:sz w:val="21"/>
              <w:szCs w:val="22"/>
              <w:lang w:val="en-US" w:eastAsia="zh-CN"/>
            </w:rPr>
            <w:tab/>
          </w:r>
          <w:r>
            <w:t>Introduction</w:t>
          </w:r>
          <w:r>
            <w:tab/>
          </w:r>
          <w:r>
            <w:fldChar w:fldCharType="begin"/>
          </w:r>
          <w:r>
            <w:instrText xml:space="preserve"> PAGEREF _Toc54944006 \h </w:instrText>
          </w:r>
          <w:r>
            <w:fldChar w:fldCharType="separate"/>
          </w:r>
          <w:r>
            <w:t>80</w:t>
          </w:r>
          <w:r>
            <w:fldChar w:fldCharType="end"/>
          </w:r>
        </w:p>
        <w:p w14:paraId="7D054399" w14:textId="77777777" w:rsidR="00483FD6" w:rsidRDefault="00483FD6">
          <w:pPr>
            <w:pStyle w:val="TOC4"/>
            <w:rPr>
              <w:rFonts w:asciiTheme="minorHAnsi" w:hAnsiTheme="minorHAnsi" w:cstheme="minorBidi"/>
              <w:kern w:val="2"/>
              <w:sz w:val="21"/>
              <w:szCs w:val="22"/>
              <w:lang w:val="en-US" w:eastAsia="zh-CN"/>
            </w:rPr>
          </w:pPr>
          <w:r>
            <w:t>6.14.1.2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_Toc54944007 \h </w:instrText>
          </w:r>
          <w:r>
            <w:fldChar w:fldCharType="separate"/>
          </w:r>
          <w:r>
            <w:t>81</w:t>
          </w:r>
          <w:r>
            <w:fldChar w:fldCharType="end"/>
          </w:r>
        </w:p>
        <w:p w14:paraId="4DFF31E7" w14:textId="77777777" w:rsidR="00483FD6" w:rsidRDefault="00483FD6">
          <w:pPr>
            <w:pStyle w:val="TOC3"/>
            <w:rPr>
              <w:rFonts w:asciiTheme="minorHAnsi" w:hAnsiTheme="minorHAnsi" w:cstheme="minorBidi"/>
              <w:kern w:val="2"/>
              <w:sz w:val="21"/>
              <w:szCs w:val="22"/>
              <w:lang w:val="en-US" w:eastAsia="zh-CN"/>
            </w:rPr>
          </w:pPr>
          <w:r>
            <w:t>6.14.2</w:t>
          </w:r>
          <w:r>
            <w:rPr>
              <w:rFonts w:asciiTheme="minorHAnsi" w:hAnsiTheme="minorHAnsi" w:cstheme="minorBidi"/>
              <w:kern w:val="2"/>
              <w:sz w:val="21"/>
              <w:szCs w:val="22"/>
              <w:lang w:val="en-US" w:eastAsia="zh-CN"/>
            </w:rPr>
            <w:tab/>
          </w:r>
          <w:r>
            <w:t>Procedures</w:t>
          </w:r>
          <w:r>
            <w:tab/>
          </w:r>
          <w:r>
            <w:fldChar w:fldCharType="begin"/>
          </w:r>
          <w:r>
            <w:instrText xml:space="preserve"> PAGEREF _Toc54944008 \h </w:instrText>
          </w:r>
          <w:r>
            <w:fldChar w:fldCharType="separate"/>
          </w:r>
          <w:r>
            <w:t>83</w:t>
          </w:r>
          <w:r>
            <w:fldChar w:fldCharType="end"/>
          </w:r>
        </w:p>
        <w:p w14:paraId="522A455B" w14:textId="77777777" w:rsidR="00483FD6" w:rsidRDefault="00483FD6">
          <w:pPr>
            <w:pStyle w:val="TOC3"/>
            <w:rPr>
              <w:rFonts w:asciiTheme="minorHAnsi" w:hAnsiTheme="minorHAnsi" w:cstheme="minorBidi"/>
              <w:kern w:val="2"/>
              <w:sz w:val="21"/>
              <w:szCs w:val="22"/>
              <w:lang w:val="en-US" w:eastAsia="zh-CN"/>
            </w:rPr>
          </w:pPr>
          <w:r>
            <w:t>6.14.3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_Toc54944009 \h </w:instrText>
          </w:r>
          <w:r>
            <w:fldChar w:fldCharType="separate"/>
          </w:r>
          <w:r>
            <w:t>84</w:t>
          </w:r>
          <w:r>
            <w:fldChar w:fldCharType="end"/>
          </w:r>
        </w:p>
        <w:p w14:paraId="3AB3971D" w14:textId="77777777" w:rsidR="00483FD6" w:rsidRDefault="00483FD6">
          <w:pPr>
            <w:pStyle w:val="TOC2"/>
            <w:rPr>
              <w:rFonts w:asciiTheme="minorHAnsi" w:hAnsiTheme="minorHAnsi" w:cstheme="minorBidi"/>
              <w:kern w:val="2"/>
              <w:sz w:val="21"/>
              <w:szCs w:val="22"/>
              <w:lang w:val="en-US" w:eastAsia="zh-CN"/>
            </w:rPr>
          </w:pPr>
          <w:r>
            <w:t>6.15</w:t>
          </w:r>
          <w:r>
            <w:rPr>
              <w:rFonts w:asciiTheme="minorHAnsi" w:hAnsiTheme="minorHAnsi" w:cstheme="minorBidi"/>
              <w:kern w:val="2"/>
              <w:sz w:val="21"/>
              <w:szCs w:val="22"/>
              <w:lang w:val="en-US" w:eastAsia="zh-CN"/>
            </w:rPr>
            <w:tab/>
          </w:r>
          <w:r>
            <w:t>Solution #15: IP address discovery for the Service Switch mechanism- DNS handling in UPF</w:t>
          </w:r>
          <w:r>
            <w:tab/>
          </w:r>
          <w:r>
            <w:fldChar w:fldCharType="begin"/>
          </w:r>
          <w:r>
            <w:instrText xml:space="preserve"> PAGEREF _Toc54944010 \h </w:instrText>
          </w:r>
          <w:r>
            <w:fldChar w:fldCharType="separate"/>
          </w:r>
          <w:r>
            <w:t>84</w:t>
          </w:r>
          <w:r>
            <w:fldChar w:fldCharType="end"/>
          </w:r>
        </w:p>
        <w:p w14:paraId="16B91253" w14:textId="77777777" w:rsidR="00483FD6" w:rsidRDefault="00483FD6">
          <w:pPr>
            <w:pStyle w:val="TOC3"/>
            <w:rPr>
              <w:rFonts w:asciiTheme="minorHAnsi" w:hAnsiTheme="minorHAnsi" w:cstheme="minorBidi"/>
              <w:kern w:val="2"/>
              <w:sz w:val="21"/>
              <w:szCs w:val="22"/>
              <w:lang w:val="en-US" w:eastAsia="zh-CN"/>
            </w:rPr>
          </w:pPr>
          <w:r>
            <w:t>6.15.1</w:t>
          </w:r>
          <w:r>
            <w:rPr>
              <w:rFonts w:asciiTheme="minorHAnsi" w:hAnsiTheme="minorHAnsi" w:cstheme="minorBidi"/>
              <w:kern w:val="2"/>
              <w:sz w:val="21"/>
              <w:szCs w:val="22"/>
              <w:lang w:val="en-US" w:eastAsia="zh-CN"/>
            </w:rPr>
            <w:tab/>
          </w:r>
          <w:r>
            <w:t>Description</w:t>
          </w:r>
          <w:r>
            <w:tab/>
          </w:r>
          <w:r>
            <w:fldChar w:fldCharType="begin"/>
          </w:r>
          <w:r>
            <w:instrText xml:space="preserve"> PAGEREF _Toc54944011 \h </w:instrText>
          </w:r>
          <w:r>
            <w:fldChar w:fldCharType="separate"/>
          </w:r>
          <w:r>
            <w:t>84</w:t>
          </w:r>
          <w:r>
            <w:fldChar w:fldCharType="end"/>
          </w:r>
        </w:p>
        <w:p w14:paraId="5500A503" w14:textId="77777777" w:rsidR="00483FD6" w:rsidRDefault="00483FD6">
          <w:pPr>
            <w:pStyle w:val="TOC3"/>
            <w:rPr>
              <w:rFonts w:asciiTheme="minorHAnsi" w:hAnsiTheme="minorHAnsi" w:cstheme="minorBidi"/>
              <w:kern w:val="2"/>
              <w:sz w:val="21"/>
              <w:szCs w:val="22"/>
              <w:lang w:val="en-US" w:eastAsia="zh-CN"/>
            </w:rPr>
          </w:pPr>
          <w:r>
            <w:t>6.15.2</w:t>
          </w:r>
          <w:r>
            <w:rPr>
              <w:rFonts w:asciiTheme="minorHAnsi" w:hAnsiTheme="minorHAnsi" w:cstheme="minorBidi"/>
              <w:kern w:val="2"/>
              <w:sz w:val="21"/>
              <w:szCs w:val="22"/>
              <w:lang w:val="en-US" w:eastAsia="zh-CN"/>
            </w:rPr>
            <w:tab/>
          </w:r>
          <w:r>
            <w:t>Procedures</w:t>
          </w:r>
          <w:r>
            <w:tab/>
          </w:r>
          <w:r>
            <w:fldChar w:fldCharType="begin"/>
          </w:r>
          <w:r>
            <w:instrText xml:space="preserve"> PAGEREF _Toc54944012 \h </w:instrText>
          </w:r>
          <w:r>
            <w:fldChar w:fldCharType="separate"/>
          </w:r>
          <w:r>
            <w:t>85</w:t>
          </w:r>
          <w:r>
            <w:fldChar w:fldCharType="end"/>
          </w:r>
        </w:p>
        <w:p w14:paraId="14C73A09" w14:textId="77777777" w:rsidR="00483FD6" w:rsidRDefault="00483FD6">
          <w:pPr>
            <w:pStyle w:val="TOC4"/>
            <w:rPr>
              <w:rFonts w:asciiTheme="minorHAnsi" w:hAnsiTheme="minorHAnsi" w:cstheme="minorBidi"/>
              <w:kern w:val="2"/>
              <w:sz w:val="21"/>
              <w:szCs w:val="22"/>
              <w:lang w:val="en-US" w:eastAsia="zh-CN"/>
            </w:rPr>
          </w:pPr>
          <w:r>
            <w:t>6.15.2.1</w:t>
          </w:r>
          <w:r>
            <w:rPr>
              <w:rFonts w:asciiTheme="minorHAnsi" w:hAnsiTheme="minorHAnsi" w:cstheme="minorBidi"/>
              <w:kern w:val="2"/>
              <w:sz w:val="21"/>
              <w:szCs w:val="22"/>
              <w:lang w:val="en-US" w:eastAsia="zh-CN"/>
            </w:rPr>
            <w:tab/>
          </w:r>
          <w:r>
            <w:t>Option 1: Supporting DNS handling function in UPF anchor</w:t>
          </w:r>
          <w:r>
            <w:tab/>
          </w:r>
          <w:r>
            <w:fldChar w:fldCharType="begin"/>
          </w:r>
          <w:r>
            <w:instrText xml:space="preserve"> PAGEREF _Toc54944013 \h </w:instrText>
          </w:r>
          <w:r>
            <w:fldChar w:fldCharType="separate"/>
          </w:r>
          <w:r>
            <w:t>85</w:t>
          </w:r>
          <w:r>
            <w:fldChar w:fldCharType="end"/>
          </w:r>
        </w:p>
        <w:p w14:paraId="3A0A2BDC" w14:textId="77777777" w:rsidR="00483FD6" w:rsidRDefault="00483FD6">
          <w:pPr>
            <w:pStyle w:val="TOC4"/>
            <w:rPr>
              <w:rFonts w:asciiTheme="minorHAnsi" w:hAnsiTheme="minorHAnsi" w:cstheme="minorBidi"/>
              <w:kern w:val="2"/>
              <w:sz w:val="21"/>
              <w:szCs w:val="22"/>
              <w:lang w:val="en-US" w:eastAsia="zh-CN"/>
            </w:rPr>
          </w:pPr>
          <w:r>
            <w:t>6.15.2.2</w:t>
          </w:r>
          <w:r>
            <w:rPr>
              <w:rFonts w:asciiTheme="minorHAnsi" w:hAnsiTheme="minorHAnsi" w:cstheme="minorBidi"/>
              <w:kern w:val="2"/>
              <w:sz w:val="21"/>
              <w:szCs w:val="22"/>
              <w:lang w:val="en-US" w:eastAsia="zh-CN"/>
            </w:rPr>
            <w:tab/>
          </w:r>
          <w:r>
            <w:t>Option 2: Supporting DNS handling function in I-UPF(ULCL or BP)</w:t>
          </w:r>
          <w:r>
            <w:tab/>
          </w:r>
          <w:r>
            <w:fldChar w:fldCharType="begin"/>
          </w:r>
          <w:r>
            <w:instrText xml:space="preserve"> PAGEREF _Toc54944014 \h </w:instrText>
          </w:r>
          <w:r>
            <w:fldChar w:fldCharType="separate"/>
          </w:r>
          <w:r>
            <w:t>86</w:t>
          </w:r>
          <w:r>
            <w:fldChar w:fldCharType="end"/>
          </w:r>
        </w:p>
        <w:p w14:paraId="3341606D" w14:textId="77777777" w:rsidR="00483FD6" w:rsidRDefault="00483FD6">
          <w:pPr>
            <w:pStyle w:val="TOC3"/>
            <w:rPr>
              <w:rFonts w:asciiTheme="minorHAnsi" w:hAnsiTheme="minorHAnsi" w:cstheme="minorBidi"/>
              <w:kern w:val="2"/>
              <w:sz w:val="21"/>
              <w:szCs w:val="22"/>
              <w:lang w:val="en-US" w:eastAsia="zh-CN"/>
            </w:rPr>
          </w:pPr>
          <w:r>
            <w:rPr>
              <w:lang w:eastAsia="zh-CN"/>
            </w:rPr>
            <w:t>6.15.3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_Toc54944015 \h </w:instrText>
          </w:r>
          <w:r>
            <w:fldChar w:fldCharType="separate"/>
          </w:r>
          <w:r>
            <w:t>87</w:t>
          </w:r>
          <w:r>
            <w:fldChar w:fldCharType="end"/>
          </w:r>
        </w:p>
        <w:p w14:paraId="6E1D16B4" w14:textId="77777777" w:rsidR="00483FD6" w:rsidRDefault="00483FD6">
          <w:pPr>
            <w:pStyle w:val="TOC2"/>
            <w:rPr>
              <w:rFonts w:asciiTheme="minorHAnsi" w:hAnsiTheme="minorHAnsi" w:cstheme="minorBidi"/>
              <w:kern w:val="2"/>
              <w:sz w:val="21"/>
              <w:szCs w:val="22"/>
              <w:lang w:val="en-US" w:eastAsia="zh-CN"/>
            </w:rPr>
          </w:pPr>
          <w:r>
            <w:t>6.16</w:t>
          </w:r>
          <w:r>
            <w:rPr>
              <w:rFonts w:asciiTheme="minorHAnsi" w:hAnsiTheme="minorHAnsi" w:cstheme="minorBidi"/>
              <w:kern w:val="2"/>
              <w:sz w:val="21"/>
              <w:szCs w:val="22"/>
              <w:lang w:val="en-US" w:eastAsia="zh-CN"/>
            </w:rPr>
            <w:tab/>
          </w:r>
          <w:r>
            <w:t>Solution #16: Edge Configuration Server Based Discovery</w:t>
          </w:r>
          <w:r>
            <w:tab/>
          </w:r>
          <w:r>
            <w:fldChar w:fldCharType="begin"/>
          </w:r>
          <w:r>
            <w:instrText xml:space="preserve"> PAGEREF _Toc54944016 \h </w:instrText>
          </w:r>
          <w:r>
            <w:fldChar w:fldCharType="separate"/>
          </w:r>
          <w:r>
            <w:t>88</w:t>
          </w:r>
          <w:r>
            <w:fldChar w:fldCharType="end"/>
          </w:r>
        </w:p>
        <w:p w14:paraId="6CFCE0D0" w14:textId="77777777" w:rsidR="00483FD6" w:rsidRDefault="00483FD6">
          <w:pPr>
            <w:pStyle w:val="TOC3"/>
            <w:rPr>
              <w:rFonts w:asciiTheme="minorHAnsi" w:hAnsiTheme="minorHAnsi" w:cstheme="minorBidi"/>
              <w:kern w:val="2"/>
              <w:sz w:val="21"/>
              <w:szCs w:val="22"/>
              <w:lang w:val="en-US" w:eastAsia="zh-CN"/>
            </w:rPr>
          </w:pPr>
          <w:r>
            <w:t>6.16.1</w:t>
          </w:r>
          <w:r>
            <w:rPr>
              <w:rFonts w:asciiTheme="minorHAnsi" w:hAnsiTheme="minorHAnsi" w:cstheme="minorBidi"/>
              <w:kern w:val="2"/>
              <w:sz w:val="21"/>
              <w:szCs w:val="22"/>
              <w:lang w:val="en-US" w:eastAsia="zh-CN"/>
            </w:rPr>
            <w:tab/>
          </w:r>
          <w:r>
            <w:t>Introduction</w:t>
          </w:r>
          <w:r>
            <w:tab/>
          </w:r>
          <w:r>
            <w:fldChar w:fldCharType="begin"/>
          </w:r>
          <w:r>
            <w:instrText xml:space="preserve"> PAGEREF _Toc54944017 \h </w:instrText>
          </w:r>
          <w:r>
            <w:fldChar w:fldCharType="separate"/>
          </w:r>
          <w:r>
            <w:t>88</w:t>
          </w:r>
          <w:r>
            <w:fldChar w:fldCharType="end"/>
          </w:r>
        </w:p>
        <w:p w14:paraId="3C497B48" w14:textId="77777777" w:rsidR="00483FD6" w:rsidRDefault="00483FD6">
          <w:pPr>
            <w:pStyle w:val="TOC3"/>
            <w:rPr>
              <w:rFonts w:asciiTheme="minorHAnsi" w:hAnsiTheme="minorHAnsi" w:cstheme="minorBidi"/>
              <w:kern w:val="2"/>
              <w:sz w:val="21"/>
              <w:szCs w:val="22"/>
              <w:lang w:val="en-US" w:eastAsia="zh-CN"/>
            </w:rPr>
          </w:pPr>
          <w:r>
            <w:t>6.16.2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_Toc54944018 \h </w:instrText>
          </w:r>
          <w:r>
            <w:fldChar w:fldCharType="separate"/>
          </w:r>
          <w:r>
            <w:t>89</w:t>
          </w:r>
          <w:r>
            <w:fldChar w:fldCharType="end"/>
          </w:r>
        </w:p>
        <w:p w14:paraId="6A0B4C66" w14:textId="77777777" w:rsidR="00483FD6" w:rsidRDefault="00483FD6">
          <w:pPr>
            <w:pStyle w:val="TOC4"/>
            <w:rPr>
              <w:rFonts w:asciiTheme="minorHAnsi" w:hAnsiTheme="minorHAnsi" w:cstheme="minorBidi"/>
              <w:kern w:val="2"/>
              <w:sz w:val="21"/>
              <w:szCs w:val="22"/>
              <w:lang w:val="en-US" w:eastAsia="zh-CN"/>
            </w:rPr>
          </w:pPr>
          <w:r>
            <w:t>6.16.2.1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_Toc54944019 \h </w:instrText>
          </w:r>
          <w:r>
            <w:fldChar w:fldCharType="separate"/>
          </w:r>
          <w:r>
            <w:t>89</w:t>
          </w:r>
          <w:r>
            <w:fldChar w:fldCharType="end"/>
          </w:r>
        </w:p>
        <w:p w14:paraId="4E7EDDB0" w14:textId="77777777" w:rsidR="00483FD6" w:rsidRDefault="00483FD6">
          <w:pPr>
            <w:pStyle w:val="TOC3"/>
            <w:rPr>
              <w:rFonts w:asciiTheme="minorHAnsi" w:hAnsiTheme="minorHAnsi" w:cstheme="minorBidi"/>
              <w:kern w:val="2"/>
              <w:sz w:val="21"/>
              <w:szCs w:val="22"/>
              <w:lang w:val="en-US" w:eastAsia="zh-CN"/>
            </w:rPr>
          </w:pPr>
          <w:r w:rsidRPr="00AA6490">
            <w:rPr>
              <w:rFonts w:eastAsia="Malgun Gothic"/>
            </w:rPr>
            <w:t>6.16.3</w:t>
          </w:r>
          <w:r>
            <w:rPr>
              <w:rFonts w:asciiTheme="minorHAnsi" w:hAnsiTheme="minorHAnsi" w:cstheme="minorBidi"/>
              <w:kern w:val="2"/>
              <w:sz w:val="21"/>
              <w:szCs w:val="22"/>
              <w:lang w:val="en-US" w:eastAsia="zh-CN"/>
            </w:rPr>
            <w:tab/>
          </w:r>
          <w:r w:rsidRPr="00AA6490">
            <w:rPr>
              <w:rFonts w:eastAsia="Malgun Gothic"/>
            </w:rPr>
            <w:t>Procedures</w:t>
          </w:r>
          <w:r>
            <w:tab/>
          </w:r>
          <w:r>
            <w:fldChar w:fldCharType="begin"/>
          </w:r>
          <w:r>
            <w:instrText xml:space="preserve"> PAGEREF _Toc54944020 \h </w:instrText>
          </w:r>
          <w:r>
            <w:fldChar w:fldCharType="separate"/>
          </w:r>
          <w:r>
            <w:t>89</w:t>
          </w:r>
          <w:r>
            <w:fldChar w:fldCharType="end"/>
          </w:r>
        </w:p>
        <w:p w14:paraId="740B93B5" w14:textId="77777777" w:rsidR="00483FD6" w:rsidRDefault="00483FD6">
          <w:pPr>
            <w:pStyle w:val="TOC3"/>
            <w:rPr>
              <w:rFonts w:asciiTheme="minorHAnsi" w:hAnsiTheme="minorHAnsi" w:cstheme="minorBidi"/>
              <w:kern w:val="2"/>
              <w:sz w:val="21"/>
              <w:szCs w:val="22"/>
              <w:lang w:val="en-US" w:eastAsia="zh-CN"/>
            </w:rPr>
          </w:pPr>
          <w:r>
            <w:rPr>
              <w:lang w:eastAsia="zh-CN"/>
            </w:rPr>
            <w:t>6.16.4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_Toc54944021 \h </w:instrText>
          </w:r>
          <w:r>
            <w:fldChar w:fldCharType="separate"/>
          </w:r>
          <w:r>
            <w:t>90</w:t>
          </w:r>
          <w:r>
            <w:fldChar w:fldCharType="end"/>
          </w:r>
        </w:p>
        <w:p w14:paraId="7B2E80BC" w14:textId="77777777" w:rsidR="00483FD6" w:rsidRDefault="00483FD6">
          <w:pPr>
            <w:pStyle w:val="TOC2"/>
            <w:rPr>
              <w:rFonts w:asciiTheme="minorHAnsi" w:hAnsiTheme="minorHAnsi" w:cstheme="minorBidi"/>
              <w:kern w:val="2"/>
              <w:sz w:val="21"/>
              <w:szCs w:val="22"/>
              <w:lang w:val="en-US" w:eastAsia="zh-CN"/>
            </w:rPr>
          </w:pPr>
          <w:r w:rsidRPr="00AA6490">
            <w:rPr>
              <w:rFonts w:eastAsia="宋体"/>
            </w:rPr>
            <w:t>6.17</w:t>
          </w:r>
          <w:r>
            <w:rPr>
              <w:rFonts w:asciiTheme="minorHAnsi" w:hAnsiTheme="minorHAnsi" w:cstheme="minorBidi"/>
              <w:kern w:val="2"/>
              <w:sz w:val="21"/>
              <w:szCs w:val="22"/>
              <w:lang w:val="en-US" w:eastAsia="zh-CN"/>
            </w:rPr>
            <w:tab/>
          </w:r>
          <w:r w:rsidRPr="00AA6490">
            <w:rPr>
              <w:rFonts w:eastAsia="宋体"/>
            </w:rPr>
            <w:t xml:space="preserve">Solution #17: Provisioning EC Parameters to the roaming UE related to </w:t>
          </w:r>
          <w:r>
            <w:rPr>
              <w:lang w:eastAsia="zh-CN"/>
            </w:rPr>
            <w:t>PDU Sessions for edge applications</w:t>
          </w:r>
          <w:r>
            <w:tab/>
          </w:r>
          <w:r>
            <w:fldChar w:fldCharType="begin"/>
          </w:r>
          <w:r>
            <w:instrText xml:space="preserve"> PAGEREF _Toc54944022 \h </w:instrText>
          </w:r>
          <w:r>
            <w:fldChar w:fldCharType="separate"/>
          </w:r>
          <w:r>
            <w:t>91</w:t>
          </w:r>
          <w:r>
            <w:fldChar w:fldCharType="end"/>
          </w:r>
        </w:p>
        <w:p w14:paraId="420DA169" w14:textId="77777777" w:rsidR="00483FD6" w:rsidRDefault="00483FD6">
          <w:pPr>
            <w:pStyle w:val="TOC3"/>
            <w:rPr>
              <w:rFonts w:asciiTheme="minorHAnsi" w:hAnsiTheme="minorHAnsi" w:cstheme="minorBidi"/>
              <w:kern w:val="2"/>
              <w:sz w:val="21"/>
              <w:szCs w:val="22"/>
              <w:lang w:val="en-US" w:eastAsia="zh-CN"/>
            </w:rPr>
          </w:pPr>
          <w:r>
            <w:t>6.17.1</w:t>
          </w:r>
          <w:r>
            <w:rPr>
              <w:rFonts w:asciiTheme="minorHAnsi" w:hAnsiTheme="minorHAnsi" w:cstheme="minorBidi"/>
              <w:kern w:val="2"/>
              <w:sz w:val="21"/>
              <w:szCs w:val="22"/>
              <w:lang w:val="en-US" w:eastAsia="zh-CN"/>
            </w:rPr>
            <w:tab/>
          </w:r>
          <w:r>
            <w:t>Description</w:t>
          </w:r>
          <w:r>
            <w:tab/>
          </w:r>
          <w:r>
            <w:fldChar w:fldCharType="begin"/>
          </w:r>
          <w:r>
            <w:instrText xml:space="preserve"> PAGEREF _Toc54944023 \h </w:instrText>
          </w:r>
          <w:r>
            <w:fldChar w:fldCharType="separate"/>
          </w:r>
          <w:r>
            <w:t>91</w:t>
          </w:r>
          <w:r>
            <w:fldChar w:fldCharType="end"/>
          </w:r>
        </w:p>
        <w:p w14:paraId="1FF60F64" w14:textId="77777777" w:rsidR="00483FD6" w:rsidRDefault="00483FD6">
          <w:pPr>
            <w:pStyle w:val="TOC3"/>
            <w:rPr>
              <w:rFonts w:asciiTheme="minorHAnsi" w:hAnsiTheme="minorHAnsi" w:cstheme="minorBidi"/>
              <w:kern w:val="2"/>
              <w:sz w:val="21"/>
              <w:szCs w:val="22"/>
              <w:lang w:val="en-US" w:eastAsia="zh-CN"/>
            </w:rPr>
          </w:pPr>
          <w:r>
            <w:t>6.17.2</w:t>
          </w:r>
          <w:r>
            <w:rPr>
              <w:rFonts w:asciiTheme="minorHAnsi" w:hAnsiTheme="minorHAnsi" w:cstheme="minorBidi"/>
              <w:kern w:val="2"/>
              <w:sz w:val="21"/>
              <w:szCs w:val="22"/>
              <w:lang w:val="en-US" w:eastAsia="zh-CN"/>
            </w:rPr>
            <w:tab/>
          </w:r>
          <w:r>
            <w:t>Procedures</w:t>
          </w:r>
          <w:r>
            <w:tab/>
          </w:r>
          <w:r>
            <w:fldChar w:fldCharType="begin"/>
          </w:r>
          <w:r>
            <w:instrText xml:space="preserve"> PAGEREF _Toc54944024 \h </w:instrText>
          </w:r>
          <w:r>
            <w:fldChar w:fldCharType="separate"/>
          </w:r>
          <w:r>
            <w:t>92</w:t>
          </w:r>
          <w:r>
            <w:fldChar w:fldCharType="end"/>
          </w:r>
        </w:p>
        <w:p w14:paraId="3DB9256D" w14:textId="77777777" w:rsidR="00483FD6" w:rsidRDefault="00483FD6">
          <w:pPr>
            <w:pStyle w:val="TOC4"/>
            <w:rPr>
              <w:rFonts w:asciiTheme="minorHAnsi" w:hAnsiTheme="minorHAnsi" w:cstheme="minorBidi"/>
              <w:kern w:val="2"/>
              <w:sz w:val="21"/>
              <w:szCs w:val="22"/>
              <w:lang w:val="en-US" w:eastAsia="zh-CN"/>
            </w:rPr>
          </w:pPr>
          <w:r>
            <w:t>6.17.2.1</w:t>
          </w:r>
          <w:r>
            <w:rPr>
              <w:rFonts w:asciiTheme="minorHAnsi" w:hAnsiTheme="minorHAnsi" w:cstheme="minorBidi"/>
              <w:kern w:val="2"/>
              <w:sz w:val="21"/>
              <w:szCs w:val="22"/>
              <w:lang w:val="en-US" w:eastAsia="zh-CN"/>
            </w:rPr>
            <w:tab/>
          </w:r>
          <w:r w:rsidRPr="00AA6490">
            <w:rPr>
              <w:rFonts w:eastAsia="宋体"/>
            </w:rPr>
            <w:t xml:space="preserve">Provisioning </w:t>
          </w:r>
          <w:r>
            <w:t>EC Parameters</w:t>
          </w:r>
          <w:r w:rsidRPr="00AA6490">
            <w:rPr>
              <w:rFonts w:eastAsia="宋体"/>
            </w:rPr>
            <w:t xml:space="preserve"> the roaming UE related to </w:t>
          </w:r>
          <w:r>
            <w:rPr>
              <w:lang w:eastAsia="zh-CN"/>
            </w:rPr>
            <w:t>PDU Sessions for edge applications</w:t>
          </w:r>
          <w:r>
            <w:tab/>
          </w:r>
          <w:r>
            <w:fldChar w:fldCharType="begin"/>
          </w:r>
          <w:r>
            <w:instrText xml:space="preserve"> PAGEREF _Toc54944025 \h </w:instrText>
          </w:r>
          <w:r>
            <w:fldChar w:fldCharType="separate"/>
          </w:r>
          <w:r>
            <w:t>92</w:t>
          </w:r>
          <w:r>
            <w:fldChar w:fldCharType="end"/>
          </w:r>
        </w:p>
        <w:p w14:paraId="02DDA5FC" w14:textId="77777777" w:rsidR="00483FD6" w:rsidRDefault="00483FD6">
          <w:pPr>
            <w:pStyle w:val="TOC3"/>
            <w:rPr>
              <w:rFonts w:asciiTheme="minorHAnsi" w:hAnsiTheme="minorHAnsi" w:cstheme="minorBidi"/>
              <w:kern w:val="2"/>
              <w:sz w:val="21"/>
              <w:szCs w:val="22"/>
              <w:lang w:val="en-US" w:eastAsia="zh-CN"/>
            </w:rPr>
          </w:pPr>
          <w:r>
            <w:t>6.17.3</w:t>
          </w:r>
          <w:r>
            <w:rPr>
              <w:rFonts w:asciiTheme="minorHAnsi" w:hAnsiTheme="minorHAnsi" w:cstheme="minorBidi"/>
              <w:kern w:val="2"/>
              <w:sz w:val="21"/>
              <w:szCs w:val="22"/>
              <w:lang w:val="en-US" w:eastAsia="zh-CN"/>
            </w:rPr>
            <w:tab/>
          </w:r>
          <w:r>
            <w:t xml:space="preserve">Impacts on </w:t>
          </w:r>
          <w:r w:rsidRPr="00AA6490">
            <w:rPr>
              <w:rFonts w:eastAsia="宋体"/>
            </w:rPr>
            <w:t>services,</w:t>
          </w:r>
          <w:r>
            <w:t xml:space="preserve"> entities and interfaces</w:t>
          </w:r>
          <w:r>
            <w:tab/>
          </w:r>
          <w:r>
            <w:fldChar w:fldCharType="begin"/>
          </w:r>
          <w:r>
            <w:instrText xml:space="preserve"> PAGEREF _Toc54944026 \h </w:instrText>
          </w:r>
          <w:r>
            <w:fldChar w:fldCharType="separate"/>
          </w:r>
          <w:r>
            <w:t>92</w:t>
          </w:r>
          <w:r>
            <w:fldChar w:fldCharType="end"/>
          </w:r>
        </w:p>
        <w:p w14:paraId="0C3570CB" w14:textId="77777777" w:rsidR="00483FD6" w:rsidRDefault="00483FD6">
          <w:pPr>
            <w:pStyle w:val="TOC2"/>
            <w:rPr>
              <w:rFonts w:asciiTheme="minorHAnsi" w:hAnsiTheme="minorHAnsi" w:cstheme="minorBidi"/>
              <w:kern w:val="2"/>
              <w:sz w:val="21"/>
              <w:szCs w:val="22"/>
              <w:lang w:val="en-US" w:eastAsia="zh-CN"/>
            </w:rPr>
          </w:pPr>
          <w:r>
            <w:t>6.18</w:t>
          </w:r>
          <w:r>
            <w:rPr>
              <w:rFonts w:asciiTheme="minorHAnsi" w:hAnsiTheme="minorHAnsi" w:cstheme="minorBidi"/>
              <w:kern w:val="2"/>
              <w:sz w:val="21"/>
              <w:szCs w:val="22"/>
              <w:lang w:val="en-US" w:eastAsia="zh-CN"/>
            </w:rPr>
            <w:tab/>
          </w:r>
          <w:r>
            <w:t>Solution #18: Mapping the AS IP address to Edge Server IP address</w:t>
          </w:r>
          <w:r>
            <w:tab/>
          </w:r>
          <w:r>
            <w:fldChar w:fldCharType="begin"/>
          </w:r>
          <w:r>
            <w:instrText xml:space="preserve"> PAGEREF _Toc54944027 \h </w:instrText>
          </w:r>
          <w:r>
            <w:fldChar w:fldCharType="separate"/>
          </w:r>
          <w:r>
            <w:t>92</w:t>
          </w:r>
          <w:r>
            <w:fldChar w:fldCharType="end"/>
          </w:r>
        </w:p>
        <w:p w14:paraId="7934D0B8" w14:textId="77777777" w:rsidR="00483FD6" w:rsidRDefault="00483FD6">
          <w:pPr>
            <w:pStyle w:val="TOC3"/>
            <w:rPr>
              <w:rFonts w:asciiTheme="minorHAnsi" w:hAnsiTheme="minorHAnsi" w:cstheme="minorBidi"/>
              <w:kern w:val="2"/>
              <w:sz w:val="21"/>
              <w:szCs w:val="22"/>
              <w:lang w:val="en-US" w:eastAsia="zh-CN"/>
            </w:rPr>
          </w:pPr>
          <w:r>
            <w:t>6.18.1</w:t>
          </w:r>
          <w:r>
            <w:rPr>
              <w:rFonts w:asciiTheme="minorHAnsi" w:hAnsiTheme="minorHAnsi" w:cstheme="minorBidi"/>
              <w:kern w:val="2"/>
              <w:sz w:val="21"/>
              <w:szCs w:val="22"/>
              <w:lang w:val="en-US" w:eastAsia="zh-CN"/>
            </w:rPr>
            <w:tab/>
          </w:r>
          <w:r>
            <w:t>Description</w:t>
          </w:r>
          <w:r>
            <w:tab/>
          </w:r>
          <w:r>
            <w:fldChar w:fldCharType="begin"/>
          </w:r>
          <w:r>
            <w:instrText xml:space="preserve"> PAGEREF _Toc54944028 \h </w:instrText>
          </w:r>
          <w:r>
            <w:fldChar w:fldCharType="separate"/>
          </w:r>
          <w:r>
            <w:t>92</w:t>
          </w:r>
          <w:r>
            <w:fldChar w:fldCharType="end"/>
          </w:r>
        </w:p>
        <w:p w14:paraId="7A3823C8" w14:textId="77777777" w:rsidR="00483FD6" w:rsidRDefault="00483FD6">
          <w:pPr>
            <w:pStyle w:val="TOC3"/>
            <w:rPr>
              <w:rFonts w:asciiTheme="minorHAnsi" w:hAnsiTheme="minorHAnsi" w:cstheme="minorBidi"/>
              <w:kern w:val="2"/>
              <w:sz w:val="21"/>
              <w:szCs w:val="22"/>
              <w:lang w:val="en-US" w:eastAsia="zh-CN"/>
            </w:rPr>
          </w:pPr>
          <w:r>
            <w:t>6.18.2</w:t>
          </w:r>
          <w:r>
            <w:rPr>
              <w:rFonts w:asciiTheme="minorHAnsi" w:hAnsiTheme="minorHAnsi" w:cstheme="minorBidi"/>
              <w:kern w:val="2"/>
              <w:sz w:val="21"/>
              <w:szCs w:val="22"/>
              <w:lang w:val="en-US" w:eastAsia="zh-CN"/>
            </w:rPr>
            <w:tab/>
          </w:r>
          <w:r>
            <w:t>Procedures</w:t>
          </w:r>
          <w:r>
            <w:tab/>
          </w:r>
          <w:r>
            <w:fldChar w:fldCharType="begin"/>
          </w:r>
          <w:r>
            <w:instrText xml:space="preserve"> PAGEREF _Toc54944029 \h </w:instrText>
          </w:r>
          <w:r>
            <w:fldChar w:fldCharType="separate"/>
          </w:r>
          <w:r>
            <w:t>93</w:t>
          </w:r>
          <w:r>
            <w:fldChar w:fldCharType="end"/>
          </w:r>
        </w:p>
        <w:p w14:paraId="56C1B7CD" w14:textId="77777777" w:rsidR="00483FD6" w:rsidRDefault="00483FD6">
          <w:pPr>
            <w:pStyle w:val="TOC4"/>
            <w:rPr>
              <w:rFonts w:asciiTheme="minorHAnsi" w:hAnsiTheme="minorHAnsi" w:cstheme="minorBidi"/>
              <w:kern w:val="2"/>
              <w:sz w:val="21"/>
              <w:szCs w:val="22"/>
              <w:lang w:val="en-US" w:eastAsia="zh-CN"/>
            </w:rPr>
          </w:pPr>
          <w:r>
            <w:t>6.18.2.1</w:t>
          </w:r>
          <w:r>
            <w:rPr>
              <w:rFonts w:asciiTheme="minorHAnsi" w:hAnsiTheme="minorHAnsi" w:cstheme="minorBidi"/>
              <w:kern w:val="2"/>
              <w:sz w:val="21"/>
              <w:szCs w:val="22"/>
              <w:lang w:val="en-US" w:eastAsia="zh-CN"/>
            </w:rPr>
            <w:tab/>
          </w:r>
          <w:r>
            <w:t>Server Discovery without UL CL</w:t>
          </w:r>
          <w:r>
            <w:tab/>
          </w:r>
          <w:r>
            <w:fldChar w:fldCharType="begin"/>
          </w:r>
          <w:r>
            <w:instrText xml:space="preserve"> PAGEREF _Toc54944030 \h </w:instrText>
          </w:r>
          <w:r>
            <w:fldChar w:fldCharType="separate"/>
          </w:r>
          <w:r>
            <w:t>93</w:t>
          </w:r>
          <w:r>
            <w:fldChar w:fldCharType="end"/>
          </w:r>
        </w:p>
        <w:p w14:paraId="60B50EF5" w14:textId="77777777" w:rsidR="00483FD6" w:rsidRDefault="00483FD6">
          <w:pPr>
            <w:pStyle w:val="TOC4"/>
            <w:rPr>
              <w:rFonts w:asciiTheme="minorHAnsi" w:hAnsiTheme="minorHAnsi" w:cstheme="minorBidi"/>
              <w:kern w:val="2"/>
              <w:sz w:val="21"/>
              <w:szCs w:val="22"/>
              <w:lang w:val="en-US" w:eastAsia="zh-CN"/>
            </w:rPr>
          </w:pPr>
          <w:r>
            <w:t>6.18.2.2</w:t>
          </w:r>
          <w:r>
            <w:rPr>
              <w:rFonts w:asciiTheme="minorHAnsi" w:hAnsiTheme="minorHAnsi" w:cstheme="minorBidi"/>
              <w:kern w:val="2"/>
              <w:sz w:val="21"/>
              <w:szCs w:val="22"/>
              <w:lang w:val="en-US" w:eastAsia="zh-CN"/>
            </w:rPr>
            <w:tab/>
          </w:r>
          <w:r>
            <w:t>Server Discovery with UL CL</w:t>
          </w:r>
          <w:r>
            <w:tab/>
          </w:r>
          <w:r>
            <w:fldChar w:fldCharType="begin"/>
          </w:r>
          <w:r>
            <w:instrText xml:space="preserve"> PAGEREF _Toc54944031 \h </w:instrText>
          </w:r>
          <w:r>
            <w:fldChar w:fldCharType="separate"/>
          </w:r>
          <w:r>
            <w:t>94</w:t>
          </w:r>
          <w:r>
            <w:fldChar w:fldCharType="end"/>
          </w:r>
        </w:p>
        <w:p w14:paraId="1D0BC4E4" w14:textId="77777777" w:rsidR="00483FD6" w:rsidRDefault="00483FD6">
          <w:pPr>
            <w:pStyle w:val="TOC3"/>
            <w:rPr>
              <w:rFonts w:asciiTheme="minorHAnsi" w:hAnsiTheme="minorHAnsi" w:cstheme="minorBidi"/>
              <w:kern w:val="2"/>
              <w:sz w:val="21"/>
              <w:szCs w:val="22"/>
              <w:lang w:val="en-US" w:eastAsia="zh-CN"/>
            </w:rPr>
          </w:pPr>
          <w:r>
            <w:t>6.18.3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_Toc54944032 \h </w:instrText>
          </w:r>
          <w:r>
            <w:fldChar w:fldCharType="separate"/>
          </w:r>
          <w:r>
            <w:t>95</w:t>
          </w:r>
          <w:r>
            <w:fldChar w:fldCharType="end"/>
          </w:r>
        </w:p>
        <w:p w14:paraId="678D2A47" w14:textId="77777777" w:rsidR="00483FD6" w:rsidRDefault="00483FD6">
          <w:pPr>
            <w:pStyle w:val="TOC2"/>
            <w:rPr>
              <w:rFonts w:asciiTheme="minorHAnsi" w:hAnsiTheme="minorHAnsi" w:cstheme="minorBidi"/>
              <w:kern w:val="2"/>
              <w:sz w:val="21"/>
              <w:szCs w:val="22"/>
              <w:lang w:val="en-US" w:eastAsia="zh-CN"/>
            </w:rPr>
          </w:pPr>
          <w:r>
            <w:t>6.19</w:t>
          </w:r>
          <w:r>
            <w:rPr>
              <w:rFonts w:asciiTheme="minorHAnsi" w:hAnsiTheme="minorHAnsi" w:cstheme="minorBidi"/>
              <w:kern w:val="2"/>
              <w:sz w:val="21"/>
              <w:szCs w:val="22"/>
              <w:lang w:val="en-US" w:eastAsia="zh-CN"/>
            </w:rPr>
            <w:tab/>
          </w:r>
          <w:r>
            <w:t>Solution #19: Edge Application Server discovery using an Address Resolution Function</w:t>
          </w:r>
          <w:r>
            <w:tab/>
          </w:r>
          <w:r>
            <w:fldChar w:fldCharType="begin"/>
          </w:r>
          <w:r>
            <w:instrText xml:space="preserve"> PAGEREF _Toc54944033 \h </w:instrText>
          </w:r>
          <w:r>
            <w:fldChar w:fldCharType="separate"/>
          </w:r>
          <w:r>
            <w:t>95</w:t>
          </w:r>
          <w:r>
            <w:fldChar w:fldCharType="end"/>
          </w:r>
        </w:p>
        <w:p w14:paraId="2D9BE2A0" w14:textId="77777777" w:rsidR="00483FD6" w:rsidRDefault="00483FD6">
          <w:pPr>
            <w:pStyle w:val="TOC3"/>
            <w:rPr>
              <w:rFonts w:asciiTheme="minorHAnsi" w:hAnsiTheme="minorHAnsi" w:cstheme="minorBidi"/>
              <w:kern w:val="2"/>
              <w:sz w:val="21"/>
              <w:szCs w:val="22"/>
              <w:lang w:val="en-US" w:eastAsia="zh-CN"/>
            </w:rPr>
          </w:pPr>
          <w:r>
            <w:t>6.19.1</w:t>
          </w:r>
          <w:r>
            <w:rPr>
              <w:rFonts w:asciiTheme="minorHAnsi" w:hAnsiTheme="minorHAnsi" w:cstheme="minorBidi"/>
              <w:kern w:val="2"/>
              <w:sz w:val="21"/>
              <w:szCs w:val="22"/>
              <w:lang w:val="en-US" w:eastAsia="zh-CN"/>
            </w:rPr>
            <w:tab/>
          </w:r>
          <w:r>
            <w:t>Description</w:t>
          </w:r>
          <w:r>
            <w:tab/>
          </w:r>
          <w:r>
            <w:fldChar w:fldCharType="begin"/>
          </w:r>
          <w:r>
            <w:instrText xml:space="preserve"> PAGEREF _Toc54944034 \h </w:instrText>
          </w:r>
          <w:r>
            <w:fldChar w:fldCharType="separate"/>
          </w:r>
          <w:r>
            <w:t>95</w:t>
          </w:r>
          <w:r>
            <w:fldChar w:fldCharType="end"/>
          </w:r>
        </w:p>
        <w:p w14:paraId="5051DF21" w14:textId="77777777" w:rsidR="00483FD6" w:rsidRDefault="00483FD6">
          <w:pPr>
            <w:pStyle w:val="TOC3"/>
            <w:rPr>
              <w:rFonts w:asciiTheme="minorHAnsi" w:hAnsiTheme="minorHAnsi" w:cstheme="minorBidi"/>
              <w:kern w:val="2"/>
              <w:sz w:val="21"/>
              <w:szCs w:val="22"/>
              <w:lang w:val="en-US" w:eastAsia="zh-CN"/>
            </w:rPr>
          </w:pPr>
          <w:r>
            <w:t>6.19.2</w:t>
          </w:r>
          <w:r>
            <w:rPr>
              <w:rFonts w:asciiTheme="minorHAnsi" w:hAnsiTheme="minorHAnsi" w:cstheme="minorBidi"/>
              <w:kern w:val="2"/>
              <w:sz w:val="21"/>
              <w:szCs w:val="22"/>
              <w:lang w:val="en-US" w:eastAsia="zh-CN"/>
            </w:rPr>
            <w:tab/>
          </w:r>
          <w:r>
            <w:t>Procedures</w:t>
          </w:r>
          <w:r>
            <w:tab/>
          </w:r>
          <w:r>
            <w:fldChar w:fldCharType="begin"/>
          </w:r>
          <w:r>
            <w:instrText xml:space="preserve"> PAGEREF _Toc54944035 \h </w:instrText>
          </w:r>
          <w:r>
            <w:fldChar w:fldCharType="separate"/>
          </w:r>
          <w:r>
            <w:t>96</w:t>
          </w:r>
          <w:r>
            <w:fldChar w:fldCharType="end"/>
          </w:r>
        </w:p>
        <w:p w14:paraId="6FE9C802" w14:textId="77777777" w:rsidR="00483FD6" w:rsidRDefault="00483FD6">
          <w:pPr>
            <w:pStyle w:val="TOC4"/>
            <w:rPr>
              <w:rFonts w:asciiTheme="minorHAnsi" w:hAnsiTheme="minorHAnsi" w:cstheme="minorBidi"/>
              <w:kern w:val="2"/>
              <w:sz w:val="21"/>
              <w:szCs w:val="22"/>
              <w:lang w:val="en-US" w:eastAsia="zh-CN"/>
            </w:rPr>
          </w:pPr>
          <w:r>
            <w:t>6.19.2.1</w:t>
          </w:r>
          <w:r>
            <w:rPr>
              <w:rFonts w:asciiTheme="minorHAnsi" w:hAnsiTheme="minorHAnsi" w:cstheme="minorBidi"/>
              <w:kern w:val="2"/>
              <w:sz w:val="21"/>
              <w:szCs w:val="22"/>
              <w:lang w:val="en-US" w:eastAsia="zh-CN"/>
            </w:rPr>
            <w:tab/>
          </w:r>
          <w:r>
            <w:t>General Procedure for ARF-based Solution</w:t>
          </w:r>
          <w:r>
            <w:tab/>
          </w:r>
          <w:r>
            <w:fldChar w:fldCharType="begin"/>
          </w:r>
          <w:r>
            <w:instrText xml:space="preserve"> PAGEREF _Toc54944036 \h </w:instrText>
          </w:r>
          <w:r>
            <w:fldChar w:fldCharType="separate"/>
          </w:r>
          <w:r>
            <w:t>96</w:t>
          </w:r>
          <w:r>
            <w:fldChar w:fldCharType="end"/>
          </w:r>
        </w:p>
        <w:p w14:paraId="76AAD874" w14:textId="77777777" w:rsidR="00483FD6" w:rsidRDefault="00483FD6">
          <w:pPr>
            <w:pStyle w:val="TOC4"/>
            <w:rPr>
              <w:rFonts w:asciiTheme="minorHAnsi" w:hAnsiTheme="minorHAnsi" w:cstheme="minorBidi"/>
              <w:kern w:val="2"/>
              <w:sz w:val="21"/>
              <w:szCs w:val="22"/>
              <w:lang w:val="en-US" w:eastAsia="zh-CN"/>
            </w:rPr>
          </w:pPr>
          <w:r>
            <w:t>6.19.2.2</w:t>
          </w:r>
          <w:r>
            <w:rPr>
              <w:rFonts w:asciiTheme="minorHAnsi" w:hAnsiTheme="minorHAnsi" w:cstheme="minorBidi"/>
              <w:kern w:val="2"/>
              <w:sz w:val="21"/>
              <w:szCs w:val="22"/>
              <w:lang w:val="en-US" w:eastAsia="zh-CN"/>
            </w:rPr>
            <w:tab/>
          </w:r>
          <w:r>
            <w:t>Procedure for UPF-based Solution</w:t>
          </w:r>
          <w:r>
            <w:tab/>
          </w:r>
          <w:r>
            <w:fldChar w:fldCharType="begin"/>
          </w:r>
          <w:r>
            <w:instrText xml:space="preserve"> PAGEREF _Toc54944037 \h </w:instrText>
          </w:r>
          <w:r>
            <w:fldChar w:fldCharType="separate"/>
          </w:r>
          <w:r>
            <w:t>99</w:t>
          </w:r>
          <w:r>
            <w:fldChar w:fldCharType="end"/>
          </w:r>
        </w:p>
        <w:p w14:paraId="133ED15B" w14:textId="77777777" w:rsidR="00483FD6" w:rsidRDefault="00483FD6">
          <w:pPr>
            <w:pStyle w:val="TOC3"/>
            <w:rPr>
              <w:rFonts w:asciiTheme="minorHAnsi" w:hAnsiTheme="minorHAnsi" w:cstheme="minorBidi"/>
              <w:kern w:val="2"/>
              <w:sz w:val="21"/>
              <w:szCs w:val="22"/>
              <w:lang w:val="en-US" w:eastAsia="zh-CN"/>
            </w:rPr>
          </w:pPr>
          <w:r>
            <w:t>6.19.3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_Toc54944038 \h </w:instrText>
          </w:r>
          <w:r>
            <w:fldChar w:fldCharType="separate"/>
          </w:r>
          <w:r>
            <w:t>102</w:t>
          </w:r>
          <w:r>
            <w:fldChar w:fldCharType="end"/>
          </w:r>
        </w:p>
        <w:p w14:paraId="6BF2433B" w14:textId="77777777" w:rsidR="00483FD6" w:rsidRDefault="00483FD6">
          <w:pPr>
            <w:pStyle w:val="TOC2"/>
            <w:rPr>
              <w:rFonts w:asciiTheme="minorHAnsi" w:hAnsiTheme="minorHAnsi" w:cstheme="minorBidi"/>
              <w:kern w:val="2"/>
              <w:sz w:val="21"/>
              <w:szCs w:val="22"/>
              <w:lang w:val="en-US" w:eastAsia="zh-CN"/>
            </w:rPr>
          </w:pPr>
          <w:r>
            <w:t>6.20</w:t>
          </w:r>
          <w:r>
            <w:rPr>
              <w:rFonts w:asciiTheme="minorHAnsi" w:hAnsiTheme="minorHAnsi" w:cstheme="minorBidi"/>
              <w:kern w:val="2"/>
              <w:sz w:val="21"/>
              <w:szCs w:val="22"/>
              <w:lang w:val="en-US" w:eastAsia="zh-CN"/>
            </w:rPr>
            <w:tab/>
          </w:r>
          <w:r>
            <w:t>Solution #20: DNS Inspector based EAS Discovery with UL CL</w:t>
          </w:r>
          <w:r>
            <w:tab/>
          </w:r>
          <w:r>
            <w:fldChar w:fldCharType="begin"/>
          </w:r>
          <w:r>
            <w:instrText xml:space="preserve"> PAGEREF _Toc54944039 \h </w:instrText>
          </w:r>
          <w:r>
            <w:fldChar w:fldCharType="separate"/>
          </w:r>
          <w:r>
            <w:t>102</w:t>
          </w:r>
          <w:r>
            <w:fldChar w:fldCharType="end"/>
          </w:r>
        </w:p>
        <w:p w14:paraId="480A30F5" w14:textId="77777777" w:rsidR="00483FD6" w:rsidRDefault="00483FD6">
          <w:pPr>
            <w:pStyle w:val="TOC3"/>
            <w:rPr>
              <w:rFonts w:asciiTheme="minorHAnsi" w:hAnsiTheme="minorHAnsi" w:cstheme="minorBidi"/>
              <w:kern w:val="2"/>
              <w:sz w:val="21"/>
              <w:szCs w:val="22"/>
              <w:lang w:val="en-US" w:eastAsia="zh-CN"/>
            </w:rPr>
          </w:pPr>
          <w:r>
            <w:t>6.20.1</w:t>
          </w:r>
          <w:r>
            <w:rPr>
              <w:rFonts w:asciiTheme="minorHAnsi" w:hAnsiTheme="minorHAnsi" w:cstheme="minorBidi"/>
              <w:kern w:val="2"/>
              <w:sz w:val="21"/>
              <w:szCs w:val="22"/>
              <w:lang w:val="en-US" w:eastAsia="zh-CN"/>
            </w:rPr>
            <w:tab/>
          </w:r>
          <w:r>
            <w:t>Description</w:t>
          </w:r>
          <w:r>
            <w:tab/>
          </w:r>
          <w:r>
            <w:fldChar w:fldCharType="begin"/>
          </w:r>
          <w:r>
            <w:instrText xml:space="preserve"> PAGEREF _Toc54944040 \h </w:instrText>
          </w:r>
          <w:r>
            <w:fldChar w:fldCharType="separate"/>
          </w:r>
          <w:r>
            <w:t>102</w:t>
          </w:r>
          <w:r>
            <w:fldChar w:fldCharType="end"/>
          </w:r>
        </w:p>
        <w:p w14:paraId="4A051107" w14:textId="77777777" w:rsidR="00483FD6" w:rsidRDefault="00483FD6">
          <w:pPr>
            <w:pStyle w:val="TOC3"/>
            <w:rPr>
              <w:rFonts w:asciiTheme="minorHAnsi" w:hAnsiTheme="minorHAnsi" w:cstheme="minorBidi"/>
              <w:kern w:val="2"/>
              <w:sz w:val="21"/>
              <w:szCs w:val="22"/>
              <w:lang w:val="en-US" w:eastAsia="zh-CN"/>
            </w:rPr>
          </w:pPr>
          <w:r>
            <w:t>6.20.2</w:t>
          </w:r>
          <w:r>
            <w:rPr>
              <w:rFonts w:asciiTheme="minorHAnsi" w:hAnsiTheme="minorHAnsi" w:cstheme="minorBidi"/>
              <w:kern w:val="2"/>
              <w:sz w:val="21"/>
              <w:szCs w:val="22"/>
              <w:lang w:val="en-US" w:eastAsia="zh-CN"/>
            </w:rPr>
            <w:tab/>
          </w:r>
          <w:r>
            <w:t>Procedures</w:t>
          </w:r>
          <w:r>
            <w:tab/>
          </w:r>
          <w:r>
            <w:fldChar w:fldCharType="begin"/>
          </w:r>
          <w:r>
            <w:instrText xml:space="preserve"> PAGEREF _Toc54944041 \h </w:instrText>
          </w:r>
          <w:r>
            <w:fldChar w:fldCharType="separate"/>
          </w:r>
          <w:r>
            <w:t>103</w:t>
          </w:r>
          <w:r>
            <w:fldChar w:fldCharType="end"/>
          </w:r>
        </w:p>
        <w:p w14:paraId="3F6B1435" w14:textId="77777777" w:rsidR="00483FD6" w:rsidRDefault="00483FD6">
          <w:pPr>
            <w:pStyle w:val="TOC3"/>
            <w:rPr>
              <w:rFonts w:asciiTheme="minorHAnsi" w:hAnsiTheme="minorHAnsi" w:cstheme="minorBidi"/>
              <w:kern w:val="2"/>
              <w:sz w:val="21"/>
              <w:szCs w:val="22"/>
              <w:lang w:val="en-US" w:eastAsia="zh-CN"/>
            </w:rPr>
          </w:pPr>
          <w:r>
            <w:t>6.20.3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_Toc54944042 \h </w:instrText>
          </w:r>
          <w:r>
            <w:fldChar w:fldCharType="separate"/>
          </w:r>
          <w:r>
            <w:t>104</w:t>
          </w:r>
          <w:r>
            <w:fldChar w:fldCharType="end"/>
          </w:r>
        </w:p>
        <w:p w14:paraId="09F306DB" w14:textId="77777777" w:rsidR="00483FD6" w:rsidRDefault="00483FD6">
          <w:pPr>
            <w:pStyle w:val="TOC2"/>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Solution #21: Provisioning URSP configuration to the UE to establish PDU Sessions for edge applications based on Provisioning Domains</w:t>
          </w:r>
          <w:r>
            <w:tab/>
          </w:r>
          <w:r>
            <w:fldChar w:fldCharType="begin"/>
          </w:r>
          <w:r>
            <w:instrText xml:space="preserve"> PAGEREF _Toc54944043 \h </w:instrText>
          </w:r>
          <w:r>
            <w:fldChar w:fldCharType="separate"/>
          </w:r>
          <w:r>
            <w:t>105</w:t>
          </w:r>
          <w:r>
            <w:fldChar w:fldCharType="end"/>
          </w:r>
        </w:p>
        <w:p w14:paraId="4B5AAB9E"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6.21.1</w:t>
          </w:r>
          <w:r>
            <w:rPr>
              <w:rFonts w:asciiTheme="minorHAnsi" w:hAnsiTheme="minorHAnsi" w:cstheme="minorBidi"/>
              <w:kern w:val="2"/>
              <w:sz w:val="21"/>
              <w:szCs w:val="22"/>
              <w:lang w:val="en-US" w:eastAsia="zh-CN"/>
            </w:rPr>
            <w:tab/>
          </w:r>
          <w:r w:rsidRPr="00AA6490">
            <w:rPr>
              <w:rFonts w:eastAsia="宋体"/>
            </w:rPr>
            <w:t>Description</w:t>
          </w:r>
          <w:r>
            <w:tab/>
          </w:r>
          <w:r>
            <w:fldChar w:fldCharType="begin"/>
          </w:r>
          <w:r>
            <w:instrText xml:space="preserve"> PAGEREF _Toc54944044 \h </w:instrText>
          </w:r>
          <w:r>
            <w:fldChar w:fldCharType="separate"/>
          </w:r>
          <w:r>
            <w:t>105</w:t>
          </w:r>
          <w:r>
            <w:fldChar w:fldCharType="end"/>
          </w:r>
        </w:p>
        <w:p w14:paraId="70769EBE"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6.21.2</w:t>
          </w:r>
          <w:r>
            <w:rPr>
              <w:rFonts w:asciiTheme="minorHAnsi" w:hAnsiTheme="minorHAnsi" w:cstheme="minorBidi"/>
              <w:kern w:val="2"/>
              <w:sz w:val="21"/>
              <w:szCs w:val="22"/>
              <w:lang w:val="en-US" w:eastAsia="zh-CN"/>
            </w:rPr>
            <w:tab/>
          </w:r>
          <w:r w:rsidRPr="00AA6490">
            <w:rPr>
              <w:rFonts w:eastAsia="宋体"/>
            </w:rPr>
            <w:t>Procedures</w:t>
          </w:r>
          <w:r>
            <w:tab/>
          </w:r>
          <w:r>
            <w:fldChar w:fldCharType="begin"/>
          </w:r>
          <w:r>
            <w:instrText xml:space="preserve"> PAGEREF _Toc54944045 \h </w:instrText>
          </w:r>
          <w:r>
            <w:fldChar w:fldCharType="separate"/>
          </w:r>
          <w:r>
            <w:t>106</w:t>
          </w:r>
          <w:r>
            <w:fldChar w:fldCharType="end"/>
          </w:r>
        </w:p>
        <w:p w14:paraId="11B4D0C5" w14:textId="77777777" w:rsidR="00483FD6" w:rsidRDefault="00483FD6">
          <w:pPr>
            <w:pStyle w:val="TOC4"/>
            <w:rPr>
              <w:rFonts w:asciiTheme="minorHAnsi" w:hAnsiTheme="minorHAnsi" w:cstheme="minorBidi"/>
              <w:kern w:val="2"/>
              <w:sz w:val="21"/>
              <w:szCs w:val="22"/>
              <w:lang w:val="en-US" w:eastAsia="zh-CN"/>
            </w:rPr>
          </w:pPr>
          <w:r>
            <w:t>6.21.2.1</w:t>
          </w:r>
          <w:r>
            <w:rPr>
              <w:rFonts w:asciiTheme="minorHAnsi" w:hAnsiTheme="minorHAnsi" w:cstheme="minorBidi"/>
              <w:kern w:val="2"/>
              <w:sz w:val="21"/>
              <w:szCs w:val="22"/>
              <w:lang w:val="en-US" w:eastAsia="zh-CN"/>
            </w:rPr>
            <w:tab/>
          </w:r>
          <w:r>
            <w:t>Policy configuration provisioning procedure</w:t>
          </w:r>
          <w:r>
            <w:tab/>
          </w:r>
          <w:r>
            <w:fldChar w:fldCharType="begin"/>
          </w:r>
          <w:r>
            <w:instrText xml:space="preserve"> PAGEREF _Toc54944046 \h </w:instrText>
          </w:r>
          <w:r>
            <w:fldChar w:fldCharType="separate"/>
          </w:r>
          <w:r>
            <w:t>106</w:t>
          </w:r>
          <w:r>
            <w:fldChar w:fldCharType="end"/>
          </w:r>
        </w:p>
        <w:p w14:paraId="60B9BEDA"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6.21.3</w:t>
          </w:r>
          <w:r>
            <w:rPr>
              <w:rFonts w:asciiTheme="minorHAnsi" w:hAnsiTheme="minorHAnsi" w:cstheme="minorBidi"/>
              <w:kern w:val="2"/>
              <w:sz w:val="21"/>
              <w:szCs w:val="22"/>
              <w:lang w:val="en-US" w:eastAsia="zh-CN"/>
            </w:rPr>
            <w:tab/>
          </w:r>
          <w:r w:rsidRPr="00AA6490">
            <w:rPr>
              <w:rFonts w:eastAsia="宋体"/>
            </w:rPr>
            <w:t>Impacts on services, entities and interfaces</w:t>
          </w:r>
          <w:r>
            <w:tab/>
          </w:r>
          <w:r>
            <w:fldChar w:fldCharType="begin"/>
          </w:r>
          <w:r>
            <w:instrText xml:space="preserve"> PAGEREF _Toc54944047 \h </w:instrText>
          </w:r>
          <w:r>
            <w:fldChar w:fldCharType="separate"/>
          </w:r>
          <w:r>
            <w:t>107</w:t>
          </w:r>
          <w:r>
            <w:fldChar w:fldCharType="end"/>
          </w:r>
        </w:p>
        <w:p w14:paraId="50DB8E41" w14:textId="77777777" w:rsidR="00483FD6" w:rsidRDefault="00483FD6">
          <w:pPr>
            <w:pStyle w:val="TOC2"/>
            <w:rPr>
              <w:rFonts w:asciiTheme="minorHAnsi" w:hAnsiTheme="minorHAnsi" w:cstheme="minorBidi"/>
              <w:kern w:val="2"/>
              <w:sz w:val="21"/>
              <w:szCs w:val="22"/>
              <w:lang w:val="en-US" w:eastAsia="zh-CN"/>
            </w:rPr>
          </w:pPr>
          <w:r w:rsidRPr="00AA6490">
            <w:rPr>
              <w:rFonts w:eastAsia="宋体"/>
            </w:rPr>
            <w:t>6.22</w:t>
          </w:r>
          <w:r>
            <w:rPr>
              <w:rFonts w:asciiTheme="minorHAnsi" w:hAnsiTheme="minorHAnsi" w:cstheme="minorBidi"/>
              <w:kern w:val="2"/>
              <w:sz w:val="21"/>
              <w:szCs w:val="22"/>
              <w:lang w:val="en-US" w:eastAsia="zh-CN"/>
            </w:rPr>
            <w:tab/>
          </w:r>
          <w:r w:rsidRPr="00AA6490">
            <w:rPr>
              <w:rFonts w:eastAsia="宋体"/>
            </w:rPr>
            <w:t>Solution #22: DNS based EAS discovery supporting session breakout</w:t>
          </w:r>
          <w:r>
            <w:tab/>
          </w:r>
          <w:r>
            <w:fldChar w:fldCharType="begin"/>
          </w:r>
          <w:r>
            <w:instrText xml:space="preserve"> PAGEREF _Toc54944048 \h </w:instrText>
          </w:r>
          <w:r>
            <w:fldChar w:fldCharType="separate"/>
          </w:r>
          <w:r>
            <w:t>107</w:t>
          </w:r>
          <w:r>
            <w:fldChar w:fldCharType="end"/>
          </w:r>
        </w:p>
        <w:p w14:paraId="11ED4462"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6.22.1</w:t>
          </w:r>
          <w:r>
            <w:rPr>
              <w:rFonts w:asciiTheme="minorHAnsi" w:hAnsiTheme="minorHAnsi" w:cstheme="minorBidi"/>
              <w:kern w:val="2"/>
              <w:sz w:val="21"/>
              <w:szCs w:val="22"/>
              <w:lang w:val="en-US" w:eastAsia="zh-CN"/>
            </w:rPr>
            <w:tab/>
          </w:r>
          <w:r w:rsidRPr="00AA6490">
            <w:rPr>
              <w:rFonts w:eastAsia="宋体"/>
            </w:rPr>
            <w:t>Description</w:t>
          </w:r>
          <w:r>
            <w:tab/>
          </w:r>
          <w:r>
            <w:fldChar w:fldCharType="begin"/>
          </w:r>
          <w:r>
            <w:instrText xml:space="preserve"> PAGEREF _Toc54944049 \h </w:instrText>
          </w:r>
          <w:r>
            <w:fldChar w:fldCharType="separate"/>
          </w:r>
          <w:r>
            <w:t>107</w:t>
          </w:r>
          <w:r>
            <w:fldChar w:fldCharType="end"/>
          </w:r>
        </w:p>
        <w:p w14:paraId="5665253D" w14:textId="77777777" w:rsidR="00483FD6" w:rsidRDefault="00483FD6">
          <w:pPr>
            <w:pStyle w:val="TOC4"/>
            <w:rPr>
              <w:rFonts w:asciiTheme="minorHAnsi" w:hAnsiTheme="minorHAnsi" w:cstheme="minorBidi"/>
              <w:kern w:val="2"/>
              <w:sz w:val="21"/>
              <w:szCs w:val="22"/>
              <w:lang w:val="en-US" w:eastAsia="zh-CN"/>
            </w:rPr>
          </w:pPr>
          <w:r>
            <w:t>6.22.1.1</w:t>
          </w:r>
          <w:r>
            <w:rPr>
              <w:rFonts w:asciiTheme="minorHAnsi" w:hAnsiTheme="minorHAnsi" w:cstheme="minorBidi"/>
              <w:kern w:val="2"/>
              <w:sz w:val="21"/>
              <w:szCs w:val="22"/>
              <w:lang w:val="en-US" w:eastAsia="zh-CN"/>
            </w:rPr>
            <w:tab/>
          </w:r>
          <w:r>
            <w:t>Deployment assumption of the solution</w:t>
          </w:r>
          <w:r>
            <w:tab/>
          </w:r>
          <w:r>
            <w:fldChar w:fldCharType="begin"/>
          </w:r>
          <w:r>
            <w:instrText xml:space="preserve"> PAGEREF _Toc54944050 \h </w:instrText>
          </w:r>
          <w:r>
            <w:fldChar w:fldCharType="separate"/>
          </w:r>
          <w:r>
            <w:t>108</w:t>
          </w:r>
          <w:r>
            <w:fldChar w:fldCharType="end"/>
          </w:r>
        </w:p>
        <w:p w14:paraId="01527380" w14:textId="77777777" w:rsidR="00483FD6" w:rsidRDefault="00483FD6">
          <w:pPr>
            <w:pStyle w:val="TOC4"/>
            <w:rPr>
              <w:rFonts w:asciiTheme="minorHAnsi" w:hAnsiTheme="minorHAnsi" w:cstheme="minorBidi"/>
              <w:kern w:val="2"/>
              <w:sz w:val="21"/>
              <w:szCs w:val="22"/>
              <w:lang w:val="en-US" w:eastAsia="zh-CN"/>
            </w:rPr>
          </w:pPr>
          <w:r>
            <w:t>6.22.1.2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_Toc54944051 \h </w:instrText>
          </w:r>
          <w:r>
            <w:fldChar w:fldCharType="separate"/>
          </w:r>
          <w:r>
            <w:t>109</w:t>
          </w:r>
          <w:r>
            <w:fldChar w:fldCharType="end"/>
          </w:r>
        </w:p>
        <w:p w14:paraId="53259CE9" w14:textId="77777777" w:rsidR="00483FD6" w:rsidRDefault="00483FD6">
          <w:pPr>
            <w:pStyle w:val="TOC4"/>
            <w:rPr>
              <w:rFonts w:asciiTheme="minorHAnsi" w:hAnsiTheme="minorHAnsi" w:cstheme="minorBidi"/>
              <w:kern w:val="2"/>
              <w:sz w:val="21"/>
              <w:szCs w:val="22"/>
              <w:lang w:val="en-US" w:eastAsia="zh-CN"/>
            </w:rPr>
          </w:pPr>
          <w:r>
            <w:t>6.22.1.3</w:t>
          </w:r>
          <w:r>
            <w:rPr>
              <w:rFonts w:asciiTheme="minorHAnsi" w:hAnsiTheme="minorHAnsi" w:cstheme="minorBidi"/>
              <w:kern w:val="2"/>
              <w:sz w:val="21"/>
              <w:szCs w:val="22"/>
              <w:lang w:val="en-US" w:eastAsia="zh-CN"/>
            </w:rPr>
            <w:tab/>
          </w:r>
          <w:r>
            <w:t>DNS resolution with Pre-established UL CL</w:t>
          </w:r>
          <w:r w:rsidRPr="00AA6490">
            <w:rPr>
              <w:rFonts w:eastAsia="宋体"/>
              <w:lang w:eastAsia="zh-CN"/>
            </w:rPr>
            <w:t>/</w:t>
          </w:r>
          <w:r>
            <w:t>BP/L-PSA</w:t>
          </w:r>
          <w:r>
            <w:tab/>
          </w:r>
          <w:r>
            <w:fldChar w:fldCharType="begin"/>
          </w:r>
          <w:r>
            <w:instrText xml:space="preserve"> PAGEREF _Toc54944052 \h </w:instrText>
          </w:r>
          <w:r>
            <w:fldChar w:fldCharType="separate"/>
          </w:r>
          <w:r>
            <w:t>109</w:t>
          </w:r>
          <w:r>
            <w:fldChar w:fldCharType="end"/>
          </w:r>
        </w:p>
        <w:p w14:paraId="65018550" w14:textId="77777777" w:rsidR="00483FD6" w:rsidRDefault="00483FD6">
          <w:pPr>
            <w:pStyle w:val="TOC4"/>
            <w:rPr>
              <w:rFonts w:asciiTheme="minorHAnsi" w:hAnsiTheme="minorHAnsi" w:cstheme="minorBidi"/>
              <w:kern w:val="2"/>
              <w:sz w:val="21"/>
              <w:szCs w:val="22"/>
              <w:lang w:val="en-US" w:eastAsia="zh-CN"/>
            </w:rPr>
          </w:pPr>
          <w:r>
            <w:t>6.22.1.4</w:t>
          </w:r>
          <w:r>
            <w:rPr>
              <w:rFonts w:asciiTheme="minorHAnsi" w:hAnsiTheme="minorHAnsi" w:cstheme="minorBidi"/>
              <w:kern w:val="2"/>
              <w:sz w:val="21"/>
              <w:szCs w:val="22"/>
              <w:lang w:val="en-US" w:eastAsia="zh-CN"/>
            </w:rPr>
            <w:tab/>
          </w:r>
          <w:r>
            <w:t>DNS resolution before and after Dynamic UL CL/BP/L-PSA insertion</w:t>
          </w:r>
          <w:r>
            <w:tab/>
          </w:r>
          <w:r>
            <w:fldChar w:fldCharType="begin"/>
          </w:r>
          <w:r>
            <w:instrText xml:space="preserve"> PAGEREF _Toc54944053 \h </w:instrText>
          </w:r>
          <w:r>
            <w:fldChar w:fldCharType="separate"/>
          </w:r>
          <w:r>
            <w:t>109</w:t>
          </w:r>
          <w:r>
            <w:fldChar w:fldCharType="end"/>
          </w:r>
        </w:p>
        <w:p w14:paraId="06643E3C" w14:textId="77777777" w:rsidR="00483FD6" w:rsidRDefault="00483FD6">
          <w:pPr>
            <w:pStyle w:val="TOC3"/>
            <w:rPr>
              <w:rFonts w:asciiTheme="minorHAnsi" w:hAnsiTheme="minorHAnsi" w:cstheme="minorBidi"/>
              <w:kern w:val="2"/>
              <w:sz w:val="21"/>
              <w:szCs w:val="22"/>
              <w:lang w:val="en-US" w:eastAsia="zh-CN"/>
            </w:rPr>
          </w:pPr>
          <w:r>
            <w:t>6.22.2</w:t>
          </w:r>
          <w:r>
            <w:rPr>
              <w:rFonts w:asciiTheme="minorHAnsi" w:hAnsiTheme="minorHAnsi" w:cstheme="minorBidi"/>
              <w:kern w:val="2"/>
              <w:sz w:val="21"/>
              <w:szCs w:val="22"/>
              <w:lang w:val="en-US" w:eastAsia="zh-CN"/>
            </w:rPr>
            <w:tab/>
          </w:r>
          <w:r>
            <w:t>Procedures</w:t>
          </w:r>
          <w:r>
            <w:tab/>
          </w:r>
          <w:r>
            <w:fldChar w:fldCharType="begin"/>
          </w:r>
          <w:r>
            <w:instrText xml:space="preserve"> PAGEREF _Toc54944054 \h </w:instrText>
          </w:r>
          <w:r>
            <w:fldChar w:fldCharType="separate"/>
          </w:r>
          <w:r>
            <w:t>112</w:t>
          </w:r>
          <w:r>
            <w:fldChar w:fldCharType="end"/>
          </w:r>
        </w:p>
        <w:p w14:paraId="4EB4340D" w14:textId="77777777" w:rsidR="00483FD6" w:rsidRDefault="00483FD6">
          <w:pPr>
            <w:pStyle w:val="TOC3"/>
            <w:rPr>
              <w:rFonts w:asciiTheme="minorHAnsi" w:hAnsiTheme="minorHAnsi" w:cstheme="minorBidi"/>
              <w:kern w:val="2"/>
              <w:sz w:val="21"/>
              <w:szCs w:val="22"/>
              <w:lang w:val="en-US" w:eastAsia="zh-CN"/>
            </w:rPr>
          </w:pPr>
          <w:r>
            <w:t>6.22.3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_Toc54944055 \h </w:instrText>
          </w:r>
          <w:r>
            <w:fldChar w:fldCharType="separate"/>
          </w:r>
          <w:r>
            <w:t>115</w:t>
          </w:r>
          <w:r>
            <w:fldChar w:fldCharType="end"/>
          </w:r>
        </w:p>
        <w:p w14:paraId="723DAFA9" w14:textId="77777777" w:rsidR="00483FD6" w:rsidRDefault="00483FD6">
          <w:pPr>
            <w:pStyle w:val="TOC2"/>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Solution #23: DNS for AS Discovery at Edge Relocation</w:t>
          </w:r>
          <w:r>
            <w:tab/>
          </w:r>
          <w:r>
            <w:fldChar w:fldCharType="begin"/>
          </w:r>
          <w:r>
            <w:instrText xml:space="preserve"> PAGEREF _Toc54944056 \h </w:instrText>
          </w:r>
          <w:r>
            <w:fldChar w:fldCharType="separate"/>
          </w:r>
          <w:r>
            <w:t>116</w:t>
          </w:r>
          <w:r>
            <w:fldChar w:fldCharType="end"/>
          </w:r>
        </w:p>
        <w:p w14:paraId="4388D789" w14:textId="77777777" w:rsidR="00483FD6" w:rsidRDefault="00483FD6">
          <w:pPr>
            <w:pStyle w:val="TOC3"/>
            <w:rPr>
              <w:rFonts w:asciiTheme="minorHAnsi" w:hAnsiTheme="minorHAnsi" w:cstheme="minorBidi"/>
              <w:kern w:val="2"/>
              <w:sz w:val="21"/>
              <w:szCs w:val="22"/>
              <w:lang w:val="en-US" w:eastAsia="zh-CN"/>
            </w:rPr>
          </w:pPr>
          <w:r>
            <w:t>6.23.1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_Toc54944057 \h </w:instrText>
          </w:r>
          <w:r>
            <w:fldChar w:fldCharType="separate"/>
          </w:r>
          <w:r>
            <w:t>116</w:t>
          </w:r>
          <w:r>
            <w:fldChar w:fldCharType="end"/>
          </w:r>
        </w:p>
        <w:p w14:paraId="73C18765" w14:textId="77777777" w:rsidR="00483FD6" w:rsidRDefault="00483FD6">
          <w:pPr>
            <w:pStyle w:val="TOC3"/>
            <w:rPr>
              <w:rFonts w:asciiTheme="minorHAnsi" w:hAnsiTheme="minorHAnsi" w:cstheme="minorBidi"/>
              <w:kern w:val="2"/>
              <w:sz w:val="21"/>
              <w:szCs w:val="22"/>
              <w:lang w:val="en-US" w:eastAsia="zh-CN"/>
            </w:rPr>
          </w:pPr>
          <w:r>
            <w:t>6.23.2</w:t>
          </w:r>
          <w:r>
            <w:rPr>
              <w:rFonts w:asciiTheme="minorHAnsi" w:hAnsiTheme="minorHAnsi" w:cstheme="minorBidi"/>
              <w:kern w:val="2"/>
              <w:sz w:val="21"/>
              <w:szCs w:val="22"/>
              <w:lang w:val="en-US" w:eastAsia="zh-CN"/>
            </w:rPr>
            <w:tab/>
          </w:r>
          <w:r>
            <w:t>Procedures</w:t>
          </w:r>
          <w:r>
            <w:tab/>
          </w:r>
          <w:r>
            <w:fldChar w:fldCharType="begin"/>
          </w:r>
          <w:r>
            <w:instrText xml:space="preserve"> PAGEREF _Toc54944058 \h </w:instrText>
          </w:r>
          <w:r>
            <w:fldChar w:fldCharType="separate"/>
          </w:r>
          <w:r>
            <w:t>116</w:t>
          </w:r>
          <w:r>
            <w:fldChar w:fldCharType="end"/>
          </w:r>
        </w:p>
        <w:p w14:paraId="62742BB8" w14:textId="77777777" w:rsidR="00483FD6" w:rsidRDefault="00483FD6">
          <w:pPr>
            <w:pStyle w:val="TOC4"/>
            <w:rPr>
              <w:rFonts w:asciiTheme="minorHAnsi" w:hAnsiTheme="minorHAnsi" w:cstheme="minorBidi"/>
              <w:kern w:val="2"/>
              <w:sz w:val="21"/>
              <w:szCs w:val="22"/>
              <w:lang w:val="en-US" w:eastAsia="zh-CN"/>
            </w:rPr>
          </w:pPr>
          <w:r>
            <w:t>6.23.2.1</w:t>
          </w:r>
          <w:r>
            <w:rPr>
              <w:rFonts w:asciiTheme="minorHAnsi" w:hAnsiTheme="minorHAnsi" w:cstheme="minorBidi"/>
              <w:kern w:val="2"/>
              <w:sz w:val="21"/>
              <w:szCs w:val="22"/>
              <w:lang w:val="en-US" w:eastAsia="zh-CN"/>
            </w:rPr>
            <w:tab/>
          </w:r>
          <w:r>
            <w:t>High Level procedure for SSC#2</w:t>
          </w:r>
          <w:r>
            <w:tab/>
          </w:r>
          <w:r>
            <w:fldChar w:fldCharType="begin"/>
          </w:r>
          <w:r>
            <w:instrText xml:space="preserve"> PAGEREF _Toc54944059 \h </w:instrText>
          </w:r>
          <w:r>
            <w:fldChar w:fldCharType="separate"/>
          </w:r>
          <w:r>
            <w:t>116</w:t>
          </w:r>
          <w:r>
            <w:fldChar w:fldCharType="end"/>
          </w:r>
        </w:p>
        <w:p w14:paraId="1DBE1FC4" w14:textId="77777777" w:rsidR="00483FD6" w:rsidRDefault="00483FD6">
          <w:pPr>
            <w:pStyle w:val="TOC4"/>
            <w:rPr>
              <w:rFonts w:asciiTheme="minorHAnsi" w:hAnsiTheme="minorHAnsi" w:cstheme="minorBidi"/>
              <w:kern w:val="2"/>
              <w:sz w:val="21"/>
              <w:szCs w:val="22"/>
              <w:lang w:val="en-US" w:eastAsia="zh-CN"/>
            </w:rPr>
          </w:pPr>
          <w:r>
            <w:t>6.23.2.2</w:t>
          </w:r>
          <w:r>
            <w:rPr>
              <w:rFonts w:asciiTheme="minorHAnsi" w:hAnsiTheme="minorHAnsi" w:cstheme="minorBidi"/>
              <w:kern w:val="2"/>
              <w:sz w:val="21"/>
              <w:szCs w:val="22"/>
              <w:lang w:val="en-US" w:eastAsia="zh-CN"/>
            </w:rPr>
            <w:tab/>
          </w:r>
          <w:r>
            <w:t>High Level procedure for SSC#3</w:t>
          </w:r>
          <w:r>
            <w:tab/>
          </w:r>
          <w:r>
            <w:fldChar w:fldCharType="begin"/>
          </w:r>
          <w:r>
            <w:instrText xml:space="preserve"> PAGEREF _Toc54944060 \h </w:instrText>
          </w:r>
          <w:r>
            <w:fldChar w:fldCharType="separate"/>
          </w:r>
          <w:r>
            <w:t>118</w:t>
          </w:r>
          <w:r>
            <w:fldChar w:fldCharType="end"/>
          </w:r>
        </w:p>
        <w:p w14:paraId="21D56797" w14:textId="77777777" w:rsidR="00483FD6" w:rsidRDefault="00483FD6">
          <w:pPr>
            <w:pStyle w:val="TOC3"/>
            <w:rPr>
              <w:rFonts w:asciiTheme="minorHAnsi" w:hAnsiTheme="minorHAnsi" w:cstheme="minorBidi"/>
              <w:kern w:val="2"/>
              <w:sz w:val="21"/>
              <w:szCs w:val="22"/>
              <w:lang w:val="en-US" w:eastAsia="zh-CN"/>
            </w:rPr>
          </w:pPr>
          <w:r>
            <w:t>6.23.3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_Toc54944061 \h </w:instrText>
          </w:r>
          <w:r>
            <w:fldChar w:fldCharType="separate"/>
          </w:r>
          <w:r>
            <w:t>120</w:t>
          </w:r>
          <w:r>
            <w:fldChar w:fldCharType="end"/>
          </w:r>
        </w:p>
        <w:p w14:paraId="12F3C6FA" w14:textId="77777777" w:rsidR="00483FD6" w:rsidRDefault="00483FD6">
          <w:pPr>
            <w:pStyle w:val="TOC2"/>
            <w:rPr>
              <w:rFonts w:asciiTheme="minorHAnsi" w:hAnsiTheme="minorHAnsi" w:cstheme="minorBidi"/>
              <w:kern w:val="2"/>
              <w:sz w:val="21"/>
              <w:szCs w:val="22"/>
              <w:lang w:val="en-US" w:eastAsia="zh-CN"/>
            </w:rPr>
          </w:pPr>
          <w:r>
            <w:t>6.24</w:t>
          </w:r>
          <w:r>
            <w:rPr>
              <w:rFonts w:asciiTheme="minorHAnsi" w:hAnsiTheme="minorHAnsi" w:cstheme="minorBidi"/>
              <w:kern w:val="2"/>
              <w:sz w:val="21"/>
              <w:szCs w:val="22"/>
              <w:lang w:val="en-US" w:eastAsia="zh-CN"/>
            </w:rPr>
            <w:tab/>
          </w:r>
          <w:r>
            <w:t>Solution #24: Support of edge relocation, triggering of new DNS query by the UE</w:t>
          </w:r>
          <w:r>
            <w:tab/>
          </w:r>
          <w:r>
            <w:fldChar w:fldCharType="begin"/>
          </w:r>
          <w:r>
            <w:instrText xml:space="preserve"> PAGEREF _Toc54944062 \h </w:instrText>
          </w:r>
          <w:r>
            <w:fldChar w:fldCharType="separate"/>
          </w:r>
          <w:r>
            <w:t>120</w:t>
          </w:r>
          <w:r>
            <w:fldChar w:fldCharType="end"/>
          </w:r>
        </w:p>
        <w:p w14:paraId="2D25245C" w14:textId="77777777" w:rsidR="00483FD6" w:rsidRDefault="00483FD6">
          <w:pPr>
            <w:pStyle w:val="TOC3"/>
            <w:rPr>
              <w:rFonts w:asciiTheme="minorHAnsi" w:hAnsiTheme="minorHAnsi" w:cstheme="minorBidi"/>
              <w:kern w:val="2"/>
              <w:sz w:val="21"/>
              <w:szCs w:val="22"/>
              <w:lang w:val="en-US" w:eastAsia="zh-CN"/>
            </w:rPr>
          </w:pPr>
          <w:r>
            <w:t>6.24.1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_Toc54944063 \h </w:instrText>
          </w:r>
          <w:r>
            <w:fldChar w:fldCharType="separate"/>
          </w:r>
          <w:r>
            <w:t>120</w:t>
          </w:r>
          <w:r>
            <w:fldChar w:fldCharType="end"/>
          </w:r>
        </w:p>
        <w:p w14:paraId="04F0B877" w14:textId="77777777" w:rsidR="00483FD6" w:rsidRDefault="00483FD6">
          <w:pPr>
            <w:pStyle w:val="TOC3"/>
            <w:rPr>
              <w:rFonts w:asciiTheme="minorHAnsi" w:hAnsiTheme="minorHAnsi" w:cstheme="minorBidi"/>
              <w:kern w:val="2"/>
              <w:sz w:val="21"/>
              <w:szCs w:val="22"/>
              <w:lang w:val="en-US" w:eastAsia="zh-CN"/>
            </w:rPr>
          </w:pPr>
          <w:r>
            <w:t>6.24.2</w:t>
          </w:r>
          <w:r>
            <w:rPr>
              <w:rFonts w:asciiTheme="minorHAnsi" w:hAnsiTheme="minorHAnsi" w:cstheme="minorBidi"/>
              <w:kern w:val="2"/>
              <w:sz w:val="21"/>
              <w:szCs w:val="22"/>
              <w:lang w:val="en-US" w:eastAsia="zh-CN"/>
            </w:rPr>
            <w:tab/>
          </w:r>
          <w:r>
            <w:t>Procedures</w:t>
          </w:r>
          <w:r>
            <w:tab/>
          </w:r>
          <w:r>
            <w:fldChar w:fldCharType="begin"/>
          </w:r>
          <w:r>
            <w:instrText xml:space="preserve"> PAGEREF _Toc54944064 \h </w:instrText>
          </w:r>
          <w:r>
            <w:fldChar w:fldCharType="separate"/>
          </w:r>
          <w:r>
            <w:t>121</w:t>
          </w:r>
          <w:r>
            <w:fldChar w:fldCharType="end"/>
          </w:r>
        </w:p>
        <w:p w14:paraId="21E154F2" w14:textId="77777777" w:rsidR="00483FD6" w:rsidRDefault="00483FD6">
          <w:pPr>
            <w:pStyle w:val="TOC4"/>
            <w:rPr>
              <w:rFonts w:asciiTheme="minorHAnsi" w:hAnsiTheme="minorHAnsi" w:cstheme="minorBidi"/>
              <w:kern w:val="2"/>
              <w:sz w:val="21"/>
              <w:szCs w:val="22"/>
              <w:lang w:val="en-US" w:eastAsia="zh-CN"/>
            </w:rPr>
          </w:pPr>
          <w:r>
            <w:lastRenderedPageBreak/>
            <w:t>6.24.2.1</w:t>
          </w:r>
          <w:r>
            <w:rPr>
              <w:rFonts w:asciiTheme="minorHAnsi" w:hAnsiTheme="minorHAnsi" w:cstheme="minorBidi"/>
              <w:kern w:val="2"/>
              <w:sz w:val="21"/>
              <w:szCs w:val="22"/>
              <w:lang w:val="en-US" w:eastAsia="zh-CN"/>
            </w:rPr>
            <w:tab/>
          </w:r>
          <w:r>
            <w:t>Distributed anchor and multiple sessions, SSC mode 3</w:t>
          </w:r>
          <w:r>
            <w:tab/>
          </w:r>
          <w:r>
            <w:fldChar w:fldCharType="begin"/>
          </w:r>
          <w:r>
            <w:instrText xml:space="preserve"> PAGEREF _Toc54944065 \h </w:instrText>
          </w:r>
          <w:r>
            <w:fldChar w:fldCharType="separate"/>
          </w:r>
          <w:r>
            <w:t>121</w:t>
          </w:r>
          <w:r>
            <w:fldChar w:fldCharType="end"/>
          </w:r>
        </w:p>
        <w:p w14:paraId="5C8485BA" w14:textId="77777777" w:rsidR="00483FD6" w:rsidRDefault="00483FD6">
          <w:pPr>
            <w:pStyle w:val="TOC4"/>
            <w:rPr>
              <w:rFonts w:asciiTheme="minorHAnsi" w:hAnsiTheme="minorHAnsi" w:cstheme="minorBidi"/>
              <w:kern w:val="2"/>
              <w:sz w:val="21"/>
              <w:szCs w:val="22"/>
              <w:lang w:val="en-US" w:eastAsia="zh-CN"/>
            </w:rPr>
          </w:pPr>
          <w:r>
            <w:t>6.24.2.2</w:t>
          </w:r>
          <w:r>
            <w:rPr>
              <w:rFonts w:asciiTheme="minorHAnsi" w:hAnsiTheme="minorHAnsi" w:cstheme="minorBidi"/>
              <w:kern w:val="2"/>
              <w:sz w:val="21"/>
              <w:szCs w:val="22"/>
              <w:lang w:val="en-US" w:eastAsia="zh-CN"/>
            </w:rPr>
            <w:tab/>
          </w:r>
          <w:r>
            <w:t>IPv6 multi homing with a BP</w:t>
          </w:r>
          <w:r>
            <w:tab/>
          </w:r>
          <w:r>
            <w:fldChar w:fldCharType="begin"/>
          </w:r>
          <w:r>
            <w:instrText xml:space="preserve"> PAGEREF _Toc54944066 \h </w:instrText>
          </w:r>
          <w:r>
            <w:fldChar w:fldCharType="separate"/>
          </w:r>
          <w:r>
            <w:t>122</w:t>
          </w:r>
          <w:r>
            <w:fldChar w:fldCharType="end"/>
          </w:r>
        </w:p>
        <w:p w14:paraId="630B2B27" w14:textId="77777777" w:rsidR="00483FD6" w:rsidRDefault="00483FD6">
          <w:pPr>
            <w:pStyle w:val="TOC4"/>
            <w:rPr>
              <w:rFonts w:asciiTheme="minorHAnsi" w:hAnsiTheme="minorHAnsi" w:cstheme="minorBidi"/>
              <w:kern w:val="2"/>
              <w:sz w:val="21"/>
              <w:szCs w:val="22"/>
              <w:lang w:val="en-US" w:eastAsia="zh-CN"/>
            </w:rPr>
          </w:pPr>
          <w:r>
            <w:t>6.24.2.3</w:t>
          </w:r>
          <w:r>
            <w:rPr>
              <w:rFonts w:asciiTheme="minorHAnsi" w:hAnsiTheme="minorHAnsi" w:cstheme="minorBidi"/>
              <w:kern w:val="2"/>
              <w:sz w:val="21"/>
              <w:szCs w:val="22"/>
              <w:lang w:val="en-US" w:eastAsia="zh-CN"/>
            </w:rPr>
            <w:tab/>
          </w:r>
          <w:r>
            <w:t>Session breakout using UL-CL, UE is not aware of change of PSA for a flow</w:t>
          </w:r>
          <w:r>
            <w:tab/>
          </w:r>
          <w:r>
            <w:fldChar w:fldCharType="begin"/>
          </w:r>
          <w:r>
            <w:instrText xml:space="preserve"> PAGEREF _Toc54944067 \h </w:instrText>
          </w:r>
          <w:r>
            <w:fldChar w:fldCharType="separate"/>
          </w:r>
          <w:r>
            <w:t>123</w:t>
          </w:r>
          <w:r>
            <w:fldChar w:fldCharType="end"/>
          </w:r>
        </w:p>
        <w:p w14:paraId="3E83574D" w14:textId="77777777" w:rsidR="00483FD6" w:rsidRDefault="00483FD6">
          <w:pPr>
            <w:pStyle w:val="TOC3"/>
            <w:rPr>
              <w:rFonts w:asciiTheme="minorHAnsi" w:hAnsiTheme="minorHAnsi" w:cstheme="minorBidi"/>
              <w:kern w:val="2"/>
              <w:sz w:val="21"/>
              <w:szCs w:val="22"/>
              <w:lang w:val="en-US" w:eastAsia="zh-CN"/>
            </w:rPr>
          </w:pPr>
          <w:r>
            <w:t>6.24.3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_Toc54944068 \h </w:instrText>
          </w:r>
          <w:r>
            <w:fldChar w:fldCharType="separate"/>
          </w:r>
          <w:r>
            <w:t>123</w:t>
          </w:r>
          <w:r>
            <w:fldChar w:fldCharType="end"/>
          </w:r>
        </w:p>
        <w:p w14:paraId="4FB90089" w14:textId="77777777" w:rsidR="00483FD6" w:rsidRDefault="00483FD6">
          <w:pPr>
            <w:pStyle w:val="TOC2"/>
            <w:rPr>
              <w:rFonts w:asciiTheme="minorHAnsi" w:hAnsiTheme="minorHAnsi" w:cstheme="minorBidi"/>
              <w:kern w:val="2"/>
              <w:sz w:val="21"/>
              <w:szCs w:val="22"/>
              <w:lang w:val="en-US" w:eastAsia="zh-CN"/>
            </w:rPr>
          </w:pPr>
          <w:r>
            <w:t>6.25</w:t>
          </w:r>
          <w:r>
            <w:rPr>
              <w:rFonts w:asciiTheme="minorHAnsi" w:hAnsiTheme="minorHAnsi" w:cstheme="minorBidi"/>
              <w:kern w:val="2"/>
              <w:sz w:val="21"/>
              <w:szCs w:val="22"/>
              <w:lang w:val="en-US" w:eastAsia="zh-CN"/>
            </w:rPr>
            <w:tab/>
          </w:r>
          <w:r>
            <w:t>Solution #25: Seamless Change of Edge for Stateful Applications</w:t>
          </w:r>
          <w:r>
            <w:tab/>
          </w:r>
          <w:r>
            <w:fldChar w:fldCharType="begin"/>
          </w:r>
          <w:r>
            <w:instrText xml:space="preserve"> PAGEREF _Toc54944069 \h </w:instrText>
          </w:r>
          <w:r>
            <w:fldChar w:fldCharType="separate"/>
          </w:r>
          <w:r>
            <w:t>124</w:t>
          </w:r>
          <w:r>
            <w:fldChar w:fldCharType="end"/>
          </w:r>
        </w:p>
        <w:p w14:paraId="07566043" w14:textId="77777777" w:rsidR="00483FD6" w:rsidRDefault="00483FD6">
          <w:pPr>
            <w:pStyle w:val="TOC3"/>
            <w:rPr>
              <w:rFonts w:asciiTheme="minorHAnsi" w:hAnsiTheme="minorHAnsi" w:cstheme="minorBidi"/>
              <w:kern w:val="2"/>
              <w:sz w:val="21"/>
              <w:szCs w:val="22"/>
              <w:lang w:val="en-US" w:eastAsia="zh-CN"/>
            </w:rPr>
          </w:pPr>
          <w:r>
            <w:t>6.25.1</w:t>
          </w:r>
          <w:r>
            <w:rPr>
              <w:rFonts w:asciiTheme="minorHAnsi" w:hAnsiTheme="minorHAnsi" w:cstheme="minorBidi"/>
              <w:kern w:val="2"/>
              <w:sz w:val="21"/>
              <w:szCs w:val="22"/>
              <w:lang w:val="en-US" w:eastAsia="zh-CN"/>
            </w:rPr>
            <w:tab/>
          </w:r>
          <w:r>
            <w:t>Description</w:t>
          </w:r>
          <w:r>
            <w:tab/>
          </w:r>
          <w:r>
            <w:fldChar w:fldCharType="begin"/>
          </w:r>
          <w:r>
            <w:instrText xml:space="preserve"> PAGEREF _Toc54944070 \h </w:instrText>
          </w:r>
          <w:r>
            <w:fldChar w:fldCharType="separate"/>
          </w:r>
          <w:r>
            <w:t>124</w:t>
          </w:r>
          <w:r>
            <w:fldChar w:fldCharType="end"/>
          </w:r>
        </w:p>
        <w:p w14:paraId="17B7B1AD" w14:textId="77777777" w:rsidR="00483FD6" w:rsidRDefault="00483FD6">
          <w:pPr>
            <w:pStyle w:val="TOC3"/>
            <w:rPr>
              <w:rFonts w:asciiTheme="minorHAnsi" w:hAnsiTheme="minorHAnsi" w:cstheme="minorBidi"/>
              <w:kern w:val="2"/>
              <w:sz w:val="21"/>
              <w:szCs w:val="22"/>
              <w:lang w:val="en-US" w:eastAsia="zh-CN"/>
            </w:rPr>
          </w:pPr>
          <w:r>
            <w:t>6.25.2</w:t>
          </w:r>
          <w:r>
            <w:rPr>
              <w:rFonts w:asciiTheme="minorHAnsi" w:hAnsiTheme="minorHAnsi" w:cstheme="minorBidi"/>
              <w:kern w:val="2"/>
              <w:sz w:val="21"/>
              <w:szCs w:val="22"/>
              <w:lang w:val="en-US" w:eastAsia="zh-CN"/>
            </w:rPr>
            <w:tab/>
          </w:r>
          <w:r>
            <w:t>Procedures</w:t>
          </w:r>
          <w:r>
            <w:tab/>
          </w:r>
          <w:r>
            <w:fldChar w:fldCharType="begin"/>
          </w:r>
          <w:r>
            <w:instrText xml:space="preserve"> PAGEREF _Toc54944071 \h </w:instrText>
          </w:r>
          <w:r>
            <w:fldChar w:fldCharType="separate"/>
          </w:r>
          <w:r>
            <w:t>124</w:t>
          </w:r>
          <w:r>
            <w:fldChar w:fldCharType="end"/>
          </w:r>
        </w:p>
        <w:p w14:paraId="7D27EA53" w14:textId="77777777" w:rsidR="00483FD6" w:rsidRDefault="00483FD6">
          <w:pPr>
            <w:pStyle w:val="TOC4"/>
            <w:rPr>
              <w:rFonts w:asciiTheme="minorHAnsi" w:hAnsiTheme="minorHAnsi" w:cstheme="minorBidi"/>
              <w:kern w:val="2"/>
              <w:sz w:val="21"/>
              <w:szCs w:val="22"/>
              <w:lang w:val="en-US" w:eastAsia="zh-CN"/>
            </w:rPr>
          </w:pPr>
          <w:r w:rsidRPr="00AA6490">
            <w:rPr>
              <w:lang w:val="en-US"/>
            </w:rPr>
            <w:t>6.25.2.1</w:t>
          </w:r>
          <w:r>
            <w:rPr>
              <w:rFonts w:asciiTheme="minorHAnsi" w:hAnsiTheme="minorHAnsi" w:cstheme="minorBidi"/>
              <w:kern w:val="2"/>
              <w:sz w:val="21"/>
              <w:szCs w:val="22"/>
              <w:lang w:val="en-US" w:eastAsia="zh-CN"/>
            </w:rPr>
            <w:tab/>
          </w:r>
          <w:r w:rsidRPr="00AA6490">
            <w:rPr>
              <w:lang w:val="en-US"/>
            </w:rPr>
            <w:t>Sticky Edge for Stateful Applications</w:t>
          </w:r>
          <w:r>
            <w:tab/>
          </w:r>
          <w:r>
            <w:fldChar w:fldCharType="begin"/>
          </w:r>
          <w:r>
            <w:instrText xml:space="preserve"> PAGEREF _Toc54944072 \h </w:instrText>
          </w:r>
          <w:r>
            <w:fldChar w:fldCharType="separate"/>
          </w:r>
          <w:r>
            <w:t>124</w:t>
          </w:r>
          <w:r>
            <w:fldChar w:fldCharType="end"/>
          </w:r>
        </w:p>
        <w:p w14:paraId="7F555FFE" w14:textId="77777777" w:rsidR="00483FD6" w:rsidRDefault="00483FD6">
          <w:pPr>
            <w:pStyle w:val="TOC4"/>
            <w:rPr>
              <w:rFonts w:asciiTheme="minorHAnsi" w:hAnsiTheme="minorHAnsi" w:cstheme="minorBidi"/>
              <w:kern w:val="2"/>
              <w:sz w:val="21"/>
              <w:szCs w:val="22"/>
              <w:lang w:val="en-US" w:eastAsia="zh-CN"/>
            </w:rPr>
          </w:pPr>
          <w:r>
            <w:t>6.25.2.2</w:t>
          </w:r>
          <w:r>
            <w:rPr>
              <w:rFonts w:asciiTheme="minorHAnsi" w:hAnsiTheme="minorHAnsi" w:cstheme="minorBidi"/>
              <w:kern w:val="2"/>
              <w:sz w:val="21"/>
              <w:szCs w:val="22"/>
              <w:lang w:val="en-US" w:eastAsia="zh-CN"/>
            </w:rPr>
            <w:tab/>
          </w:r>
          <w:r>
            <w:t>Edge Relocation</w:t>
          </w:r>
          <w:r>
            <w:tab/>
          </w:r>
          <w:r>
            <w:fldChar w:fldCharType="begin"/>
          </w:r>
          <w:r>
            <w:instrText xml:space="preserve"> PAGEREF _Toc54944073 \h </w:instrText>
          </w:r>
          <w:r>
            <w:fldChar w:fldCharType="separate"/>
          </w:r>
          <w:r>
            <w:t>126</w:t>
          </w:r>
          <w:r>
            <w:fldChar w:fldCharType="end"/>
          </w:r>
        </w:p>
        <w:p w14:paraId="09509E92" w14:textId="77777777" w:rsidR="00483FD6" w:rsidRDefault="00483FD6">
          <w:pPr>
            <w:pStyle w:val="TOC3"/>
            <w:rPr>
              <w:rFonts w:asciiTheme="minorHAnsi" w:hAnsiTheme="minorHAnsi" w:cstheme="minorBidi"/>
              <w:kern w:val="2"/>
              <w:sz w:val="21"/>
              <w:szCs w:val="22"/>
              <w:lang w:val="en-US" w:eastAsia="zh-CN"/>
            </w:rPr>
          </w:pPr>
          <w:r>
            <w:t>6.25.3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_Toc54944074 \h </w:instrText>
          </w:r>
          <w:r>
            <w:fldChar w:fldCharType="separate"/>
          </w:r>
          <w:r>
            <w:t>128</w:t>
          </w:r>
          <w:r>
            <w:fldChar w:fldCharType="end"/>
          </w:r>
        </w:p>
        <w:p w14:paraId="74DFEDED" w14:textId="77777777" w:rsidR="00483FD6" w:rsidRDefault="00483FD6">
          <w:pPr>
            <w:pStyle w:val="TOC2"/>
            <w:rPr>
              <w:rFonts w:asciiTheme="minorHAnsi" w:hAnsiTheme="minorHAnsi" w:cstheme="minorBidi"/>
              <w:kern w:val="2"/>
              <w:sz w:val="21"/>
              <w:szCs w:val="22"/>
              <w:lang w:val="en-US" w:eastAsia="zh-CN"/>
            </w:rPr>
          </w:pPr>
          <w:r w:rsidRPr="00AA6490">
            <w:rPr>
              <w:rFonts w:eastAsia="Malgun Gothic"/>
            </w:rPr>
            <w:t>6.26</w:t>
          </w:r>
          <w:r>
            <w:rPr>
              <w:rFonts w:asciiTheme="minorHAnsi" w:hAnsiTheme="minorHAnsi" w:cstheme="minorBidi"/>
              <w:kern w:val="2"/>
              <w:sz w:val="21"/>
              <w:szCs w:val="22"/>
              <w:lang w:val="en-US" w:eastAsia="zh-CN"/>
            </w:rPr>
            <w:tab/>
          </w:r>
          <w:r w:rsidRPr="00AA6490">
            <w:rPr>
              <w:rFonts w:eastAsia="Malgun Gothic"/>
            </w:rPr>
            <w:t>Solution #26: Persistent address allocation for mobile UEs that need MEC access</w:t>
          </w:r>
          <w:r>
            <w:tab/>
          </w:r>
          <w:r>
            <w:fldChar w:fldCharType="begin"/>
          </w:r>
          <w:r>
            <w:instrText xml:space="preserve"> PAGEREF _Toc54944075 \h </w:instrText>
          </w:r>
          <w:r>
            <w:fldChar w:fldCharType="separate"/>
          </w:r>
          <w:r>
            <w:t>128</w:t>
          </w:r>
          <w:r>
            <w:fldChar w:fldCharType="end"/>
          </w:r>
        </w:p>
        <w:p w14:paraId="4DB7815A" w14:textId="77777777" w:rsidR="00483FD6" w:rsidRDefault="00483FD6">
          <w:pPr>
            <w:pStyle w:val="TOC3"/>
            <w:rPr>
              <w:rFonts w:asciiTheme="minorHAnsi" w:hAnsiTheme="minorHAnsi" w:cstheme="minorBidi"/>
              <w:kern w:val="2"/>
              <w:sz w:val="21"/>
              <w:szCs w:val="22"/>
              <w:lang w:val="en-US" w:eastAsia="zh-CN"/>
            </w:rPr>
          </w:pPr>
          <w:r w:rsidRPr="00AA6490">
            <w:rPr>
              <w:rFonts w:eastAsia="Malgun Gothic"/>
            </w:rPr>
            <w:t>6.26.1</w:t>
          </w:r>
          <w:r>
            <w:rPr>
              <w:rFonts w:asciiTheme="minorHAnsi" w:hAnsiTheme="minorHAnsi" w:cstheme="minorBidi"/>
              <w:kern w:val="2"/>
              <w:sz w:val="21"/>
              <w:szCs w:val="22"/>
              <w:lang w:val="en-US" w:eastAsia="zh-CN"/>
            </w:rPr>
            <w:tab/>
          </w:r>
          <w:r w:rsidRPr="00AA6490">
            <w:rPr>
              <w:rFonts w:eastAsia="Malgun Gothic"/>
            </w:rPr>
            <w:t>Description</w:t>
          </w:r>
          <w:r>
            <w:tab/>
          </w:r>
          <w:r>
            <w:fldChar w:fldCharType="begin"/>
          </w:r>
          <w:r>
            <w:instrText xml:space="preserve"> PAGEREF _Toc54944076 \h </w:instrText>
          </w:r>
          <w:r>
            <w:fldChar w:fldCharType="separate"/>
          </w:r>
          <w:r>
            <w:t>128</w:t>
          </w:r>
          <w:r>
            <w:fldChar w:fldCharType="end"/>
          </w:r>
        </w:p>
        <w:p w14:paraId="13EA3509" w14:textId="77777777" w:rsidR="00483FD6" w:rsidRDefault="00483FD6">
          <w:pPr>
            <w:pStyle w:val="TOC3"/>
            <w:rPr>
              <w:rFonts w:asciiTheme="minorHAnsi" w:hAnsiTheme="minorHAnsi" w:cstheme="minorBidi"/>
              <w:kern w:val="2"/>
              <w:sz w:val="21"/>
              <w:szCs w:val="22"/>
              <w:lang w:val="en-US" w:eastAsia="zh-CN"/>
            </w:rPr>
          </w:pPr>
          <w:r w:rsidRPr="00AA6490">
            <w:rPr>
              <w:rFonts w:eastAsia="Malgun Gothic"/>
            </w:rPr>
            <w:t>6.26.2</w:t>
          </w:r>
          <w:r>
            <w:rPr>
              <w:rFonts w:asciiTheme="minorHAnsi" w:hAnsiTheme="minorHAnsi" w:cstheme="minorBidi"/>
              <w:kern w:val="2"/>
              <w:sz w:val="21"/>
              <w:szCs w:val="22"/>
              <w:lang w:val="en-US" w:eastAsia="zh-CN"/>
            </w:rPr>
            <w:tab/>
          </w:r>
          <w:r w:rsidRPr="00AA6490">
            <w:rPr>
              <w:rFonts w:eastAsia="Malgun Gothic"/>
            </w:rPr>
            <w:t>Procedures</w:t>
          </w:r>
          <w:r>
            <w:tab/>
          </w:r>
          <w:r>
            <w:fldChar w:fldCharType="begin"/>
          </w:r>
          <w:r>
            <w:instrText xml:space="preserve"> PAGEREF _Toc54944077 \h </w:instrText>
          </w:r>
          <w:r>
            <w:fldChar w:fldCharType="separate"/>
          </w:r>
          <w:r>
            <w:t>128</w:t>
          </w:r>
          <w:r>
            <w:fldChar w:fldCharType="end"/>
          </w:r>
        </w:p>
        <w:p w14:paraId="1B015DDC" w14:textId="77777777" w:rsidR="00483FD6" w:rsidRDefault="00483FD6">
          <w:pPr>
            <w:pStyle w:val="TOC2"/>
            <w:rPr>
              <w:rFonts w:asciiTheme="minorHAnsi" w:hAnsiTheme="minorHAnsi" w:cstheme="minorBidi"/>
              <w:kern w:val="2"/>
              <w:sz w:val="21"/>
              <w:szCs w:val="22"/>
              <w:lang w:val="en-US" w:eastAsia="zh-CN"/>
            </w:rPr>
          </w:pPr>
          <w:r>
            <w:t>6.27</w:t>
          </w:r>
          <w:r>
            <w:rPr>
              <w:rFonts w:asciiTheme="minorHAnsi" w:hAnsiTheme="minorHAnsi" w:cstheme="minorBidi"/>
              <w:kern w:val="2"/>
              <w:sz w:val="21"/>
              <w:szCs w:val="22"/>
              <w:lang w:val="en-US" w:eastAsia="zh-CN"/>
            </w:rPr>
            <w:tab/>
          </w:r>
          <w:r>
            <w:t>Solution #27: Reducing packet loss during EAS relocation</w:t>
          </w:r>
          <w:r>
            <w:tab/>
          </w:r>
          <w:r>
            <w:fldChar w:fldCharType="begin"/>
          </w:r>
          <w:r>
            <w:instrText xml:space="preserve"> PAGEREF _Toc54944078 \h </w:instrText>
          </w:r>
          <w:r>
            <w:fldChar w:fldCharType="separate"/>
          </w:r>
          <w:r>
            <w:t>129</w:t>
          </w:r>
          <w:r>
            <w:fldChar w:fldCharType="end"/>
          </w:r>
        </w:p>
        <w:p w14:paraId="1E7A6E42" w14:textId="77777777" w:rsidR="00483FD6" w:rsidRDefault="00483FD6">
          <w:pPr>
            <w:pStyle w:val="TOC3"/>
            <w:rPr>
              <w:rFonts w:asciiTheme="minorHAnsi" w:hAnsiTheme="minorHAnsi" w:cstheme="minorBidi"/>
              <w:kern w:val="2"/>
              <w:sz w:val="21"/>
              <w:szCs w:val="22"/>
              <w:lang w:val="en-US" w:eastAsia="zh-CN"/>
            </w:rPr>
          </w:pPr>
          <w:r>
            <w:t>6.27.1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_Toc54944079 \h </w:instrText>
          </w:r>
          <w:r>
            <w:fldChar w:fldCharType="separate"/>
          </w:r>
          <w:r>
            <w:t>129</w:t>
          </w:r>
          <w:r>
            <w:fldChar w:fldCharType="end"/>
          </w:r>
        </w:p>
        <w:p w14:paraId="59E48954" w14:textId="77777777" w:rsidR="00483FD6" w:rsidRDefault="00483FD6">
          <w:pPr>
            <w:pStyle w:val="TOC4"/>
            <w:rPr>
              <w:rFonts w:asciiTheme="minorHAnsi" w:hAnsiTheme="minorHAnsi" w:cstheme="minorBidi"/>
              <w:kern w:val="2"/>
              <w:sz w:val="21"/>
              <w:szCs w:val="22"/>
              <w:lang w:val="en-US" w:eastAsia="zh-CN"/>
            </w:rPr>
          </w:pPr>
          <w:r>
            <w:t>6.27.1.1</w:t>
          </w:r>
          <w:r>
            <w:rPr>
              <w:rFonts w:asciiTheme="minorHAnsi" w:hAnsiTheme="minorHAnsi" w:cstheme="minorBidi"/>
              <w:kern w:val="2"/>
              <w:sz w:val="21"/>
              <w:szCs w:val="22"/>
              <w:lang w:val="en-US" w:eastAsia="zh-CN"/>
            </w:rPr>
            <w:tab/>
          </w:r>
          <w:r>
            <w:t>General</w:t>
          </w:r>
          <w:r>
            <w:tab/>
          </w:r>
          <w:r>
            <w:fldChar w:fldCharType="begin"/>
          </w:r>
          <w:r>
            <w:instrText xml:space="preserve"> PAGEREF _Toc54944080 \h </w:instrText>
          </w:r>
          <w:r>
            <w:fldChar w:fldCharType="separate"/>
          </w:r>
          <w:r>
            <w:t>129</w:t>
          </w:r>
          <w:r>
            <w:fldChar w:fldCharType="end"/>
          </w:r>
        </w:p>
        <w:p w14:paraId="2F7553ED" w14:textId="77777777" w:rsidR="00483FD6" w:rsidRDefault="00483FD6">
          <w:pPr>
            <w:pStyle w:val="TOC3"/>
            <w:rPr>
              <w:rFonts w:asciiTheme="minorHAnsi" w:hAnsiTheme="minorHAnsi" w:cstheme="minorBidi"/>
              <w:kern w:val="2"/>
              <w:sz w:val="21"/>
              <w:szCs w:val="22"/>
              <w:lang w:val="en-US" w:eastAsia="zh-CN"/>
            </w:rPr>
          </w:pPr>
          <w:r>
            <w:t>6.27.2</w:t>
          </w:r>
          <w:r>
            <w:rPr>
              <w:rFonts w:asciiTheme="minorHAnsi" w:hAnsiTheme="minorHAnsi" w:cstheme="minorBidi"/>
              <w:kern w:val="2"/>
              <w:sz w:val="21"/>
              <w:szCs w:val="22"/>
              <w:lang w:val="en-US" w:eastAsia="zh-CN"/>
            </w:rPr>
            <w:tab/>
          </w:r>
          <w:r>
            <w:t>Procedures</w:t>
          </w:r>
          <w:r>
            <w:tab/>
          </w:r>
          <w:r>
            <w:fldChar w:fldCharType="begin"/>
          </w:r>
          <w:r>
            <w:instrText xml:space="preserve"> PAGEREF _Toc54944081 \h </w:instrText>
          </w:r>
          <w:r>
            <w:fldChar w:fldCharType="separate"/>
          </w:r>
          <w:r>
            <w:t>130</w:t>
          </w:r>
          <w:r>
            <w:fldChar w:fldCharType="end"/>
          </w:r>
        </w:p>
        <w:p w14:paraId="432180F7" w14:textId="77777777" w:rsidR="00483FD6" w:rsidRDefault="00483FD6">
          <w:pPr>
            <w:pStyle w:val="TOC3"/>
            <w:rPr>
              <w:rFonts w:asciiTheme="minorHAnsi" w:hAnsiTheme="minorHAnsi" w:cstheme="minorBidi"/>
              <w:kern w:val="2"/>
              <w:sz w:val="21"/>
              <w:szCs w:val="22"/>
              <w:lang w:val="en-US" w:eastAsia="zh-CN"/>
            </w:rPr>
          </w:pPr>
          <w: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_Toc54944082 \h </w:instrText>
          </w:r>
          <w:r>
            <w:fldChar w:fldCharType="separate"/>
          </w:r>
          <w:r>
            <w:t>133</w:t>
          </w:r>
          <w:r>
            <w:fldChar w:fldCharType="end"/>
          </w:r>
        </w:p>
        <w:p w14:paraId="775D63B6" w14:textId="77777777" w:rsidR="00483FD6" w:rsidRDefault="00483FD6">
          <w:pPr>
            <w:pStyle w:val="TOC2"/>
            <w:rPr>
              <w:rFonts w:asciiTheme="minorHAnsi" w:hAnsiTheme="minorHAnsi" w:cstheme="minorBidi"/>
              <w:kern w:val="2"/>
              <w:sz w:val="21"/>
              <w:szCs w:val="22"/>
              <w:lang w:val="en-US" w:eastAsia="zh-CN"/>
            </w:rPr>
          </w:pPr>
          <w:r>
            <w:t>6.28</w:t>
          </w:r>
          <w:r>
            <w:rPr>
              <w:rFonts w:asciiTheme="minorHAnsi" w:hAnsiTheme="minorHAnsi" w:cstheme="minorBidi"/>
              <w:kern w:val="2"/>
              <w:sz w:val="21"/>
              <w:szCs w:val="22"/>
              <w:lang w:val="en-US" w:eastAsia="zh-CN"/>
            </w:rPr>
            <w:tab/>
          </w:r>
          <w:r>
            <w:t>Solution #28: Supporting application server change based on AF notification</w:t>
          </w:r>
          <w:r>
            <w:tab/>
          </w:r>
          <w:r>
            <w:fldChar w:fldCharType="begin"/>
          </w:r>
          <w:r>
            <w:instrText xml:space="preserve"> PAGEREF _Toc54944083 \h </w:instrText>
          </w:r>
          <w:r>
            <w:fldChar w:fldCharType="separate"/>
          </w:r>
          <w:r>
            <w:t>134</w:t>
          </w:r>
          <w:r>
            <w:fldChar w:fldCharType="end"/>
          </w:r>
        </w:p>
        <w:p w14:paraId="54C7311B" w14:textId="77777777" w:rsidR="00483FD6" w:rsidRDefault="00483FD6">
          <w:pPr>
            <w:pStyle w:val="TOC3"/>
            <w:rPr>
              <w:rFonts w:asciiTheme="minorHAnsi" w:hAnsiTheme="minorHAnsi" w:cstheme="minorBidi"/>
              <w:kern w:val="2"/>
              <w:sz w:val="21"/>
              <w:szCs w:val="22"/>
              <w:lang w:val="en-US" w:eastAsia="zh-CN"/>
            </w:rPr>
          </w:pPr>
          <w:r>
            <w:t>6.28.1</w:t>
          </w:r>
          <w:r>
            <w:rPr>
              <w:rFonts w:asciiTheme="minorHAnsi" w:hAnsiTheme="minorHAnsi" w:cstheme="minorBidi"/>
              <w:kern w:val="2"/>
              <w:sz w:val="21"/>
              <w:szCs w:val="22"/>
              <w:lang w:val="en-US" w:eastAsia="zh-CN"/>
            </w:rPr>
            <w:tab/>
          </w:r>
          <w:r>
            <w:t>Description</w:t>
          </w:r>
          <w:r>
            <w:tab/>
          </w:r>
          <w:r>
            <w:fldChar w:fldCharType="begin"/>
          </w:r>
          <w:r>
            <w:instrText xml:space="preserve"> PAGEREF _Toc54944084 \h </w:instrText>
          </w:r>
          <w:r>
            <w:fldChar w:fldCharType="separate"/>
          </w:r>
          <w:r>
            <w:t>134</w:t>
          </w:r>
          <w:r>
            <w:fldChar w:fldCharType="end"/>
          </w:r>
        </w:p>
        <w:p w14:paraId="78B3B98A" w14:textId="77777777" w:rsidR="00483FD6" w:rsidRDefault="00483FD6">
          <w:pPr>
            <w:pStyle w:val="TOC3"/>
            <w:rPr>
              <w:rFonts w:asciiTheme="minorHAnsi" w:hAnsiTheme="minorHAnsi" w:cstheme="minorBidi"/>
              <w:kern w:val="2"/>
              <w:sz w:val="21"/>
              <w:szCs w:val="22"/>
              <w:lang w:val="en-US" w:eastAsia="zh-CN"/>
            </w:rPr>
          </w:pPr>
          <w:r>
            <w:t>6.28.2</w:t>
          </w:r>
          <w:r>
            <w:rPr>
              <w:rFonts w:asciiTheme="minorHAnsi" w:hAnsiTheme="minorHAnsi" w:cstheme="minorBidi"/>
              <w:kern w:val="2"/>
              <w:sz w:val="21"/>
              <w:szCs w:val="22"/>
              <w:lang w:val="en-US" w:eastAsia="zh-CN"/>
            </w:rPr>
            <w:tab/>
          </w:r>
          <w:r>
            <w:t>Procedures</w:t>
          </w:r>
          <w:r>
            <w:tab/>
          </w:r>
          <w:r>
            <w:fldChar w:fldCharType="begin"/>
          </w:r>
          <w:r>
            <w:instrText xml:space="preserve"> PAGEREF _Toc54944085 \h </w:instrText>
          </w:r>
          <w:r>
            <w:fldChar w:fldCharType="separate"/>
          </w:r>
          <w:r>
            <w:t>134</w:t>
          </w:r>
          <w:r>
            <w:fldChar w:fldCharType="end"/>
          </w:r>
        </w:p>
        <w:p w14:paraId="21E1D015" w14:textId="77777777" w:rsidR="00483FD6" w:rsidRDefault="00483FD6">
          <w:pPr>
            <w:pStyle w:val="TOC3"/>
            <w:rPr>
              <w:rFonts w:asciiTheme="minorHAnsi" w:hAnsiTheme="minorHAnsi" w:cstheme="minorBidi"/>
              <w:kern w:val="2"/>
              <w:sz w:val="21"/>
              <w:szCs w:val="22"/>
              <w:lang w:val="en-US" w:eastAsia="zh-CN"/>
            </w:rPr>
          </w:pPr>
          <w:r>
            <w:t>6.28.3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_Toc54944086 \h </w:instrText>
          </w:r>
          <w:r>
            <w:fldChar w:fldCharType="separate"/>
          </w:r>
          <w:r>
            <w:t>136</w:t>
          </w:r>
          <w:r>
            <w:fldChar w:fldCharType="end"/>
          </w:r>
        </w:p>
        <w:p w14:paraId="6EF86D4C" w14:textId="77777777" w:rsidR="00483FD6" w:rsidRDefault="00483FD6">
          <w:pPr>
            <w:pStyle w:val="TOC2"/>
            <w:rPr>
              <w:rFonts w:asciiTheme="minorHAnsi" w:hAnsiTheme="minorHAnsi" w:cstheme="minorBidi"/>
              <w:kern w:val="2"/>
              <w:sz w:val="21"/>
              <w:szCs w:val="22"/>
              <w:lang w:val="en-US" w:eastAsia="zh-CN"/>
            </w:rPr>
          </w:pPr>
          <w:r w:rsidRPr="00AA6490">
            <w:rPr>
              <w:rFonts w:eastAsia="Malgun Gothic"/>
            </w:rPr>
            <w:t>6.29</w:t>
          </w:r>
          <w:r>
            <w:rPr>
              <w:rFonts w:asciiTheme="minorHAnsi" w:hAnsiTheme="minorHAnsi" w:cstheme="minorBidi"/>
              <w:kern w:val="2"/>
              <w:sz w:val="21"/>
              <w:szCs w:val="22"/>
              <w:lang w:val="en-US" w:eastAsia="zh-CN"/>
            </w:rPr>
            <w:tab/>
          </w:r>
          <w:r w:rsidRPr="00AA6490">
            <w:rPr>
              <w:rFonts w:eastAsia="Malgun Gothic"/>
            </w:rPr>
            <w:t>Solution #29: CN-based edge relocation</w:t>
          </w:r>
          <w:r>
            <w:tab/>
          </w:r>
          <w:r>
            <w:fldChar w:fldCharType="begin"/>
          </w:r>
          <w:r>
            <w:instrText xml:space="preserve"> PAGEREF _Toc54944087 \h </w:instrText>
          </w:r>
          <w:r>
            <w:fldChar w:fldCharType="separate"/>
          </w:r>
          <w:r>
            <w:t>136</w:t>
          </w:r>
          <w:r>
            <w:fldChar w:fldCharType="end"/>
          </w:r>
        </w:p>
        <w:p w14:paraId="4B85FB3D" w14:textId="77777777" w:rsidR="00483FD6" w:rsidRDefault="00483FD6">
          <w:pPr>
            <w:pStyle w:val="TOC3"/>
            <w:rPr>
              <w:rFonts w:asciiTheme="minorHAnsi" w:hAnsiTheme="minorHAnsi" w:cstheme="minorBidi"/>
              <w:kern w:val="2"/>
              <w:sz w:val="21"/>
              <w:szCs w:val="22"/>
              <w:lang w:val="en-US" w:eastAsia="zh-CN"/>
            </w:rPr>
          </w:pPr>
          <w:r w:rsidRPr="00AA6490">
            <w:rPr>
              <w:rFonts w:eastAsia="Malgun Gothic"/>
            </w:rPr>
            <w:t>6.29.1</w:t>
          </w:r>
          <w:r>
            <w:rPr>
              <w:rFonts w:asciiTheme="minorHAnsi" w:hAnsiTheme="minorHAnsi" w:cstheme="minorBidi"/>
              <w:kern w:val="2"/>
              <w:sz w:val="21"/>
              <w:szCs w:val="22"/>
              <w:lang w:val="en-US" w:eastAsia="zh-CN"/>
            </w:rPr>
            <w:tab/>
          </w:r>
          <w:r w:rsidRPr="00AA6490">
            <w:rPr>
              <w:rFonts w:eastAsia="Malgun Gothic"/>
            </w:rPr>
            <w:t>General</w:t>
          </w:r>
          <w:r>
            <w:tab/>
          </w:r>
          <w:r>
            <w:fldChar w:fldCharType="begin"/>
          </w:r>
          <w:r>
            <w:instrText xml:space="preserve"> PAGEREF _Toc54944088 \h </w:instrText>
          </w:r>
          <w:r>
            <w:fldChar w:fldCharType="separate"/>
          </w:r>
          <w:r>
            <w:t>136</w:t>
          </w:r>
          <w:r>
            <w:fldChar w:fldCharType="end"/>
          </w:r>
        </w:p>
        <w:p w14:paraId="6E042C19" w14:textId="77777777" w:rsidR="00483FD6" w:rsidRDefault="00483FD6">
          <w:pPr>
            <w:pStyle w:val="TOC3"/>
            <w:rPr>
              <w:rFonts w:asciiTheme="minorHAnsi" w:hAnsiTheme="minorHAnsi" w:cstheme="minorBidi"/>
              <w:kern w:val="2"/>
              <w:sz w:val="21"/>
              <w:szCs w:val="22"/>
              <w:lang w:val="en-US" w:eastAsia="zh-CN"/>
            </w:rPr>
          </w:pPr>
          <w:r w:rsidRPr="00AA6490">
            <w:rPr>
              <w:rFonts w:eastAsia="Malgun Gothic"/>
            </w:rPr>
            <w:t>6.29.2</w:t>
          </w:r>
          <w:r>
            <w:rPr>
              <w:rFonts w:asciiTheme="minorHAnsi" w:hAnsiTheme="minorHAnsi" w:cstheme="minorBidi"/>
              <w:kern w:val="2"/>
              <w:sz w:val="21"/>
              <w:szCs w:val="22"/>
              <w:lang w:val="en-US" w:eastAsia="zh-CN"/>
            </w:rPr>
            <w:tab/>
          </w:r>
          <w:r w:rsidRPr="00AA6490">
            <w:rPr>
              <w:rFonts w:eastAsia="Malgun Gothic"/>
            </w:rPr>
            <w:t>Procedures</w:t>
          </w:r>
          <w:r>
            <w:tab/>
          </w:r>
          <w:r>
            <w:fldChar w:fldCharType="begin"/>
          </w:r>
          <w:r>
            <w:instrText xml:space="preserve"> PAGEREF _Toc54944089 \h </w:instrText>
          </w:r>
          <w:r>
            <w:fldChar w:fldCharType="separate"/>
          </w:r>
          <w:r>
            <w:t>137</w:t>
          </w:r>
          <w:r>
            <w:fldChar w:fldCharType="end"/>
          </w:r>
        </w:p>
        <w:p w14:paraId="311CAC3A" w14:textId="77777777" w:rsidR="00483FD6" w:rsidRDefault="00483FD6">
          <w:pPr>
            <w:pStyle w:val="TOC4"/>
            <w:rPr>
              <w:rFonts w:asciiTheme="minorHAnsi" w:hAnsiTheme="minorHAnsi" w:cstheme="minorBidi"/>
              <w:kern w:val="2"/>
              <w:sz w:val="21"/>
              <w:szCs w:val="22"/>
              <w:lang w:val="en-US" w:eastAsia="zh-CN"/>
            </w:rPr>
          </w:pPr>
          <w:r>
            <w:t>6.29.2.1</w:t>
          </w:r>
          <w:r>
            <w:rPr>
              <w:rFonts w:asciiTheme="minorHAnsi" w:hAnsiTheme="minorHAnsi" w:cstheme="minorBidi"/>
              <w:kern w:val="2"/>
              <w:sz w:val="21"/>
              <w:szCs w:val="22"/>
              <w:lang w:val="en-US" w:eastAsia="zh-CN"/>
            </w:rPr>
            <w:tab/>
          </w:r>
          <w:r>
            <w:t>Procedure for edge relocation triggered by CN</w:t>
          </w:r>
          <w:r>
            <w:tab/>
          </w:r>
          <w:r>
            <w:fldChar w:fldCharType="begin"/>
          </w:r>
          <w:r>
            <w:instrText xml:space="preserve"> PAGEREF _Toc54944090 \h </w:instrText>
          </w:r>
          <w:r>
            <w:fldChar w:fldCharType="separate"/>
          </w:r>
          <w:r>
            <w:t>137</w:t>
          </w:r>
          <w:r>
            <w:fldChar w:fldCharType="end"/>
          </w:r>
        </w:p>
        <w:p w14:paraId="3407EB56" w14:textId="77777777" w:rsidR="00483FD6" w:rsidRDefault="00483FD6">
          <w:pPr>
            <w:pStyle w:val="TOC4"/>
            <w:rPr>
              <w:rFonts w:asciiTheme="minorHAnsi" w:hAnsiTheme="minorHAnsi" w:cstheme="minorBidi"/>
              <w:kern w:val="2"/>
              <w:sz w:val="21"/>
              <w:szCs w:val="22"/>
              <w:lang w:val="en-US" w:eastAsia="zh-CN"/>
            </w:rPr>
          </w:pPr>
          <w:r>
            <w:t>6.29.2.2</w:t>
          </w:r>
          <w:r>
            <w:rPr>
              <w:rFonts w:asciiTheme="minorHAnsi" w:hAnsiTheme="minorHAnsi" w:cstheme="minorBidi"/>
              <w:kern w:val="2"/>
              <w:sz w:val="21"/>
              <w:szCs w:val="22"/>
              <w:lang w:val="en-US" w:eastAsia="zh-CN"/>
            </w:rPr>
            <w:tab/>
          </w:r>
          <w:r>
            <w:t>Procedure for edge relocation triggered by application</w:t>
          </w:r>
          <w:r>
            <w:tab/>
          </w:r>
          <w:r>
            <w:fldChar w:fldCharType="begin"/>
          </w:r>
          <w:r>
            <w:instrText xml:space="preserve"> PAGEREF _Toc54944091 \h </w:instrText>
          </w:r>
          <w:r>
            <w:fldChar w:fldCharType="separate"/>
          </w:r>
          <w:r>
            <w:t>138</w:t>
          </w:r>
          <w:r>
            <w:fldChar w:fldCharType="end"/>
          </w:r>
        </w:p>
        <w:p w14:paraId="2EDC19E9" w14:textId="77777777" w:rsidR="00483FD6" w:rsidRDefault="00483FD6">
          <w:pPr>
            <w:pStyle w:val="TOC4"/>
            <w:rPr>
              <w:rFonts w:asciiTheme="minorHAnsi" w:hAnsiTheme="minorHAnsi" w:cstheme="minorBidi"/>
              <w:kern w:val="2"/>
              <w:sz w:val="21"/>
              <w:szCs w:val="22"/>
              <w:lang w:val="en-US" w:eastAsia="zh-CN"/>
            </w:rPr>
          </w:pPr>
          <w:r>
            <w:t>6.29.2.3</w:t>
          </w:r>
          <w:r>
            <w:rPr>
              <w:rFonts w:asciiTheme="minorHAnsi" w:hAnsiTheme="minorHAnsi" w:cstheme="minorBidi"/>
              <w:kern w:val="2"/>
              <w:sz w:val="21"/>
              <w:szCs w:val="22"/>
              <w:lang w:val="en-US" w:eastAsia="zh-CN"/>
            </w:rPr>
            <w:tab/>
          </w:r>
          <w:r>
            <w:t>Procedure for edge relocation triggered by application with application relocation exposure</w:t>
          </w:r>
          <w:r>
            <w:tab/>
          </w:r>
          <w:r>
            <w:fldChar w:fldCharType="begin"/>
          </w:r>
          <w:r>
            <w:instrText xml:space="preserve"> PAGEREF _Toc54944092 \h </w:instrText>
          </w:r>
          <w:r>
            <w:fldChar w:fldCharType="separate"/>
          </w:r>
          <w:r>
            <w:t>139</w:t>
          </w:r>
          <w:r>
            <w:fldChar w:fldCharType="end"/>
          </w:r>
        </w:p>
        <w:p w14:paraId="4CDAC70D" w14:textId="77777777" w:rsidR="00483FD6" w:rsidRDefault="00483FD6">
          <w:pPr>
            <w:pStyle w:val="TOC4"/>
            <w:rPr>
              <w:rFonts w:asciiTheme="minorHAnsi" w:hAnsiTheme="minorHAnsi" w:cstheme="minorBidi"/>
              <w:kern w:val="2"/>
              <w:sz w:val="21"/>
              <w:szCs w:val="22"/>
              <w:lang w:val="en-US" w:eastAsia="zh-CN"/>
            </w:rPr>
          </w:pPr>
          <w:r>
            <w:t>6.29.2.4</w:t>
          </w:r>
          <w:r>
            <w:rPr>
              <w:rFonts w:asciiTheme="minorHAnsi" w:hAnsiTheme="minorHAnsi" w:cstheme="minorBidi"/>
              <w:kern w:val="2"/>
              <w:sz w:val="21"/>
              <w:szCs w:val="22"/>
              <w:lang w:val="en-US" w:eastAsia="zh-CN"/>
            </w:rPr>
            <w:tab/>
          </w:r>
          <w:r>
            <w:t>Target AS IP address replacement procedures</w:t>
          </w:r>
          <w:r>
            <w:tab/>
          </w:r>
          <w:r>
            <w:fldChar w:fldCharType="begin"/>
          </w:r>
          <w:r>
            <w:instrText xml:space="preserve"> PAGEREF _Toc54944093 \h </w:instrText>
          </w:r>
          <w:r>
            <w:fldChar w:fldCharType="separate"/>
          </w:r>
          <w:r>
            <w:t>140</w:t>
          </w:r>
          <w:r>
            <w:fldChar w:fldCharType="end"/>
          </w:r>
        </w:p>
        <w:p w14:paraId="00131B89" w14:textId="77777777" w:rsidR="00483FD6" w:rsidRDefault="00483FD6">
          <w:pPr>
            <w:pStyle w:val="TOC3"/>
            <w:rPr>
              <w:rFonts w:asciiTheme="minorHAnsi" w:hAnsiTheme="minorHAnsi" w:cstheme="minorBidi"/>
              <w:kern w:val="2"/>
              <w:sz w:val="21"/>
              <w:szCs w:val="22"/>
              <w:lang w:val="en-US" w:eastAsia="zh-CN"/>
            </w:rPr>
          </w:pPr>
          <w:r w:rsidRPr="00AA6490">
            <w:rPr>
              <w:rFonts w:eastAsia="Malgun Gothic"/>
            </w:rPr>
            <w:t>6.29.3</w:t>
          </w:r>
          <w:r>
            <w:rPr>
              <w:rFonts w:asciiTheme="minorHAnsi" w:hAnsiTheme="minorHAnsi" w:cstheme="minorBidi"/>
              <w:kern w:val="2"/>
              <w:sz w:val="21"/>
              <w:szCs w:val="22"/>
              <w:lang w:val="en-US" w:eastAsia="zh-CN"/>
            </w:rPr>
            <w:tab/>
          </w:r>
          <w:r w:rsidRPr="00AA6490">
            <w:rPr>
              <w:rFonts w:eastAsia="Malgun Gothic"/>
            </w:rPr>
            <w:t>Impacts on services, entities and interfaces</w:t>
          </w:r>
          <w:r>
            <w:tab/>
          </w:r>
          <w:r>
            <w:fldChar w:fldCharType="begin"/>
          </w:r>
          <w:r>
            <w:instrText xml:space="preserve"> PAGEREF _Toc54944094 \h </w:instrText>
          </w:r>
          <w:r>
            <w:fldChar w:fldCharType="separate"/>
          </w:r>
          <w:r>
            <w:t>141</w:t>
          </w:r>
          <w:r>
            <w:fldChar w:fldCharType="end"/>
          </w:r>
        </w:p>
        <w:p w14:paraId="78141A21" w14:textId="77777777" w:rsidR="00483FD6" w:rsidRDefault="00483FD6">
          <w:pPr>
            <w:pStyle w:val="TOC2"/>
            <w:rPr>
              <w:rFonts w:asciiTheme="minorHAnsi" w:hAnsiTheme="minorHAnsi" w:cstheme="minorBidi"/>
              <w:kern w:val="2"/>
              <w:sz w:val="21"/>
              <w:szCs w:val="22"/>
              <w:lang w:val="en-US" w:eastAsia="zh-CN"/>
            </w:rPr>
          </w:pPr>
          <w:r>
            <w:rPr>
              <w:lang w:eastAsia="zh-CN"/>
            </w:rPr>
            <w:t>6.30</w:t>
          </w:r>
          <w:r>
            <w:rPr>
              <w:rFonts w:asciiTheme="minorHAnsi" w:hAnsiTheme="minorHAnsi" w:cstheme="minorBidi"/>
              <w:kern w:val="2"/>
              <w:sz w:val="21"/>
              <w:szCs w:val="22"/>
              <w:lang w:val="en-US" w:eastAsia="zh-CN"/>
            </w:rPr>
            <w:tab/>
          </w:r>
          <w:r>
            <w:rPr>
              <w:lang w:eastAsia="zh-CN"/>
            </w:rPr>
            <w:t>Solution #30: UE Agnostic EAS IP address replacement for traffic subject to edge computing</w:t>
          </w:r>
          <w:r>
            <w:tab/>
          </w:r>
          <w:r>
            <w:fldChar w:fldCharType="begin"/>
          </w:r>
          <w:r>
            <w:instrText xml:space="preserve"> PAGEREF _Toc54944095 \h </w:instrText>
          </w:r>
          <w:r>
            <w:fldChar w:fldCharType="separate"/>
          </w:r>
          <w:r>
            <w:t>141</w:t>
          </w:r>
          <w:r>
            <w:fldChar w:fldCharType="end"/>
          </w:r>
        </w:p>
        <w:p w14:paraId="363B4925" w14:textId="77777777" w:rsidR="00483FD6" w:rsidRDefault="00483FD6">
          <w:pPr>
            <w:pStyle w:val="TOC3"/>
            <w:rPr>
              <w:rFonts w:asciiTheme="minorHAnsi" w:hAnsiTheme="minorHAnsi" w:cstheme="minorBidi"/>
              <w:kern w:val="2"/>
              <w:sz w:val="21"/>
              <w:szCs w:val="22"/>
              <w:lang w:val="en-US" w:eastAsia="zh-CN"/>
            </w:rPr>
          </w:pPr>
          <w:r>
            <w:t>6.30.1</w:t>
          </w:r>
          <w:r>
            <w:rPr>
              <w:rFonts w:asciiTheme="minorHAnsi" w:hAnsiTheme="minorHAnsi" w:cstheme="minorBidi"/>
              <w:kern w:val="2"/>
              <w:sz w:val="21"/>
              <w:szCs w:val="22"/>
              <w:lang w:val="en-US" w:eastAsia="zh-CN"/>
            </w:rPr>
            <w:tab/>
          </w:r>
          <w:r>
            <w:t>Description</w:t>
          </w:r>
          <w:r>
            <w:tab/>
          </w:r>
          <w:r>
            <w:fldChar w:fldCharType="begin"/>
          </w:r>
          <w:r>
            <w:instrText xml:space="preserve"> PAGEREF _Toc54944096 \h </w:instrText>
          </w:r>
          <w:r>
            <w:fldChar w:fldCharType="separate"/>
          </w:r>
          <w:r>
            <w:t>141</w:t>
          </w:r>
          <w:r>
            <w:fldChar w:fldCharType="end"/>
          </w:r>
        </w:p>
        <w:p w14:paraId="1B71D9F3" w14:textId="77777777" w:rsidR="00483FD6" w:rsidRDefault="00483FD6">
          <w:pPr>
            <w:pStyle w:val="TOC3"/>
            <w:rPr>
              <w:rFonts w:asciiTheme="minorHAnsi" w:hAnsiTheme="minorHAnsi" w:cstheme="minorBidi"/>
              <w:kern w:val="2"/>
              <w:sz w:val="21"/>
              <w:szCs w:val="22"/>
              <w:lang w:val="en-US" w:eastAsia="zh-CN"/>
            </w:rPr>
          </w:pPr>
          <w:r>
            <w:t>6.30.2</w:t>
          </w:r>
          <w:r>
            <w:rPr>
              <w:rFonts w:asciiTheme="minorHAnsi" w:hAnsiTheme="minorHAnsi" w:cstheme="minorBidi"/>
              <w:kern w:val="2"/>
              <w:sz w:val="21"/>
              <w:szCs w:val="22"/>
              <w:lang w:val="en-US" w:eastAsia="zh-CN"/>
            </w:rPr>
            <w:tab/>
          </w:r>
          <w:r>
            <w:t>Procedures</w:t>
          </w:r>
          <w:r>
            <w:tab/>
          </w:r>
          <w:r>
            <w:fldChar w:fldCharType="begin"/>
          </w:r>
          <w:r>
            <w:instrText xml:space="preserve"> PAGEREF _Toc54944097 \h </w:instrText>
          </w:r>
          <w:r>
            <w:fldChar w:fldCharType="separate"/>
          </w:r>
          <w:r>
            <w:t>142</w:t>
          </w:r>
          <w:r>
            <w:fldChar w:fldCharType="end"/>
          </w:r>
        </w:p>
        <w:p w14:paraId="79C2FA05" w14:textId="77777777" w:rsidR="00483FD6" w:rsidRDefault="00483FD6">
          <w:pPr>
            <w:pStyle w:val="TOC4"/>
            <w:rPr>
              <w:rFonts w:asciiTheme="minorHAnsi" w:hAnsiTheme="minorHAnsi" w:cstheme="minorBidi"/>
              <w:kern w:val="2"/>
              <w:sz w:val="21"/>
              <w:szCs w:val="22"/>
              <w:lang w:val="en-US" w:eastAsia="zh-CN"/>
            </w:rPr>
          </w:pPr>
          <w:r>
            <w:t>6.30.2.1</w:t>
          </w:r>
          <w:r>
            <w:rPr>
              <w:rFonts w:asciiTheme="minorHAnsi" w:hAnsiTheme="minorHAnsi" w:cstheme="minorBidi"/>
              <w:kern w:val="2"/>
              <w:sz w:val="21"/>
              <w:szCs w:val="22"/>
              <w:lang w:val="en-US" w:eastAsia="zh-CN"/>
            </w:rPr>
            <w:tab/>
          </w:r>
          <w:r>
            <w:t>Example EAS IP address replacement procedures for different scenarios</w:t>
          </w:r>
          <w:r>
            <w:tab/>
          </w:r>
          <w:r>
            <w:fldChar w:fldCharType="begin"/>
          </w:r>
          <w:r>
            <w:instrText xml:space="preserve"> PAGEREF _Toc54944098 \h </w:instrText>
          </w:r>
          <w:r>
            <w:fldChar w:fldCharType="separate"/>
          </w:r>
          <w:r>
            <w:t>142</w:t>
          </w:r>
          <w:r>
            <w:fldChar w:fldCharType="end"/>
          </w:r>
        </w:p>
        <w:p w14:paraId="47FE7B3E" w14:textId="77777777" w:rsidR="00483FD6" w:rsidRDefault="00483FD6">
          <w:pPr>
            <w:pStyle w:val="TOC5"/>
            <w:rPr>
              <w:rFonts w:asciiTheme="minorHAnsi" w:hAnsiTheme="minorHAnsi" w:cstheme="minorBidi"/>
              <w:kern w:val="2"/>
              <w:sz w:val="21"/>
              <w:szCs w:val="22"/>
              <w:lang w:val="en-US" w:eastAsia="zh-CN"/>
            </w:rPr>
          </w:pPr>
          <w:r>
            <w:t>6.30.2.1.1</w:t>
          </w:r>
          <w:r>
            <w:rPr>
              <w:rFonts w:asciiTheme="minorHAnsi" w:hAnsiTheme="minorHAnsi" w:cstheme="minorBidi"/>
              <w:kern w:val="2"/>
              <w:sz w:val="21"/>
              <w:szCs w:val="22"/>
              <w:lang w:val="en-US" w:eastAsia="zh-CN"/>
            </w:rPr>
            <w:tab/>
          </w:r>
          <w:r>
            <w:t>EAS IP address replacement in the middle of EC Session</w:t>
          </w:r>
          <w:r>
            <w:tab/>
          </w:r>
          <w:r>
            <w:fldChar w:fldCharType="begin"/>
          </w:r>
          <w:r>
            <w:instrText xml:space="preserve"> PAGEREF _Toc54944099 \h </w:instrText>
          </w:r>
          <w:r>
            <w:fldChar w:fldCharType="separate"/>
          </w:r>
          <w:r>
            <w:t>142</w:t>
          </w:r>
          <w:r>
            <w:fldChar w:fldCharType="end"/>
          </w:r>
        </w:p>
        <w:p w14:paraId="08CAC2E2" w14:textId="77777777" w:rsidR="00483FD6" w:rsidRDefault="00483FD6">
          <w:pPr>
            <w:pStyle w:val="TOC5"/>
            <w:rPr>
              <w:rFonts w:asciiTheme="minorHAnsi" w:hAnsiTheme="minorHAnsi" w:cstheme="minorBidi"/>
              <w:kern w:val="2"/>
              <w:sz w:val="21"/>
              <w:szCs w:val="22"/>
              <w:lang w:val="en-US" w:eastAsia="zh-CN"/>
            </w:rPr>
          </w:pPr>
          <w:r>
            <w:t>6.30.2.1.2</w:t>
          </w:r>
          <w:r>
            <w:rPr>
              <w:rFonts w:asciiTheme="minorHAnsi" w:hAnsiTheme="minorHAnsi" w:cstheme="minorBidi"/>
              <w:kern w:val="2"/>
              <w:sz w:val="21"/>
              <w:szCs w:val="22"/>
              <w:lang w:val="en-US" w:eastAsia="zh-CN"/>
            </w:rPr>
            <w:tab/>
          </w:r>
          <w:r>
            <w:t>UE moves among EC Environments with DNAI and EAS IP address Change</w:t>
          </w:r>
          <w:r>
            <w:tab/>
          </w:r>
          <w:r>
            <w:fldChar w:fldCharType="begin"/>
          </w:r>
          <w:r>
            <w:instrText xml:space="preserve"> PAGEREF _Toc54944100 \h </w:instrText>
          </w:r>
          <w:r>
            <w:fldChar w:fldCharType="separate"/>
          </w:r>
          <w:r>
            <w:t>143</w:t>
          </w:r>
          <w:r>
            <w:fldChar w:fldCharType="end"/>
          </w:r>
        </w:p>
        <w:p w14:paraId="65A304E8" w14:textId="77777777" w:rsidR="00483FD6" w:rsidRDefault="00483FD6">
          <w:pPr>
            <w:pStyle w:val="TOC5"/>
            <w:rPr>
              <w:rFonts w:asciiTheme="minorHAnsi" w:hAnsiTheme="minorHAnsi" w:cstheme="minorBidi"/>
              <w:kern w:val="2"/>
              <w:sz w:val="21"/>
              <w:szCs w:val="22"/>
              <w:lang w:val="en-US" w:eastAsia="zh-CN"/>
            </w:rPr>
          </w:pPr>
          <w:r>
            <w:t>6.30.2.1.3</w:t>
          </w:r>
          <w:r>
            <w:rPr>
              <w:rFonts w:asciiTheme="minorHAnsi" w:hAnsiTheme="minorHAnsi" w:cstheme="minorBidi"/>
              <w:kern w:val="2"/>
              <w:sz w:val="21"/>
              <w:szCs w:val="22"/>
              <w:lang w:val="en-US" w:eastAsia="zh-CN"/>
            </w:rPr>
            <w:tab/>
          </w:r>
          <w:r>
            <w:t>EAS IP address Change under same DNAI due to EAS migration</w:t>
          </w:r>
          <w:r>
            <w:tab/>
          </w:r>
          <w:r>
            <w:fldChar w:fldCharType="begin"/>
          </w:r>
          <w:r>
            <w:instrText xml:space="preserve"> PAGEREF _Toc54944101 \h </w:instrText>
          </w:r>
          <w:r>
            <w:fldChar w:fldCharType="separate"/>
          </w:r>
          <w:r>
            <w:t>143</w:t>
          </w:r>
          <w:r>
            <w:fldChar w:fldCharType="end"/>
          </w:r>
        </w:p>
        <w:p w14:paraId="3A0029F3" w14:textId="77777777" w:rsidR="00483FD6" w:rsidRDefault="00483FD6">
          <w:pPr>
            <w:pStyle w:val="TOC5"/>
            <w:rPr>
              <w:rFonts w:asciiTheme="minorHAnsi" w:hAnsiTheme="minorHAnsi" w:cstheme="minorBidi"/>
              <w:kern w:val="2"/>
              <w:sz w:val="21"/>
              <w:szCs w:val="22"/>
              <w:lang w:val="en-US" w:eastAsia="zh-CN"/>
            </w:rPr>
          </w:pPr>
          <w:r>
            <w:t>6.30.2.1.4</w:t>
          </w:r>
          <w:r>
            <w:rPr>
              <w:rFonts w:asciiTheme="minorHAnsi" w:hAnsiTheme="minorHAnsi" w:cstheme="minorBidi"/>
              <w:kern w:val="2"/>
              <w:sz w:val="21"/>
              <w:szCs w:val="22"/>
              <w:lang w:val="en-US" w:eastAsia="zh-CN"/>
            </w:rPr>
            <w:tab/>
          </w:r>
          <w:r>
            <w:t>From EC to Non-EC Environment due to UE Mobility</w:t>
          </w:r>
          <w:r>
            <w:tab/>
          </w:r>
          <w:r>
            <w:fldChar w:fldCharType="begin"/>
          </w:r>
          <w:r>
            <w:instrText xml:space="preserve"> PAGEREF _Toc54944102 \h </w:instrText>
          </w:r>
          <w:r>
            <w:fldChar w:fldCharType="separate"/>
          </w:r>
          <w:r>
            <w:t>144</w:t>
          </w:r>
          <w:r>
            <w:fldChar w:fldCharType="end"/>
          </w:r>
        </w:p>
        <w:p w14:paraId="335617CF" w14:textId="77777777" w:rsidR="00483FD6" w:rsidRDefault="00483FD6">
          <w:pPr>
            <w:pStyle w:val="TOC4"/>
            <w:rPr>
              <w:rFonts w:asciiTheme="minorHAnsi" w:hAnsiTheme="minorHAnsi" w:cstheme="minorBidi"/>
              <w:kern w:val="2"/>
              <w:sz w:val="21"/>
              <w:szCs w:val="22"/>
              <w:lang w:val="en-US" w:eastAsia="zh-CN"/>
            </w:rPr>
          </w:pPr>
          <w:r>
            <w:t>6.30.2.2</w:t>
          </w:r>
          <w:r>
            <w:rPr>
              <w:rFonts w:asciiTheme="minorHAnsi" w:hAnsiTheme="minorHAnsi" w:cstheme="minorBidi"/>
              <w:kern w:val="2"/>
              <w:sz w:val="21"/>
              <w:szCs w:val="22"/>
              <w:lang w:val="en-US" w:eastAsia="zh-CN"/>
            </w:rPr>
            <w:tab/>
          </w:r>
          <w:r>
            <w:t>Impacts to existing 5GS procedures</w:t>
          </w:r>
          <w:r>
            <w:tab/>
          </w:r>
          <w:r>
            <w:fldChar w:fldCharType="begin"/>
          </w:r>
          <w:r>
            <w:instrText xml:space="preserve"> PAGEREF _Toc54944103 \h </w:instrText>
          </w:r>
          <w:r>
            <w:fldChar w:fldCharType="separate"/>
          </w:r>
          <w:r>
            <w:t>145</w:t>
          </w:r>
          <w:r>
            <w:fldChar w:fldCharType="end"/>
          </w:r>
        </w:p>
        <w:p w14:paraId="08DC3373" w14:textId="77777777" w:rsidR="00483FD6" w:rsidRDefault="00483FD6">
          <w:pPr>
            <w:pStyle w:val="TOC5"/>
            <w:rPr>
              <w:rFonts w:asciiTheme="minorHAnsi" w:hAnsiTheme="minorHAnsi" w:cstheme="minorBidi"/>
              <w:kern w:val="2"/>
              <w:sz w:val="21"/>
              <w:szCs w:val="22"/>
              <w:lang w:val="en-US" w:eastAsia="zh-CN"/>
            </w:rPr>
          </w:pPr>
          <w:r>
            <w:t>6.30.2.2.1</w:t>
          </w:r>
          <w:r>
            <w:rPr>
              <w:rFonts w:asciiTheme="minorHAnsi" w:hAnsiTheme="minorHAnsi" w:cstheme="minorBidi"/>
              <w:kern w:val="2"/>
              <w:sz w:val="21"/>
              <w:szCs w:val="22"/>
              <w:lang w:val="en-US" w:eastAsia="zh-CN"/>
            </w:rPr>
            <w:tab/>
          </w:r>
          <w:r>
            <w:t>AF Influence procedure</w:t>
          </w:r>
          <w:r>
            <w:tab/>
          </w:r>
          <w:r>
            <w:fldChar w:fldCharType="begin"/>
          </w:r>
          <w:r>
            <w:instrText xml:space="preserve"> PAGEREF _Toc54944104 \h </w:instrText>
          </w:r>
          <w:r>
            <w:fldChar w:fldCharType="separate"/>
          </w:r>
          <w:r>
            <w:t>145</w:t>
          </w:r>
          <w:r>
            <w:fldChar w:fldCharType="end"/>
          </w:r>
        </w:p>
        <w:p w14:paraId="02AE6EB0" w14:textId="77777777" w:rsidR="00483FD6" w:rsidRDefault="00483FD6">
          <w:pPr>
            <w:pStyle w:val="TOC5"/>
            <w:rPr>
              <w:rFonts w:asciiTheme="minorHAnsi" w:hAnsiTheme="minorHAnsi" w:cstheme="minorBidi"/>
              <w:kern w:val="2"/>
              <w:sz w:val="21"/>
              <w:szCs w:val="22"/>
              <w:lang w:val="en-US" w:eastAsia="zh-CN"/>
            </w:rPr>
          </w:pPr>
          <w:r>
            <w:t>6.30.2.2.2</w:t>
          </w:r>
          <w:r>
            <w:rPr>
              <w:rFonts w:asciiTheme="minorHAnsi" w:hAnsiTheme="minorHAnsi" w:cstheme="minorBidi"/>
              <w:kern w:val="2"/>
              <w:sz w:val="21"/>
              <w:szCs w:val="22"/>
              <w:lang w:val="en-US" w:eastAsia="zh-CN"/>
            </w:rPr>
            <w:tab/>
          </w:r>
          <w:r>
            <w:t>EAS IP address discovery</w:t>
          </w:r>
          <w:r>
            <w:tab/>
          </w:r>
          <w:r>
            <w:fldChar w:fldCharType="begin"/>
          </w:r>
          <w:r>
            <w:instrText xml:space="preserve"> PAGEREF _Toc54944105 \h </w:instrText>
          </w:r>
          <w:r>
            <w:fldChar w:fldCharType="separate"/>
          </w:r>
          <w:r>
            <w:t>145</w:t>
          </w:r>
          <w:r>
            <w:fldChar w:fldCharType="end"/>
          </w:r>
        </w:p>
        <w:p w14:paraId="78D91A58" w14:textId="77777777" w:rsidR="00483FD6" w:rsidRDefault="00483FD6">
          <w:pPr>
            <w:pStyle w:val="TOC5"/>
            <w:rPr>
              <w:rFonts w:asciiTheme="minorHAnsi" w:hAnsiTheme="minorHAnsi" w:cstheme="minorBidi"/>
              <w:kern w:val="2"/>
              <w:sz w:val="21"/>
              <w:szCs w:val="22"/>
              <w:lang w:val="en-US" w:eastAsia="zh-CN"/>
            </w:rPr>
          </w:pPr>
          <w:r>
            <w:t>6.30.2.2.3</w:t>
          </w:r>
          <w:r>
            <w:rPr>
              <w:rFonts w:asciiTheme="minorHAnsi" w:hAnsiTheme="minorHAnsi" w:cstheme="minorBidi"/>
              <w:kern w:val="2"/>
              <w:sz w:val="21"/>
              <w:szCs w:val="22"/>
              <w:lang w:val="en-US" w:eastAsia="zh-CN"/>
            </w:rPr>
            <w:tab/>
          </w:r>
          <w:r>
            <w:t>Initial EAS IP address replacement in Local PSA UPF</w:t>
          </w:r>
          <w:r>
            <w:tab/>
          </w:r>
          <w:r>
            <w:fldChar w:fldCharType="begin"/>
          </w:r>
          <w:r>
            <w:instrText xml:space="preserve"> PAGEREF _Toc54944106 \h </w:instrText>
          </w:r>
          <w:r>
            <w:fldChar w:fldCharType="separate"/>
          </w:r>
          <w:r>
            <w:t>145</w:t>
          </w:r>
          <w:r>
            <w:fldChar w:fldCharType="end"/>
          </w:r>
        </w:p>
        <w:p w14:paraId="3BD49BF4" w14:textId="77777777" w:rsidR="00483FD6" w:rsidRDefault="00483FD6">
          <w:pPr>
            <w:pStyle w:val="TOC5"/>
            <w:rPr>
              <w:rFonts w:asciiTheme="minorHAnsi" w:hAnsiTheme="minorHAnsi" w:cstheme="minorBidi"/>
              <w:kern w:val="2"/>
              <w:sz w:val="21"/>
              <w:szCs w:val="22"/>
              <w:lang w:val="en-US" w:eastAsia="zh-CN"/>
            </w:rPr>
          </w:pPr>
          <w:r>
            <w:t>6.30.2.2.4</w:t>
          </w:r>
          <w:r>
            <w:rPr>
              <w:rFonts w:asciiTheme="minorHAnsi" w:hAnsiTheme="minorHAnsi" w:cstheme="minorBidi"/>
              <w:kern w:val="2"/>
              <w:sz w:val="21"/>
              <w:szCs w:val="22"/>
              <w:lang w:val="en-US" w:eastAsia="zh-CN"/>
            </w:rPr>
            <w:tab/>
          </w:r>
          <w:r>
            <w:t>Triggering the EAS IP Address Replacement in Local PSA UPF after DNAI Change</w:t>
          </w:r>
          <w:r>
            <w:tab/>
          </w:r>
          <w:r>
            <w:fldChar w:fldCharType="begin"/>
          </w:r>
          <w:r>
            <w:instrText xml:space="preserve"> PAGEREF _Toc54944107 \h </w:instrText>
          </w:r>
          <w:r>
            <w:fldChar w:fldCharType="separate"/>
          </w:r>
          <w:r>
            <w:t>146</w:t>
          </w:r>
          <w:r>
            <w:fldChar w:fldCharType="end"/>
          </w:r>
        </w:p>
        <w:p w14:paraId="666FC577" w14:textId="77777777" w:rsidR="00483FD6" w:rsidRDefault="00483FD6">
          <w:pPr>
            <w:pStyle w:val="TOC5"/>
            <w:rPr>
              <w:rFonts w:asciiTheme="minorHAnsi" w:hAnsiTheme="minorHAnsi" w:cstheme="minorBidi"/>
              <w:kern w:val="2"/>
              <w:sz w:val="21"/>
              <w:szCs w:val="22"/>
              <w:lang w:val="en-US" w:eastAsia="zh-CN"/>
            </w:rPr>
          </w:pPr>
          <w:r>
            <w:t>6.30.2.2.5</w:t>
          </w:r>
          <w:r>
            <w:rPr>
              <w:rFonts w:asciiTheme="minorHAnsi" w:hAnsiTheme="minorHAnsi" w:cstheme="minorBidi"/>
              <w:kern w:val="2"/>
              <w:sz w:val="21"/>
              <w:szCs w:val="22"/>
              <w:lang w:val="en-US" w:eastAsia="zh-CN"/>
            </w:rPr>
            <w:tab/>
          </w:r>
          <w:r>
            <w:t>AF triggered EAS migration in 5GC</w:t>
          </w:r>
          <w:r>
            <w:tab/>
          </w:r>
          <w:r>
            <w:fldChar w:fldCharType="begin"/>
          </w:r>
          <w:r>
            <w:instrText xml:space="preserve"> PAGEREF _Toc54944108 \h </w:instrText>
          </w:r>
          <w:r>
            <w:fldChar w:fldCharType="separate"/>
          </w:r>
          <w:r>
            <w:t>146</w:t>
          </w:r>
          <w:r>
            <w:fldChar w:fldCharType="end"/>
          </w:r>
        </w:p>
        <w:p w14:paraId="68F760A9" w14:textId="77777777" w:rsidR="00483FD6" w:rsidRDefault="00483FD6">
          <w:pPr>
            <w:pStyle w:val="TOC3"/>
            <w:rPr>
              <w:rFonts w:asciiTheme="minorHAnsi" w:hAnsiTheme="minorHAnsi" w:cstheme="minorBidi"/>
              <w:kern w:val="2"/>
              <w:sz w:val="21"/>
              <w:szCs w:val="22"/>
              <w:lang w:val="en-US" w:eastAsia="zh-CN"/>
            </w:rPr>
          </w:pPr>
          <w:r w:rsidRPr="00AA6490">
            <w:rPr>
              <w:rFonts w:eastAsia="宋体"/>
              <w:lang w:eastAsia="zh-CN"/>
            </w:rPr>
            <w:t>6.30.3</w:t>
          </w:r>
          <w:r>
            <w:rPr>
              <w:rFonts w:asciiTheme="minorHAnsi" w:hAnsiTheme="minorHAnsi" w:cstheme="minorBidi"/>
              <w:kern w:val="2"/>
              <w:sz w:val="21"/>
              <w:szCs w:val="22"/>
              <w:lang w:val="en-US" w:eastAsia="zh-CN"/>
            </w:rPr>
            <w:tab/>
          </w:r>
          <w:r w:rsidRPr="00AA6490">
            <w:rPr>
              <w:rFonts w:eastAsia="宋体"/>
              <w:lang w:eastAsia="zh-CN"/>
            </w:rPr>
            <w:t>Impacts on services, entities and interfaces</w:t>
          </w:r>
          <w:r>
            <w:tab/>
          </w:r>
          <w:r>
            <w:fldChar w:fldCharType="begin"/>
          </w:r>
          <w:r>
            <w:instrText xml:space="preserve"> PAGEREF _Toc54944109 \h </w:instrText>
          </w:r>
          <w:r>
            <w:fldChar w:fldCharType="separate"/>
          </w:r>
          <w:r>
            <w:t>148</w:t>
          </w:r>
          <w:r>
            <w:fldChar w:fldCharType="end"/>
          </w:r>
        </w:p>
        <w:p w14:paraId="75442BF4" w14:textId="77777777" w:rsidR="00483FD6" w:rsidRDefault="00483FD6">
          <w:pPr>
            <w:pStyle w:val="TOC2"/>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Solution #31 Application Relocation with UE assistance</w:t>
          </w:r>
          <w:r>
            <w:tab/>
          </w:r>
          <w:r>
            <w:fldChar w:fldCharType="begin"/>
          </w:r>
          <w:r>
            <w:instrText xml:space="preserve"> PAGEREF _Toc54944110 \h </w:instrText>
          </w:r>
          <w:r>
            <w:fldChar w:fldCharType="separate"/>
          </w:r>
          <w:r>
            <w:t>148</w:t>
          </w:r>
          <w:r>
            <w:fldChar w:fldCharType="end"/>
          </w:r>
        </w:p>
        <w:p w14:paraId="53571372" w14:textId="77777777" w:rsidR="00483FD6" w:rsidRDefault="00483FD6">
          <w:pPr>
            <w:pStyle w:val="TOC3"/>
            <w:rPr>
              <w:rFonts w:asciiTheme="minorHAnsi" w:hAnsiTheme="minorHAnsi" w:cstheme="minorBidi"/>
              <w:kern w:val="2"/>
              <w:sz w:val="21"/>
              <w:szCs w:val="22"/>
              <w:lang w:val="en-US" w:eastAsia="zh-CN"/>
            </w:rPr>
          </w:pPr>
          <w:r>
            <w:rPr>
              <w:lang w:eastAsia="zh-CN"/>
            </w:rPr>
            <w:t>6.31.1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_Toc54944111 \h </w:instrText>
          </w:r>
          <w:r>
            <w:fldChar w:fldCharType="separate"/>
          </w:r>
          <w:r>
            <w:t>148</w:t>
          </w:r>
          <w:r>
            <w:fldChar w:fldCharType="end"/>
          </w:r>
        </w:p>
        <w:p w14:paraId="4E91D428" w14:textId="77777777" w:rsidR="00483FD6" w:rsidRDefault="00483FD6">
          <w:pPr>
            <w:pStyle w:val="TOC3"/>
            <w:rPr>
              <w:rFonts w:asciiTheme="minorHAnsi" w:hAnsiTheme="minorHAnsi" w:cstheme="minorBidi"/>
              <w:kern w:val="2"/>
              <w:sz w:val="21"/>
              <w:szCs w:val="22"/>
              <w:lang w:val="en-US" w:eastAsia="zh-CN"/>
            </w:rPr>
          </w:pPr>
          <w:r>
            <w:rPr>
              <w:lang w:eastAsia="zh-CN"/>
            </w:rPr>
            <w:t>6.31.2</w:t>
          </w:r>
          <w:r>
            <w:rPr>
              <w:rFonts w:asciiTheme="minorHAnsi" w:hAnsiTheme="minorHAnsi" w:cstheme="minorBidi"/>
              <w:kern w:val="2"/>
              <w:sz w:val="21"/>
              <w:szCs w:val="22"/>
              <w:lang w:val="en-US" w:eastAsia="zh-CN"/>
            </w:rPr>
            <w:tab/>
          </w:r>
          <w:r>
            <w:rPr>
              <w:lang w:eastAsia="zh-CN"/>
            </w:rPr>
            <w:t>Procedure for EAS relocation</w:t>
          </w:r>
          <w:r>
            <w:tab/>
          </w:r>
          <w:r>
            <w:fldChar w:fldCharType="begin"/>
          </w:r>
          <w:r>
            <w:instrText xml:space="preserve"> PAGEREF _Toc54944112 \h </w:instrText>
          </w:r>
          <w:r>
            <w:fldChar w:fldCharType="separate"/>
          </w:r>
          <w:r>
            <w:t>149</w:t>
          </w:r>
          <w:r>
            <w:fldChar w:fldCharType="end"/>
          </w:r>
        </w:p>
        <w:p w14:paraId="4B84D0E8" w14:textId="77777777" w:rsidR="00483FD6" w:rsidRDefault="00483FD6">
          <w:pPr>
            <w:pStyle w:val="TOC3"/>
            <w:rPr>
              <w:rFonts w:asciiTheme="minorHAnsi" w:hAnsiTheme="minorHAnsi" w:cstheme="minorBidi"/>
              <w:kern w:val="2"/>
              <w:sz w:val="21"/>
              <w:szCs w:val="22"/>
              <w:lang w:val="en-US" w:eastAsia="zh-CN"/>
            </w:rPr>
          </w:pPr>
          <w:r>
            <w:rPr>
              <w:lang w:eastAsia="zh-CN"/>
            </w:rPr>
            <w:t>6.31.3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_Toc54944113 \h </w:instrText>
          </w:r>
          <w:r>
            <w:fldChar w:fldCharType="separate"/>
          </w:r>
          <w:r>
            <w:t>150</w:t>
          </w:r>
          <w:r>
            <w:fldChar w:fldCharType="end"/>
          </w:r>
        </w:p>
        <w:p w14:paraId="414F2DF8" w14:textId="77777777" w:rsidR="00483FD6" w:rsidRDefault="00483FD6">
          <w:pPr>
            <w:pStyle w:val="TOC2"/>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Solution #32: UE DNS cache flush</w:t>
          </w:r>
          <w:r>
            <w:tab/>
          </w:r>
          <w:r>
            <w:fldChar w:fldCharType="begin"/>
          </w:r>
          <w:r>
            <w:instrText xml:space="preserve"> PAGEREF _Toc54944114 \h </w:instrText>
          </w:r>
          <w:r>
            <w:fldChar w:fldCharType="separate"/>
          </w:r>
          <w:r>
            <w:t>151</w:t>
          </w:r>
          <w:r>
            <w:fldChar w:fldCharType="end"/>
          </w:r>
        </w:p>
        <w:p w14:paraId="15A36D32" w14:textId="77777777" w:rsidR="00483FD6" w:rsidRDefault="00483FD6">
          <w:pPr>
            <w:pStyle w:val="TOC3"/>
            <w:rPr>
              <w:rFonts w:asciiTheme="minorHAnsi" w:hAnsiTheme="minorHAnsi" w:cstheme="minorBidi"/>
              <w:kern w:val="2"/>
              <w:sz w:val="21"/>
              <w:szCs w:val="22"/>
              <w:lang w:val="en-US" w:eastAsia="zh-CN"/>
            </w:rPr>
          </w:pPr>
          <w:r>
            <w:t>6.32.1</w:t>
          </w:r>
          <w:r>
            <w:rPr>
              <w:rFonts w:asciiTheme="minorHAnsi" w:hAnsiTheme="minorHAnsi" w:cstheme="minorBidi"/>
              <w:kern w:val="2"/>
              <w:sz w:val="21"/>
              <w:szCs w:val="22"/>
              <w:lang w:val="en-US" w:eastAsia="zh-CN"/>
            </w:rPr>
            <w:tab/>
          </w:r>
          <w:r>
            <w:t>Description</w:t>
          </w:r>
          <w:r>
            <w:tab/>
          </w:r>
          <w:r>
            <w:fldChar w:fldCharType="begin"/>
          </w:r>
          <w:r>
            <w:instrText xml:space="preserve"> PAGEREF _Toc54944115 \h </w:instrText>
          </w:r>
          <w:r>
            <w:fldChar w:fldCharType="separate"/>
          </w:r>
          <w:r>
            <w:t>151</w:t>
          </w:r>
          <w:r>
            <w:fldChar w:fldCharType="end"/>
          </w:r>
        </w:p>
        <w:p w14:paraId="39A0D26F" w14:textId="77777777" w:rsidR="00483FD6" w:rsidRDefault="00483FD6">
          <w:pPr>
            <w:pStyle w:val="TOC3"/>
            <w:rPr>
              <w:rFonts w:asciiTheme="minorHAnsi" w:hAnsiTheme="minorHAnsi" w:cstheme="minorBidi"/>
              <w:kern w:val="2"/>
              <w:sz w:val="21"/>
              <w:szCs w:val="22"/>
              <w:lang w:val="en-US" w:eastAsia="zh-CN"/>
            </w:rPr>
          </w:pPr>
          <w:r>
            <w:t>6.32.2</w:t>
          </w:r>
          <w:r>
            <w:rPr>
              <w:rFonts w:asciiTheme="minorHAnsi" w:hAnsiTheme="minorHAnsi" w:cstheme="minorBidi"/>
              <w:kern w:val="2"/>
              <w:sz w:val="21"/>
              <w:szCs w:val="22"/>
              <w:lang w:val="en-US" w:eastAsia="zh-CN"/>
            </w:rPr>
            <w:tab/>
          </w:r>
          <w:r>
            <w:t>Procedures</w:t>
          </w:r>
          <w:r>
            <w:tab/>
          </w:r>
          <w:r>
            <w:fldChar w:fldCharType="begin"/>
          </w:r>
          <w:r>
            <w:instrText xml:space="preserve"> PAGEREF _Toc54944116 \h </w:instrText>
          </w:r>
          <w:r>
            <w:fldChar w:fldCharType="separate"/>
          </w:r>
          <w:r>
            <w:t>152</w:t>
          </w:r>
          <w:r>
            <w:fldChar w:fldCharType="end"/>
          </w:r>
        </w:p>
        <w:p w14:paraId="69B5B9CC" w14:textId="77777777" w:rsidR="00483FD6" w:rsidRDefault="00483FD6">
          <w:pPr>
            <w:pStyle w:val="TOC3"/>
            <w:rPr>
              <w:rFonts w:asciiTheme="minorHAnsi" w:hAnsiTheme="minorHAnsi" w:cstheme="minorBidi"/>
              <w:kern w:val="2"/>
              <w:sz w:val="21"/>
              <w:szCs w:val="22"/>
              <w:lang w:val="en-US" w:eastAsia="zh-CN"/>
            </w:rPr>
          </w:pPr>
          <w:r>
            <w:rPr>
              <w:lang w:eastAsia="zh-CN"/>
            </w:rPr>
            <w:t>6.32.3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_Toc54944117 \h </w:instrText>
          </w:r>
          <w:r>
            <w:fldChar w:fldCharType="separate"/>
          </w:r>
          <w:r>
            <w:t>152</w:t>
          </w:r>
          <w:r>
            <w:fldChar w:fldCharType="end"/>
          </w:r>
        </w:p>
        <w:p w14:paraId="7BA5C044" w14:textId="77777777" w:rsidR="00483FD6" w:rsidRDefault="00483FD6">
          <w:pPr>
            <w:pStyle w:val="TOC2"/>
            <w:rPr>
              <w:rFonts w:asciiTheme="minorHAnsi" w:hAnsiTheme="minorHAnsi" w:cstheme="minorBidi"/>
              <w:kern w:val="2"/>
              <w:sz w:val="21"/>
              <w:szCs w:val="22"/>
              <w:lang w:val="en-US" w:eastAsia="zh-CN"/>
            </w:rPr>
          </w:pPr>
          <w:r>
            <w:t>6.33</w:t>
          </w:r>
          <w:r>
            <w:rPr>
              <w:rFonts w:asciiTheme="minorHAnsi" w:hAnsiTheme="minorHAnsi" w:cstheme="minorBidi"/>
              <w:kern w:val="2"/>
              <w:sz w:val="21"/>
              <w:szCs w:val="22"/>
              <w:lang w:val="en-US" w:eastAsia="zh-CN"/>
            </w:rPr>
            <w:tab/>
          </w:r>
          <w:r>
            <w:t>Solution #33: IP preserving PSA relocation</w:t>
          </w:r>
          <w:r>
            <w:tab/>
          </w:r>
          <w:r>
            <w:fldChar w:fldCharType="begin"/>
          </w:r>
          <w:r>
            <w:instrText xml:space="preserve"> PAGEREF _Toc54944118 \h </w:instrText>
          </w:r>
          <w:r>
            <w:fldChar w:fldCharType="separate"/>
          </w:r>
          <w:r>
            <w:t>153</w:t>
          </w:r>
          <w:r>
            <w:fldChar w:fldCharType="end"/>
          </w:r>
        </w:p>
        <w:p w14:paraId="20CDE5E5" w14:textId="77777777" w:rsidR="00483FD6" w:rsidRDefault="00483FD6">
          <w:pPr>
            <w:pStyle w:val="TOC3"/>
            <w:rPr>
              <w:rFonts w:asciiTheme="minorHAnsi" w:hAnsiTheme="minorHAnsi" w:cstheme="minorBidi"/>
              <w:kern w:val="2"/>
              <w:sz w:val="21"/>
              <w:szCs w:val="22"/>
              <w:lang w:val="en-US" w:eastAsia="zh-CN"/>
            </w:rPr>
          </w:pPr>
          <w:r>
            <w:t>6.33.1</w:t>
          </w:r>
          <w:r>
            <w:rPr>
              <w:rFonts w:asciiTheme="minorHAnsi" w:hAnsiTheme="minorHAnsi" w:cstheme="minorBidi"/>
              <w:kern w:val="2"/>
              <w:sz w:val="21"/>
              <w:szCs w:val="22"/>
              <w:lang w:val="en-US" w:eastAsia="zh-CN"/>
            </w:rPr>
            <w:tab/>
          </w:r>
          <w:r>
            <w:t>Description</w:t>
          </w:r>
          <w:r>
            <w:tab/>
          </w:r>
          <w:r>
            <w:fldChar w:fldCharType="begin"/>
          </w:r>
          <w:r>
            <w:instrText xml:space="preserve"> PAGEREF _Toc54944119 \h </w:instrText>
          </w:r>
          <w:r>
            <w:fldChar w:fldCharType="separate"/>
          </w:r>
          <w:r>
            <w:t>153</w:t>
          </w:r>
          <w:r>
            <w:fldChar w:fldCharType="end"/>
          </w:r>
        </w:p>
        <w:p w14:paraId="15F938F8" w14:textId="77777777" w:rsidR="00483FD6" w:rsidRDefault="00483FD6">
          <w:pPr>
            <w:pStyle w:val="TOC3"/>
            <w:rPr>
              <w:rFonts w:asciiTheme="minorHAnsi" w:hAnsiTheme="minorHAnsi" w:cstheme="minorBidi"/>
              <w:kern w:val="2"/>
              <w:sz w:val="21"/>
              <w:szCs w:val="22"/>
              <w:lang w:val="en-US" w:eastAsia="zh-CN"/>
            </w:rPr>
          </w:pPr>
          <w:r>
            <w:t>6.33.2</w:t>
          </w:r>
          <w:r>
            <w:rPr>
              <w:rFonts w:asciiTheme="minorHAnsi" w:hAnsiTheme="minorHAnsi" w:cstheme="minorBidi"/>
              <w:kern w:val="2"/>
              <w:sz w:val="21"/>
              <w:szCs w:val="22"/>
              <w:lang w:val="en-US" w:eastAsia="zh-CN"/>
            </w:rPr>
            <w:tab/>
          </w:r>
          <w:r>
            <w:t>Procedures</w:t>
          </w:r>
          <w:r>
            <w:tab/>
          </w:r>
          <w:r>
            <w:fldChar w:fldCharType="begin"/>
          </w:r>
          <w:r>
            <w:instrText xml:space="preserve"> PAGEREF _Toc54944120 \h </w:instrText>
          </w:r>
          <w:r>
            <w:fldChar w:fldCharType="separate"/>
          </w:r>
          <w:r>
            <w:t>154</w:t>
          </w:r>
          <w:r>
            <w:fldChar w:fldCharType="end"/>
          </w:r>
        </w:p>
        <w:p w14:paraId="150B2D1B" w14:textId="77777777" w:rsidR="00483FD6" w:rsidRDefault="00483FD6">
          <w:pPr>
            <w:pStyle w:val="TOC4"/>
            <w:rPr>
              <w:rFonts w:asciiTheme="minorHAnsi" w:hAnsiTheme="minorHAnsi" w:cstheme="minorBidi"/>
              <w:kern w:val="2"/>
              <w:sz w:val="21"/>
              <w:szCs w:val="22"/>
              <w:lang w:val="en-US" w:eastAsia="zh-CN"/>
            </w:rPr>
          </w:pPr>
          <w:r>
            <w:t>6.33.2.1</w:t>
          </w:r>
          <w:r>
            <w:rPr>
              <w:rFonts w:asciiTheme="minorHAnsi" w:hAnsiTheme="minorHAnsi" w:cstheme="minorBidi"/>
              <w:kern w:val="2"/>
              <w:sz w:val="21"/>
              <w:szCs w:val="22"/>
              <w:lang w:val="en-US" w:eastAsia="zh-CN"/>
            </w:rPr>
            <w:tab/>
          </w:r>
          <w:r>
            <w:t>PSA relocation triggered by UP event notification</w:t>
          </w:r>
          <w:r>
            <w:tab/>
          </w:r>
          <w:r>
            <w:fldChar w:fldCharType="begin"/>
          </w:r>
          <w:r>
            <w:instrText xml:space="preserve"> PAGEREF _Toc54944121 \h </w:instrText>
          </w:r>
          <w:r>
            <w:fldChar w:fldCharType="separate"/>
          </w:r>
          <w:r>
            <w:t>154</w:t>
          </w:r>
          <w:r>
            <w:fldChar w:fldCharType="end"/>
          </w:r>
        </w:p>
        <w:p w14:paraId="68CE2253" w14:textId="77777777" w:rsidR="00483FD6" w:rsidRDefault="00483FD6">
          <w:pPr>
            <w:pStyle w:val="TOC4"/>
            <w:rPr>
              <w:rFonts w:asciiTheme="minorHAnsi" w:hAnsiTheme="minorHAnsi" w:cstheme="minorBidi"/>
              <w:kern w:val="2"/>
              <w:sz w:val="21"/>
              <w:szCs w:val="22"/>
              <w:lang w:val="en-US" w:eastAsia="zh-CN"/>
            </w:rPr>
          </w:pPr>
          <w:r>
            <w:t>6.33.2.2</w:t>
          </w:r>
          <w:r>
            <w:rPr>
              <w:rFonts w:asciiTheme="minorHAnsi" w:hAnsiTheme="minorHAnsi" w:cstheme="minorBidi"/>
              <w:kern w:val="2"/>
              <w:sz w:val="21"/>
              <w:szCs w:val="22"/>
              <w:lang w:val="en-US" w:eastAsia="zh-CN"/>
            </w:rPr>
            <w:tab/>
          </w:r>
          <w:r>
            <w:t>PSA relocation (without UP event notification)</w:t>
          </w:r>
          <w:r>
            <w:tab/>
          </w:r>
          <w:r>
            <w:fldChar w:fldCharType="begin"/>
          </w:r>
          <w:r>
            <w:instrText xml:space="preserve"> PAGEREF _Toc54944122 \h </w:instrText>
          </w:r>
          <w:r>
            <w:fldChar w:fldCharType="separate"/>
          </w:r>
          <w:r>
            <w:t>155</w:t>
          </w:r>
          <w:r>
            <w:fldChar w:fldCharType="end"/>
          </w:r>
        </w:p>
        <w:p w14:paraId="4707A8DD" w14:textId="77777777" w:rsidR="00483FD6" w:rsidRDefault="00483FD6">
          <w:pPr>
            <w:pStyle w:val="TOC3"/>
            <w:rPr>
              <w:rFonts w:asciiTheme="minorHAnsi" w:hAnsiTheme="minorHAnsi" w:cstheme="minorBidi"/>
              <w:kern w:val="2"/>
              <w:sz w:val="21"/>
              <w:szCs w:val="22"/>
              <w:lang w:val="en-US" w:eastAsia="zh-CN"/>
            </w:rPr>
          </w:pPr>
          <w:r>
            <w:t>6.33.3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_Toc54944123 \h </w:instrText>
          </w:r>
          <w:r>
            <w:fldChar w:fldCharType="separate"/>
          </w:r>
          <w:r>
            <w:t>156</w:t>
          </w:r>
          <w:r>
            <w:fldChar w:fldCharType="end"/>
          </w:r>
        </w:p>
        <w:p w14:paraId="0BE5F08B" w14:textId="77777777" w:rsidR="00483FD6" w:rsidRDefault="00483FD6">
          <w:pPr>
            <w:pStyle w:val="TOC2"/>
            <w:rPr>
              <w:rFonts w:asciiTheme="minorHAnsi" w:hAnsiTheme="minorHAnsi" w:cstheme="minorBidi"/>
              <w:kern w:val="2"/>
              <w:sz w:val="21"/>
              <w:szCs w:val="22"/>
              <w:lang w:val="en-US" w:eastAsia="zh-CN"/>
            </w:rPr>
          </w:pPr>
          <w:r>
            <w:t>6.34</w:t>
          </w:r>
          <w:r>
            <w:rPr>
              <w:rFonts w:asciiTheme="minorHAnsi" w:hAnsiTheme="minorHAnsi" w:cstheme="minorBidi"/>
              <w:kern w:val="2"/>
              <w:sz w:val="21"/>
              <w:szCs w:val="22"/>
              <w:lang w:val="en-US" w:eastAsia="zh-CN"/>
            </w:rPr>
            <w:tab/>
          </w:r>
          <w:r>
            <w:t>Solution #34: Local DN notification to the UE during ULCL operations</w:t>
          </w:r>
          <w:r>
            <w:tab/>
          </w:r>
          <w:r>
            <w:fldChar w:fldCharType="begin"/>
          </w:r>
          <w:r>
            <w:instrText xml:space="preserve"> PAGEREF _Toc54944124 \h </w:instrText>
          </w:r>
          <w:r>
            <w:fldChar w:fldCharType="separate"/>
          </w:r>
          <w:r>
            <w:t>157</w:t>
          </w:r>
          <w:r>
            <w:fldChar w:fldCharType="end"/>
          </w:r>
        </w:p>
        <w:p w14:paraId="0F49B833" w14:textId="77777777" w:rsidR="00483FD6" w:rsidRDefault="00483FD6">
          <w:pPr>
            <w:pStyle w:val="TOC3"/>
            <w:rPr>
              <w:rFonts w:asciiTheme="minorHAnsi" w:hAnsiTheme="minorHAnsi" w:cstheme="minorBidi"/>
              <w:kern w:val="2"/>
              <w:sz w:val="21"/>
              <w:szCs w:val="22"/>
              <w:lang w:val="en-US" w:eastAsia="zh-CN"/>
            </w:rPr>
          </w:pPr>
          <w:r>
            <w:t>6.34.1</w:t>
          </w:r>
          <w:r>
            <w:rPr>
              <w:rFonts w:asciiTheme="minorHAnsi" w:hAnsiTheme="minorHAnsi" w:cstheme="minorBidi"/>
              <w:kern w:val="2"/>
              <w:sz w:val="21"/>
              <w:szCs w:val="22"/>
              <w:lang w:val="en-US" w:eastAsia="zh-CN"/>
            </w:rPr>
            <w:tab/>
          </w:r>
          <w:r>
            <w:t>Description</w:t>
          </w:r>
          <w:r>
            <w:tab/>
          </w:r>
          <w:r>
            <w:fldChar w:fldCharType="begin"/>
          </w:r>
          <w:r>
            <w:instrText xml:space="preserve"> PAGEREF _Toc54944125 \h </w:instrText>
          </w:r>
          <w:r>
            <w:fldChar w:fldCharType="separate"/>
          </w:r>
          <w:r>
            <w:t>157</w:t>
          </w:r>
          <w:r>
            <w:fldChar w:fldCharType="end"/>
          </w:r>
        </w:p>
        <w:p w14:paraId="1A2C3CBE" w14:textId="77777777" w:rsidR="00483FD6" w:rsidRDefault="00483FD6">
          <w:pPr>
            <w:pStyle w:val="TOC3"/>
            <w:rPr>
              <w:rFonts w:asciiTheme="minorHAnsi" w:hAnsiTheme="minorHAnsi" w:cstheme="minorBidi"/>
              <w:kern w:val="2"/>
              <w:sz w:val="21"/>
              <w:szCs w:val="22"/>
              <w:lang w:val="en-US" w:eastAsia="zh-CN"/>
            </w:rPr>
          </w:pPr>
          <w:r>
            <w:t>6.34.2</w:t>
          </w:r>
          <w:r>
            <w:rPr>
              <w:rFonts w:asciiTheme="minorHAnsi" w:hAnsiTheme="minorHAnsi" w:cstheme="minorBidi"/>
              <w:kern w:val="2"/>
              <w:sz w:val="21"/>
              <w:szCs w:val="22"/>
              <w:lang w:val="en-US" w:eastAsia="zh-CN"/>
            </w:rPr>
            <w:tab/>
          </w:r>
          <w:r>
            <w:t>Procedures</w:t>
          </w:r>
          <w:r>
            <w:tab/>
          </w:r>
          <w:r>
            <w:fldChar w:fldCharType="begin"/>
          </w:r>
          <w:r>
            <w:instrText xml:space="preserve"> PAGEREF _Toc54944126 \h </w:instrText>
          </w:r>
          <w:r>
            <w:fldChar w:fldCharType="separate"/>
          </w:r>
          <w:r>
            <w:t>159</w:t>
          </w:r>
          <w:r>
            <w:fldChar w:fldCharType="end"/>
          </w:r>
        </w:p>
        <w:p w14:paraId="2E23120D" w14:textId="77777777" w:rsidR="00483FD6" w:rsidRDefault="00483FD6">
          <w:pPr>
            <w:pStyle w:val="TOC4"/>
            <w:rPr>
              <w:rFonts w:asciiTheme="minorHAnsi" w:hAnsiTheme="minorHAnsi" w:cstheme="minorBidi"/>
              <w:kern w:val="2"/>
              <w:sz w:val="21"/>
              <w:szCs w:val="22"/>
              <w:lang w:val="en-US" w:eastAsia="zh-CN"/>
            </w:rPr>
          </w:pPr>
          <w:r>
            <w:lastRenderedPageBreak/>
            <w:t>6.34.2.1</w:t>
          </w:r>
          <w:r>
            <w:rPr>
              <w:rFonts w:asciiTheme="minorHAnsi" w:hAnsiTheme="minorHAnsi" w:cstheme="minorBidi"/>
              <w:kern w:val="2"/>
              <w:sz w:val="21"/>
              <w:szCs w:val="22"/>
              <w:lang w:val="en-US" w:eastAsia="zh-CN"/>
            </w:rPr>
            <w:tab/>
          </w:r>
          <w:r>
            <w:t>Overview of local DN notification</w:t>
          </w:r>
          <w:r>
            <w:tab/>
          </w:r>
          <w:r>
            <w:fldChar w:fldCharType="begin"/>
          </w:r>
          <w:r>
            <w:instrText xml:space="preserve"> PAGEREF _Toc54944127 \h </w:instrText>
          </w:r>
          <w:r>
            <w:fldChar w:fldCharType="separate"/>
          </w:r>
          <w:r>
            <w:t>159</w:t>
          </w:r>
          <w:r>
            <w:fldChar w:fldCharType="end"/>
          </w:r>
        </w:p>
        <w:p w14:paraId="12784C13" w14:textId="77777777" w:rsidR="00483FD6" w:rsidRDefault="00483FD6">
          <w:pPr>
            <w:pStyle w:val="TOC4"/>
            <w:rPr>
              <w:rFonts w:asciiTheme="minorHAnsi" w:hAnsiTheme="minorHAnsi" w:cstheme="minorBidi"/>
              <w:kern w:val="2"/>
              <w:sz w:val="21"/>
              <w:szCs w:val="22"/>
              <w:lang w:val="en-US" w:eastAsia="zh-CN"/>
            </w:rPr>
          </w:pPr>
          <w:r w:rsidRPr="00AA6490">
            <w:rPr>
              <w:rFonts w:eastAsia="Malgun Gothic"/>
              <w:lang w:eastAsia="ko-KR"/>
            </w:rPr>
            <w:t>6.34.2.2</w:t>
          </w:r>
          <w:r>
            <w:rPr>
              <w:rFonts w:asciiTheme="minorHAnsi" w:hAnsiTheme="minorHAnsi" w:cstheme="minorBidi"/>
              <w:kern w:val="2"/>
              <w:sz w:val="21"/>
              <w:szCs w:val="22"/>
              <w:lang w:val="en-US" w:eastAsia="zh-CN"/>
            </w:rPr>
            <w:tab/>
          </w:r>
          <w:r w:rsidRPr="00AA6490">
            <w:rPr>
              <w:rFonts w:eastAsia="Malgun Gothic"/>
              <w:lang w:eastAsia="ko-KR"/>
            </w:rPr>
            <w:t>Procedure for local DN notification control by PCF during local PSA insertion/relocation/removal</w:t>
          </w:r>
          <w:r>
            <w:tab/>
          </w:r>
          <w:r>
            <w:fldChar w:fldCharType="begin"/>
          </w:r>
          <w:r>
            <w:instrText xml:space="preserve"> PAGEREF _Toc54944128 \h </w:instrText>
          </w:r>
          <w:r>
            <w:fldChar w:fldCharType="separate"/>
          </w:r>
          <w:r>
            <w:t>161</w:t>
          </w:r>
          <w:r>
            <w:fldChar w:fldCharType="end"/>
          </w:r>
        </w:p>
        <w:p w14:paraId="2C0B3617" w14:textId="77777777" w:rsidR="00483FD6" w:rsidRDefault="00483FD6">
          <w:pPr>
            <w:pStyle w:val="TOC4"/>
            <w:rPr>
              <w:rFonts w:asciiTheme="minorHAnsi" w:hAnsiTheme="minorHAnsi" w:cstheme="minorBidi"/>
              <w:kern w:val="2"/>
              <w:sz w:val="21"/>
              <w:szCs w:val="22"/>
              <w:lang w:val="en-US" w:eastAsia="zh-CN"/>
            </w:rPr>
          </w:pPr>
          <w:r>
            <w:t>6.34.2.3</w:t>
          </w:r>
          <w:r>
            <w:rPr>
              <w:rFonts w:asciiTheme="minorHAnsi" w:hAnsiTheme="minorHAnsi" w:cstheme="minorBidi"/>
              <w:kern w:val="2"/>
              <w:sz w:val="21"/>
              <w:szCs w:val="22"/>
              <w:lang w:val="en-US" w:eastAsia="zh-CN"/>
            </w:rPr>
            <w:tab/>
          </w:r>
          <w:r>
            <w:t>Procedure for AF requested local DN notification control during local PSA relocation</w:t>
          </w:r>
          <w:r>
            <w:tab/>
          </w:r>
          <w:r>
            <w:fldChar w:fldCharType="begin"/>
          </w:r>
          <w:r>
            <w:instrText xml:space="preserve"> PAGEREF _Toc54944129 \h </w:instrText>
          </w:r>
          <w:r>
            <w:fldChar w:fldCharType="separate"/>
          </w:r>
          <w:r>
            <w:t>163</w:t>
          </w:r>
          <w:r>
            <w:fldChar w:fldCharType="end"/>
          </w:r>
        </w:p>
        <w:p w14:paraId="4526EB3E" w14:textId="77777777" w:rsidR="00483FD6" w:rsidRDefault="00483FD6">
          <w:pPr>
            <w:pStyle w:val="TOC3"/>
            <w:rPr>
              <w:rFonts w:asciiTheme="minorHAnsi" w:hAnsiTheme="minorHAnsi" w:cstheme="minorBidi"/>
              <w:kern w:val="2"/>
              <w:sz w:val="21"/>
              <w:szCs w:val="22"/>
              <w:lang w:val="en-US" w:eastAsia="zh-CN"/>
            </w:rPr>
          </w:pPr>
          <w:r>
            <w:t>6.34.3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_Toc54944130 \h </w:instrText>
          </w:r>
          <w:r>
            <w:fldChar w:fldCharType="separate"/>
          </w:r>
          <w:r>
            <w:t>165</w:t>
          </w:r>
          <w:r>
            <w:fldChar w:fldCharType="end"/>
          </w:r>
        </w:p>
        <w:p w14:paraId="011B9008" w14:textId="77777777" w:rsidR="00483FD6" w:rsidRDefault="00483FD6">
          <w:pPr>
            <w:pStyle w:val="TOC2"/>
            <w:rPr>
              <w:rFonts w:asciiTheme="minorHAnsi" w:hAnsiTheme="minorHAnsi" w:cstheme="minorBidi"/>
              <w:kern w:val="2"/>
              <w:sz w:val="21"/>
              <w:szCs w:val="22"/>
              <w:lang w:val="en-US" w:eastAsia="zh-CN"/>
            </w:rPr>
          </w:pPr>
          <w:r>
            <w:t>6.35</w:t>
          </w:r>
          <w:r>
            <w:rPr>
              <w:rFonts w:asciiTheme="minorHAnsi" w:hAnsiTheme="minorHAnsi" w:cstheme="minorBidi"/>
              <w:kern w:val="2"/>
              <w:sz w:val="21"/>
              <w:szCs w:val="22"/>
              <w:lang w:val="en-US" w:eastAsia="zh-CN"/>
            </w:rPr>
            <w:tab/>
          </w:r>
          <w:r>
            <w:t>Solution #35: Edge relocation considering with user plane latency requirement (SMF decision)</w:t>
          </w:r>
          <w:r>
            <w:tab/>
          </w:r>
          <w:r>
            <w:fldChar w:fldCharType="begin"/>
          </w:r>
          <w:r>
            <w:instrText xml:space="preserve"> PAGEREF _Toc54944131 \h </w:instrText>
          </w:r>
          <w:r>
            <w:fldChar w:fldCharType="separate"/>
          </w:r>
          <w:r>
            <w:t>165</w:t>
          </w:r>
          <w:r>
            <w:fldChar w:fldCharType="end"/>
          </w:r>
        </w:p>
        <w:p w14:paraId="1971229B" w14:textId="77777777" w:rsidR="00483FD6" w:rsidRDefault="00483FD6">
          <w:pPr>
            <w:pStyle w:val="TOC3"/>
            <w:rPr>
              <w:rFonts w:asciiTheme="minorHAnsi" w:hAnsiTheme="minorHAnsi" w:cstheme="minorBidi"/>
              <w:kern w:val="2"/>
              <w:sz w:val="21"/>
              <w:szCs w:val="22"/>
              <w:lang w:val="en-US" w:eastAsia="zh-CN"/>
            </w:rPr>
          </w:pPr>
          <w:r>
            <w:t>6.35.1</w:t>
          </w:r>
          <w:r>
            <w:rPr>
              <w:rFonts w:asciiTheme="minorHAnsi" w:hAnsiTheme="minorHAnsi" w:cstheme="minorBidi"/>
              <w:kern w:val="2"/>
              <w:sz w:val="21"/>
              <w:szCs w:val="22"/>
              <w:lang w:val="en-US" w:eastAsia="zh-CN"/>
            </w:rPr>
            <w:tab/>
          </w:r>
          <w:r>
            <w:t>Description</w:t>
          </w:r>
          <w:r>
            <w:tab/>
          </w:r>
          <w:r>
            <w:fldChar w:fldCharType="begin"/>
          </w:r>
          <w:r>
            <w:instrText xml:space="preserve"> PAGEREF _Toc54944132 \h </w:instrText>
          </w:r>
          <w:r>
            <w:fldChar w:fldCharType="separate"/>
          </w:r>
          <w:r>
            <w:t>165</w:t>
          </w:r>
          <w:r>
            <w:fldChar w:fldCharType="end"/>
          </w:r>
        </w:p>
        <w:p w14:paraId="2449416B" w14:textId="77777777" w:rsidR="00483FD6" w:rsidRDefault="00483FD6">
          <w:pPr>
            <w:pStyle w:val="TOC3"/>
            <w:rPr>
              <w:rFonts w:asciiTheme="minorHAnsi" w:hAnsiTheme="minorHAnsi" w:cstheme="minorBidi"/>
              <w:kern w:val="2"/>
              <w:sz w:val="21"/>
              <w:szCs w:val="22"/>
              <w:lang w:val="en-US" w:eastAsia="zh-CN"/>
            </w:rPr>
          </w:pPr>
          <w:r>
            <w:t>6.35.2</w:t>
          </w:r>
          <w:r>
            <w:rPr>
              <w:rFonts w:asciiTheme="minorHAnsi" w:hAnsiTheme="minorHAnsi" w:cstheme="minorBidi"/>
              <w:kern w:val="2"/>
              <w:sz w:val="21"/>
              <w:szCs w:val="22"/>
              <w:lang w:val="en-US" w:eastAsia="zh-CN"/>
            </w:rPr>
            <w:tab/>
          </w:r>
          <w:r>
            <w:t>Procedures</w:t>
          </w:r>
          <w:r>
            <w:tab/>
          </w:r>
          <w:r>
            <w:fldChar w:fldCharType="begin"/>
          </w:r>
          <w:r>
            <w:instrText xml:space="preserve"> PAGEREF _Toc54944133 \h </w:instrText>
          </w:r>
          <w:r>
            <w:fldChar w:fldCharType="separate"/>
          </w:r>
          <w:r>
            <w:t>165</w:t>
          </w:r>
          <w:r>
            <w:fldChar w:fldCharType="end"/>
          </w:r>
        </w:p>
        <w:p w14:paraId="295F7230" w14:textId="77777777" w:rsidR="00483FD6" w:rsidRDefault="00483FD6">
          <w:pPr>
            <w:pStyle w:val="TOC3"/>
            <w:rPr>
              <w:rFonts w:asciiTheme="minorHAnsi" w:hAnsiTheme="minorHAnsi" w:cstheme="minorBidi"/>
              <w:kern w:val="2"/>
              <w:sz w:val="21"/>
              <w:szCs w:val="22"/>
              <w:lang w:val="en-US" w:eastAsia="zh-CN"/>
            </w:rPr>
          </w:pPr>
          <w:r>
            <w:t>6.35.3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_Toc54944134 \h </w:instrText>
          </w:r>
          <w:r>
            <w:fldChar w:fldCharType="separate"/>
          </w:r>
          <w:r>
            <w:t>166</w:t>
          </w:r>
          <w:r>
            <w:fldChar w:fldCharType="end"/>
          </w:r>
        </w:p>
        <w:p w14:paraId="4DAC6222" w14:textId="77777777" w:rsidR="00483FD6" w:rsidRDefault="00483FD6">
          <w:pPr>
            <w:pStyle w:val="TOC2"/>
            <w:rPr>
              <w:rFonts w:asciiTheme="minorHAnsi" w:hAnsiTheme="minorHAnsi" w:cstheme="minorBidi"/>
              <w:kern w:val="2"/>
              <w:sz w:val="21"/>
              <w:szCs w:val="22"/>
              <w:lang w:val="en-US" w:eastAsia="zh-CN"/>
            </w:rPr>
          </w:pPr>
          <w:r>
            <w:rPr>
              <w:lang w:eastAsia="zh-CN"/>
            </w:rPr>
            <w:t>6.36</w:t>
          </w:r>
          <w:r>
            <w:rPr>
              <w:rFonts w:asciiTheme="minorHAnsi" w:hAnsiTheme="minorHAnsi" w:cstheme="minorBidi"/>
              <w:kern w:val="2"/>
              <w:sz w:val="21"/>
              <w:szCs w:val="22"/>
              <w:lang w:val="en-US" w:eastAsia="zh-CN"/>
            </w:rPr>
            <w:tab/>
          </w:r>
          <w:r>
            <w:t>Solution</w:t>
          </w:r>
          <w:r>
            <w:rPr>
              <w:lang w:eastAsia="zh-CN"/>
            </w:rPr>
            <w:t xml:space="preserve"> #36</w:t>
          </w:r>
          <w:r>
            <w:t>: Edge relocation considering user plane latency requirement (AF decision)</w:t>
          </w:r>
          <w:r>
            <w:tab/>
          </w:r>
          <w:r>
            <w:fldChar w:fldCharType="begin"/>
          </w:r>
          <w:r>
            <w:instrText xml:space="preserve"> PAGEREF _Toc54944135 \h </w:instrText>
          </w:r>
          <w:r>
            <w:fldChar w:fldCharType="separate"/>
          </w:r>
          <w:r>
            <w:t>167</w:t>
          </w:r>
          <w:r>
            <w:fldChar w:fldCharType="end"/>
          </w:r>
        </w:p>
        <w:p w14:paraId="693D8781" w14:textId="77777777" w:rsidR="00483FD6" w:rsidRDefault="00483FD6">
          <w:pPr>
            <w:pStyle w:val="TOC3"/>
            <w:rPr>
              <w:rFonts w:asciiTheme="minorHAnsi" w:hAnsiTheme="minorHAnsi" w:cstheme="minorBidi"/>
              <w:kern w:val="2"/>
              <w:sz w:val="21"/>
              <w:szCs w:val="22"/>
              <w:lang w:val="en-US" w:eastAsia="zh-CN"/>
            </w:rPr>
          </w:pPr>
          <w:r>
            <w:t>6.36.1</w:t>
          </w:r>
          <w:r>
            <w:rPr>
              <w:rFonts w:asciiTheme="minorHAnsi" w:hAnsiTheme="minorHAnsi" w:cstheme="minorBidi"/>
              <w:kern w:val="2"/>
              <w:sz w:val="21"/>
              <w:szCs w:val="22"/>
              <w:lang w:val="en-US" w:eastAsia="zh-CN"/>
            </w:rPr>
            <w:tab/>
          </w:r>
          <w:r>
            <w:t>Description</w:t>
          </w:r>
          <w:r>
            <w:tab/>
          </w:r>
          <w:r>
            <w:fldChar w:fldCharType="begin"/>
          </w:r>
          <w:r>
            <w:instrText xml:space="preserve"> PAGEREF _Toc54944136 \h </w:instrText>
          </w:r>
          <w:r>
            <w:fldChar w:fldCharType="separate"/>
          </w:r>
          <w:r>
            <w:t>167</w:t>
          </w:r>
          <w:r>
            <w:fldChar w:fldCharType="end"/>
          </w:r>
        </w:p>
        <w:p w14:paraId="78845D97" w14:textId="77777777" w:rsidR="00483FD6" w:rsidRDefault="00483FD6">
          <w:pPr>
            <w:pStyle w:val="TOC3"/>
            <w:rPr>
              <w:rFonts w:asciiTheme="minorHAnsi" w:hAnsiTheme="minorHAnsi" w:cstheme="minorBidi"/>
              <w:kern w:val="2"/>
              <w:sz w:val="21"/>
              <w:szCs w:val="22"/>
              <w:lang w:val="en-US" w:eastAsia="zh-CN"/>
            </w:rPr>
          </w:pPr>
          <w:r>
            <w:t>6.36.2</w:t>
          </w:r>
          <w:r>
            <w:rPr>
              <w:rFonts w:asciiTheme="minorHAnsi" w:hAnsiTheme="minorHAnsi" w:cstheme="minorBidi"/>
              <w:kern w:val="2"/>
              <w:sz w:val="21"/>
              <w:szCs w:val="22"/>
              <w:lang w:val="en-US" w:eastAsia="zh-CN"/>
            </w:rPr>
            <w:tab/>
          </w:r>
          <w:r>
            <w:t>Procedures</w:t>
          </w:r>
          <w:r>
            <w:tab/>
          </w:r>
          <w:r>
            <w:fldChar w:fldCharType="begin"/>
          </w:r>
          <w:r>
            <w:instrText xml:space="preserve"> PAGEREF _Toc54944137 \h </w:instrText>
          </w:r>
          <w:r>
            <w:fldChar w:fldCharType="separate"/>
          </w:r>
          <w:r>
            <w:t>167</w:t>
          </w:r>
          <w:r>
            <w:fldChar w:fldCharType="end"/>
          </w:r>
        </w:p>
        <w:p w14:paraId="0907621E" w14:textId="77777777" w:rsidR="00483FD6" w:rsidRDefault="00483FD6">
          <w:pPr>
            <w:pStyle w:val="TOC3"/>
            <w:rPr>
              <w:rFonts w:asciiTheme="minorHAnsi" w:hAnsiTheme="minorHAnsi" w:cstheme="minorBidi"/>
              <w:kern w:val="2"/>
              <w:sz w:val="21"/>
              <w:szCs w:val="22"/>
              <w:lang w:val="en-US" w:eastAsia="zh-CN"/>
            </w:rPr>
          </w:pPr>
          <w:r>
            <w:t>6.36.3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_Toc54944138 \h </w:instrText>
          </w:r>
          <w:r>
            <w:fldChar w:fldCharType="separate"/>
          </w:r>
          <w:r>
            <w:t>168</w:t>
          </w:r>
          <w:r>
            <w:fldChar w:fldCharType="end"/>
          </w:r>
        </w:p>
        <w:p w14:paraId="7B4BE0E7" w14:textId="77777777" w:rsidR="00483FD6" w:rsidRDefault="00483FD6">
          <w:pPr>
            <w:pStyle w:val="TOC2"/>
            <w:rPr>
              <w:rFonts w:asciiTheme="minorHAnsi" w:hAnsiTheme="minorHAnsi" w:cstheme="minorBidi"/>
              <w:kern w:val="2"/>
              <w:sz w:val="21"/>
              <w:szCs w:val="22"/>
              <w:lang w:val="en-US" w:eastAsia="zh-CN"/>
            </w:rPr>
          </w:pPr>
          <w:r>
            <w:t>6.37</w:t>
          </w:r>
          <w:r>
            <w:rPr>
              <w:rFonts w:asciiTheme="minorHAnsi" w:hAnsiTheme="minorHAnsi" w:cstheme="minorBidi"/>
              <w:kern w:val="2"/>
              <w:sz w:val="21"/>
              <w:szCs w:val="22"/>
              <w:lang w:val="en-US" w:eastAsia="zh-CN"/>
            </w:rPr>
            <w:tab/>
          </w:r>
          <w:r>
            <w:t>Solution #37: AF-based EAS End-Point-Address update via External Parameter Provisioning</w:t>
          </w:r>
          <w:r>
            <w:tab/>
          </w:r>
          <w:r>
            <w:fldChar w:fldCharType="begin"/>
          </w:r>
          <w:r>
            <w:instrText xml:space="preserve"> PAGEREF _Toc54944139 \h </w:instrText>
          </w:r>
          <w:r>
            <w:fldChar w:fldCharType="separate"/>
          </w:r>
          <w:r>
            <w:t>169</w:t>
          </w:r>
          <w:r>
            <w:fldChar w:fldCharType="end"/>
          </w:r>
        </w:p>
        <w:p w14:paraId="28FFED1D" w14:textId="77777777" w:rsidR="00483FD6" w:rsidRDefault="00483FD6">
          <w:pPr>
            <w:pStyle w:val="TOC3"/>
            <w:rPr>
              <w:rFonts w:asciiTheme="minorHAnsi" w:hAnsiTheme="minorHAnsi" w:cstheme="minorBidi"/>
              <w:kern w:val="2"/>
              <w:sz w:val="21"/>
              <w:szCs w:val="22"/>
              <w:lang w:val="en-US" w:eastAsia="zh-CN"/>
            </w:rPr>
          </w:pPr>
          <w:r>
            <w:t>6.37.1</w:t>
          </w:r>
          <w:r>
            <w:rPr>
              <w:rFonts w:asciiTheme="minorHAnsi" w:hAnsiTheme="minorHAnsi" w:cstheme="minorBidi"/>
              <w:kern w:val="2"/>
              <w:sz w:val="21"/>
              <w:szCs w:val="22"/>
              <w:lang w:val="en-US" w:eastAsia="zh-CN"/>
            </w:rPr>
            <w:tab/>
          </w:r>
          <w:r>
            <w:t>Description</w:t>
          </w:r>
          <w:r>
            <w:tab/>
          </w:r>
          <w:r>
            <w:fldChar w:fldCharType="begin"/>
          </w:r>
          <w:r>
            <w:instrText xml:space="preserve"> PAGEREF _Toc54944140 \h </w:instrText>
          </w:r>
          <w:r>
            <w:fldChar w:fldCharType="separate"/>
          </w:r>
          <w:r>
            <w:t>169</w:t>
          </w:r>
          <w:r>
            <w:fldChar w:fldCharType="end"/>
          </w:r>
        </w:p>
        <w:p w14:paraId="7D383A4A" w14:textId="77777777" w:rsidR="00483FD6" w:rsidRDefault="00483FD6">
          <w:pPr>
            <w:pStyle w:val="TOC3"/>
            <w:rPr>
              <w:rFonts w:asciiTheme="minorHAnsi" w:hAnsiTheme="minorHAnsi" w:cstheme="minorBidi"/>
              <w:kern w:val="2"/>
              <w:sz w:val="21"/>
              <w:szCs w:val="22"/>
              <w:lang w:val="en-US" w:eastAsia="zh-CN"/>
            </w:rPr>
          </w:pPr>
          <w:r>
            <w:t>6.37.2</w:t>
          </w:r>
          <w:r>
            <w:rPr>
              <w:rFonts w:asciiTheme="minorHAnsi" w:hAnsiTheme="minorHAnsi" w:cstheme="minorBidi"/>
              <w:kern w:val="2"/>
              <w:sz w:val="21"/>
              <w:szCs w:val="22"/>
              <w:lang w:val="en-US" w:eastAsia="zh-CN"/>
            </w:rPr>
            <w:tab/>
          </w:r>
          <w:r>
            <w:t>Procedures</w:t>
          </w:r>
          <w:r>
            <w:tab/>
          </w:r>
          <w:r>
            <w:fldChar w:fldCharType="begin"/>
          </w:r>
          <w:r>
            <w:instrText xml:space="preserve"> PAGEREF _Toc54944141 \h </w:instrText>
          </w:r>
          <w:r>
            <w:fldChar w:fldCharType="separate"/>
          </w:r>
          <w:r>
            <w:t>169</w:t>
          </w:r>
          <w:r>
            <w:fldChar w:fldCharType="end"/>
          </w:r>
        </w:p>
        <w:p w14:paraId="71211108" w14:textId="77777777" w:rsidR="00483FD6" w:rsidRDefault="00483FD6">
          <w:pPr>
            <w:pStyle w:val="TOC4"/>
            <w:rPr>
              <w:rFonts w:asciiTheme="minorHAnsi" w:hAnsiTheme="minorHAnsi" w:cstheme="minorBidi"/>
              <w:kern w:val="2"/>
              <w:sz w:val="21"/>
              <w:szCs w:val="22"/>
              <w:lang w:val="en-US" w:eastAsia="zh-CN"/>
            </w:rPr>
          </w:pPr>
          <w:r>
            <w:t>6.37.2.1</w:t>
          </w:r>
          <w:r>
            <w:rPr>
              <w:rFonts w:asciiTheme="minorHAnsi" w:hAnsiTheme="minorHAnsi" w:cstheme="minorBidi"/>
              <w:kern w:val="2"/>
              <w:sz w:val="21"/>
              <w:szCs w:val="22"/>
              <w:lang w:val="en-US" w:eastAsia="zh-CN"/>
            </w:rPr>
            <w:tab/>
          </w:r>
          <w:r>
            <w:t>EAS-End Point update via Service Specific information Provisioning Procedures</w:t>
          </w:r>
          <w:r>
            <w:tab/>
          </w:r>
          <w:r>
            <w:fldChar w:fldCharType="begin"/>
          </w:r>
          <w:r>
            <w:instrText xml:space="preserve"> PAGEREF _Toc54944142 \h </w:instrText>
          </w:r>
          <w:r>
            <w:fldChar w:fldCharType="separate"/>
          </w:r>
          <w:r>
            <w:t>169</w:t>
          </w:r>
          <w:r>
            <w:fldChar w:fldCharType="end"/>
          </w:r>
        </w:p>
        <w:p w14:paraId="1C974C54" w14:textId="77777777" w:rsidR="00483FD6" w:rsidRDefault="00483FD6">
          <w:pPr>
            <w:pStyle w:val="TOC4"/>
            <w:rPr>
              <w:rFonts w:asciiTheme="minorHAnsi" w:hAnsiTheme="minorHAnsi" w:cstheme="minorBidi"/>
              <w:kern w:val="2"/>
              <w:sz w:val="21"/>
              <w:szCs w:val="22"/>
              <w:lang w:val="en-US" w:eastAsia="zh-CN"/>
            </w:rPr>
          </w:pPr>
          <w:r>
            <w:t>6.37.2.2</w:t>
          </w:r>
          <w:r>
            <w:rPr>
              <w:rFonts w:asciiTheme="minorHAnsi" w:hAnsiTheme="minorHAnsi" w:cstheme="minorBidi"/>
              <w:kern w:val="2"/>
              <w:sz w:val="21"/>
              <w:szCs w:val="22"/>
              <w:lang w:val="en-US" w:eastAsia="zh-CN"/>
            </w:rPr>
            <w:tab/>
          </w:r>
          <w:r>
            <w:t>EAS-End Point update via SMF-associated parameters Provisioning Procedures</w:t>
          </w:r>
          <w:r>
            <w:tab/>
          </w:r>
          <w:r>
            <w:fldChar w:fldCharType="begin"/>
          </w:r>
          <w:r>
            <w:instrText xml:space="preserve"> PAGEREF _Toc54944143 \h </w:instrText>
          </w:r>
          <w:r>
            <w:fldChar w:fldCharType="separate"/>
          </w:r>
          <w:r>
            <w:t>171</w:t>
          </w:r>
          <w:r>
            <w:fldChar w:fldCharType="end"/>
          </w:r>
        </w:p>
        <w:p w14:paraId="7358060F" w14:textId="77777777" w:rsidR="00483FD6" w:rsidRDefault="00483FD6">
          <w:pPr>
            <w:pStyle w:val="TOC3"/>
            <w:rPr>
              <w:rFonts w:asciiTheme="minorHAnsi" w:hAnsiTheme="minorHAnsi" w:cstheme="minorBidi"/>
              <w:kern w:val="2"/>
              <w:sz w:val="21"/>
              <w:szCs w:val="22"/>
              <w:lang w:val="en-US" w:eastAsia="zh-CN"/>
            </w:rPr>
          </w:pPr>
          <w:r>
            <w:t>6.37.3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_Toc54944144 \h </w:instrText>
          </w:r>
          <w:r>
            <w:fldChar w:fldCharType="separate"/>
          </w:r>
          <w:r>
            <w:t>172</w:t>
          </w:r>
          <w:r>
            <w:fldChar w:fldCharType="end"/>
          </w:r>
        </w:p>
        <w:p w14:paraId="12ED5B99" w14:textId="77777777" w:rsidR="00483FD6" w:rsidRDefault="00483FD6">
          <w:pPr>
            <w:pStyle w:val="TOC2"/>
            <w:rPr>
              <w:rFonts w:asciiTheme="minorHAnsi" w:hAnsiTheme="minorHAnsi" w:cstheme="minorBidi"/>
              <w:kern w:val="2"/>
              <w:sz w:val="21"/>
              <w:szCs w:val="22"/>
              <w:lang w:val="en-US" w:eastAsia="zh-CN"/>
            </w:rPr>
          </w:pPr>
          <w:r>
            <w:t>6.38</w:t>
          </w:r>
          <w:r>
            <w:rPr>
              <w:rFonts w:asciiTheme="minorHAnsi" w:hAnsiTheme="minorHAnsi" w:cstheme="minorBidi"/>
              <w:kern w:val="2"/>
              <w:sz w:val="21"/>
              <w:szCs w:val="22"/>
              <w:lang w:val="en-US" w:eastAsia="zh-CN"/>
            </w:rPr>
            <w:tab/>
          </w:r>
          <w:r>
            <w:t>Solution #38: EAS change with reducing packet loss in uplink</w:t>
          </w:r>
          <w:r>
            <w:tab/>
          </w:r>
          <w:r>
            <w:fldChar w:fldCharType="begin"/>
          </w:r>
          <w:r>
            <w:instrText xml:space="preserve"> PAGEREF _Toc54944145 \h </w:instrText>
          </w:r>
          <w:r>
            <w:fldChar w:fldCharType="separate"/>
          </w:r>
          <w:r>
            <w:t>172</w:t>
          </w:r>
          <w:r>
            <w:fldChar w:fldCharType="end"/>
          </w:r>
        </w:p>
        <w:p w14:paraId="36DFB0A8" w14:textId="77777777" w:rsidR="00483FD6" w:rsidRDefault="00483FD6">
          <w:pPr>
            <w:pStyle w:val="TOC3"/>
            <w:rPr>
              <w:rFonts w:asciiTheme="minorHAnsi" w:hAnsiTheme="minorHAnsi" w:cstheme="minorBidi"/>
              <w:kern w:val="2"/>
              <w:sz w:val="21"/>
              <w:szCs w:val="22"/>
              <w:lang w:val="en-US" w:eastAsia="zh-CN"/>
            </w:rPr>
          </w:pPr>
          <w:r>
            <w:t>6.38.1</w:t>
          </w:r>
          <w:r>
            <w:rPr>
              <w:rFonts w:asciiTheme="minorHAnsi" w:hAnsiTheme="minorHAnsi" w:cstheme="minorBidi"/>
              <w:kern w:val="2"/>
              <w:sz w:val="21"/>
              <w:szCs w:val="22"/>
              <w:lang w:val="en-US" w:eastAsia="zh-CN"/>
            </w:rPr>
            <w:tab/>
          </w:r>
          <w:r>
            <w:t>Description</w:t>
          </w:r>
          <w:r>
            <w:tab/>
          </w:r>
          <w:r>
            <w:fldChar w:fldCharType="begin"/>
          </w:r>
          <w:r>
            <w:instrText xml:space="preserve"> PAGEREF _Toc54944146 \h </w:instrText>
          </w:r>
          <w:r>
            <w:fldChar w:fldCharType="separate"/>
          </w:r>
          <w:r>
            <w:t>172</w:t>
          </w:r>
          <w:r>
            <w:fldChar w:fldCharType="end"/>
          </w:r>
        </w:p>
        <w:p w14:paraId="3E890016" w14:textId="77777777" w:rsidR="00483FD6" w:rsidRDefault="00483FD6">
          <w:pPr>
            <w:pStyle w:val="TOC3"/>
            <w:rPr>
              <w:rFonts w:asciiTheme="minorHAnsi" w:hAnsiTheme="minorHAnsi" w:cstheme="minorBidi"/>
              <w:kern w:val="2"/>
              <w:sz w:val="21"/>
              <w:szCs w:val="22"/>
              <w:lang w:val="en-US" w:eastAsia="zh-CN"/>
            </w:rPr>
          </w:pPr>
          <w:r>
            <w:t>6.38.2</w:t>
          </w:r>
          <w:r>
            <w:rPr>
              <w:rFonts w:asciiTheme="minorHAnsi" w:hAnsiTheme="minorHAnsi" w:cstheme="minorBidi"/>
              <w:kern w:val="2"/>
              <w:sz w:val="21"/>
              <w:szCs w:val="22"/>
              <w:lang w:val="en-US" w:eastAsia="zh-CN"/>
            </w:rPr>
            <w:tab/>
          </w:r>
          <w:r>
            <w:t>Procedures</w:t>
          </w:r>
          <w:r>
            <w:tab/>
          </w:r>
          <w:r>
            <w:fldChar w:fldCharType="begin"/>
          </w:r>
          <w:r>
            <w:instrText xml:space="preserve"> PAGEREF _Toc54944147 \h </w:instrText>
          </w:r>
          <w:r>
            <w:fldChar w:fldCharType="separate"/>
          </w:r>
          <w:r>
            <w:t>173</w:t>
          </w:r>
          <w:r>
            <w:fldChar w:fldCharType="end"/>
          </w:r>
        </w:p>
        <w:p w14:paraId="28D52AC7" w14:textId="77777777" w:rsidR="00483FD6" w:rsidRDefault="00483FD6">
          <w:pPr>
            <w:pStyle w:val="TOC4"/>
            <w:rPr>
              <w:rFonts w:asciiTheme="minorHAnsi" w:hAnsiTheme="minorHAnsi" w:cstheme="minorBidi"/>
              <w:kern w:val="2"/>
              <w:sz w:val="21"/>
              <w:szCs w:val="22"/>
              <w:lang w:val="en-US" w:eastAsia="zh-CN"/>
            </w:rPr>
          </w:pPr>
          <w:r>
            <w:t>6.38.2.1</w:t>
          </w:r>
          <w:r>
            <w:rPr>
              <w:rFonts w:asciiTheme="minorHAnsi" w:hAnsiTheme="minorHAnsi" w:cstheme="minorBidi"/>
              <w:kern w:val="2"/>
              <w:sz w:val="21"/>
              <w:szCs w:val="22"/>
              <w:lang w:val="en-US" w:eastAsia="zh-CN"/>
            </w:rPr>
            <w:tab/>
          </w:r>
          <w:r>
            <w:t>Procedures for preventing packet loss in uplink with change of additional PSA</w:t>
          </w:r>
          <w:r>
            <w:tab/>
          </w:r>
          <w:r>
            <w:fldChar w:fldCharType="begin"/>
          </w:r>
          <w:r>
            <w:instrText xml:space="preserve"> PAGEREF _Toc54944148 \h </w:instrText>
          </w:r>
          <w:r>
            <w:fldChar w:fldCharType="separate"/>
          </w:r>
          <w:r>
            <w:t>173</w:t>
          </w:r>
          <w:r>
            <w:fldChar w:fldCharType="end"/>
          </w:r>
        </w:p>
        <w:p w14:paraId="14D6E585" w14:textId="77777777" w:rsidR="00483FD6" w:rsidRDefault="00483FD6">
          <w:pPr>
            <w:pStyle w:val="TOC4"/>
            <w:rPr>
              <w:rFonts w:asciiTheme="minorHAnsi" w:hAnsiTheme="minorHAnsi" w:cstheme="minorBidi"/>
              <w:kern w:val="2"/>
              <w:sz w:val="21"/>
              <w:szCs w:val="22"/>
              <w:lang w:val="en-US" w:eastAsia="zh-CN"/>
            </w:rPr>
          </w:pPr>
          <w:r>
            <w:t>6.38.2.2</w:t>
          </w:r>
          <w:r>
            <w:rPr>
              <w:rFonts w:asciiTheme="minorHAnsi" w:hAnsiTheme="minorHAnsi" w:cstheme="minorBidi"/>
              <w:kern w:val="2"/>
              <w:sz w:val="21"/>
              <w:szCs w:val="22"/>
              <w:lang w:val="en-US" w:eastAsia="zh-CN"/>
            </w:rPr>
            <w:tab/>
          </w:r>
          <w:r>
            <w:t>Procedures for preventing packet loss in uplink with simultaneous change of UL CL and additional PSA</w:t>
          </w:r>
          <w:r>
            <w:tab/>
          </w:r>
          <w:r>
            <w:fldChar w:fldCharType="begin"/>
          </w:r>
          <w:r>
            <w:instrText xml:space="preserve"> PAGEREF _Toc54944149 \h </w:instrText>
          </w:r>
          <w:r>
            <w:fldChar w:fldCharType="separate"/>
          </w:r>
          <w:r>
            <w:t>175</w:t>
          </w:r>
          <w:r>
            <w:fldChar w:fldCharType="end"/>
          </w:r>
        </w:p>
        <w:p w14:paraId="132FCEE6" w14:textId="77777777" w:rsidR="00483FD6" w:rsidRDefault="00483FD6">
          <w:pPr>
            <w:pStyle w:val="TOC3"/>
            <w:rPr>
              <w:rFonts w:asciiTheme="minorHAnsi" w:hAnsiTheme="minorHAnsi" w:cstheme="minorBidi"/>
              <w:kern w:val="2"/>
              <w:sz w:val="21"/>
              <w:szCs w:val="22"/>
              <w:lang w:val="en-US" w:eastAsia="zh-CN"/>
            </w:rPr>
          </w:pPr>
          <w:r>
            <w:t>6.38.3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_Toc54944150 \h </w:instrText>
          </w:r>
          <w:r>
            <w:fldChar w:fldCharType="separate"/>
          </w:r>
          <w:r>
            <w:t>177</w:t>
          </w:r>
          <w:r>
            <w:fldChar w:fldCharType="end"/>
          </w:r>
        </w:p>
        <w:p w14:paraId="2C210E25" w14:textId="77777777" w:rsidR="00483FD6" w:rsidRDefault="00483FD6">
          <w:pPr>
            <w:pStyle w:val="TOC2"/>
            <w:rPr>
              <w:rFonts w:asciiTheme="minorHAnsi" w:hAnsiTheme="minorHAnsi" w:cstheme="minorBidi"/>
              <w:kern w:val="2"/>
              <w:sz w:val="21"/>
              <w:szCs w:val="22"/>
              <w:lang w:val="en-US" w:eastAsia="zh-CN"/>
            </w:rPr>
          </w:pPr>
          <w:r w:rsidRPr="00AA6490">
            <w:rPr>
              <w:rFonts w:eastAsia="宋体"/>
            </w:rPr>
            <w:t>6.39</w:t>
          </w:r>
          <w:r>
            <w:rPr>
              <w:rFonts w:asciiTheme="minorHAnsi" w:hAnsiTheme="minorHAnsi" w:cstheme="minorBidi"/>
              <w:kern w:val="2"/>
              <w:sz w:val="21"/>
              <w:szCs w:val="22"/>
              <w:lang w:val="en-US" w:eastAsia="zh-CN"/>
            </w:rPr>
            <w:tab/>
          </w:r>
          <w:r w:rsidRPr="00AA6490">
            <w:rPr>
              <w:rFonts w:eastAsia="宋体"/>
            </w:rPr>
            <w:t>Solution #39: EAS relocation coordinated with PSA change</w:t>
          </w:r>
          <w:r>
            <w:tab/>
          </w:r>
          <w:r>
            <w:fldChar w:fldCharType="begin"/>
          </w:r>
          <w:r>
            <w:instrText xml:space="preserve"> PAGEREF _Toc54944151 \h </w:instrText>
          </w:r>
          <w:r>
            <w:fldChar w:fldCharType="separate"/>
          </w:r>
          <w:r>
            <w:t>178</w:t>
          </w:r>
          <w:r>
            <w:fldChar w:fldCharType="end"/>
          </w:r>
        </w:p>
        <w:p w14:paraId="0B286AF3"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6.39.1</w:t>
          </w:r>
          <w:r>
            <w:rPr>
              <w:rFonts w:asciiTheme="minorHAnsi" w:hAnsiTheme="minorHAnsi" w:cstheme="minorBidi"/>
              <w:kern w:val="2"/>
              <w:sz w:val="21"/>
              <w:szCs w:val="22"/>
              <w:lang w:val="en-US" w:eastAsia="zh-CN"/>
            </w:rPr>
            <w:tab/>
          </w:r>
          <w:r w:rsidRPr="00AA6490">
            <w:rPr>
              <w:rFonts w:eastAsia="宋体"/>
            </w:rPr>
            <w:t>Description</w:t>
          </w:r>
          <w:r>
            <w:tab/>
          </w:r>
          <w:r>
            <w:fldChar w:fldCharType="begin"/>
          </w:r>
          <w:r>
            <w:instrText xml:space="preserve"> PAGEREF _Toc54944152 \h </w:instrText>
          </w:r>
          <w:r>
            <w:fldChar w:fldCharType="separate"/>
          </w:r>
          <w:r>
            <w:t>178</w:t>
          </w:r>
          <w:r>
            <w:fldChar w:fldCharType="end"/>
          </w:r>
        </w:p>
        <w:p w14:paraId="289BA706"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6.39.2</w:t>
          </w:r>
          <w:r>
            <w:rPr>
              <w:rFonts w:asciiTheme="minorHAnsi" w:hAnsiTheme="minorHAnsi" w:cstheme="minorBidi"/>
              <w:kern w:val="2"/>
              <w:sz w:val="21"/>
              <w:szCs w:val="22"/>
              <w:lang w:val="en-US" w:eastAsia="zh-CN"/>
            </w:rPr>
            <w:tab/>
          </w:r>
          <w:r w:rsidRPr="00AA6490">
            <w:rPr>
              <w:rFonts w:eastAsia="宋体"/>
            </w:rPr>
            <w:t>Procedures</w:t>
          </w:r>
          <w:r>
            <w:tab/>
          </w:r>
          <w:r>
            <w:fldChar w:fldCharType="begin"/>
          </w:r>
          <w:r>
            <w:instrText xml:space="preserve"> PAGEREF _Toc54944153 \h </w:instrText>
          </w:r>
          <w:r>
            <w:fldChar w:fldCharType="separate"/>
          </w:r>
          <w:r>
            <w:t>180</w:t>
          </w:r>
          <w:r>
            <w:fldChar w:fldCharType="end"/>
          </w:r>
        </w:p>
        <w:p w14:paraId="7663543D" w14:textId="77777777" w:rsidR="00483FD6" w:rsidRDefault="00483FD6">
          <w:pPr>
            <w:pStyle w:val="TOC4"/>
            <w:rPr>
              <w:rFonts w:asciiTheme="minorHAnsi" w:hAnsiTheme="minorHAnsi" w:cstheme="minorBidi"/>
              <w:kern w:val="2"/>
              <w:sz w:val="21"/>
              <w:szCs w:val="22"/>
              <w:lang w:val="en-US" w:eastAsia="zh-CN"/>
            </w:rPr>
          </w:pPr>
          <w:r>
            <w:t>6.39.2.1</w:t>
          </w:r>
          <w:r>
            <w:rPr>
              <w:rFonts w:asciiTheme="minorHAnsi" w:hAnsiTheme="minorHAnsi" w:cstheme="minorBidi"/>
              <w:kern w:val="2"/>
              <w:sz w:val="21"/>
              <w:szCs w:val="22"/>
              <w:lang w:val="en-US" w:eastAsia="zh-CN"/>
            </w:rPr>
            <w:tab/>
          </w:r>
          <w:r>
            <w:t>PSA change and EAS relocation coordination</w:t>
          </w:r>
          <w:r>
            <w:tab/>
          </w:r>
          <w:r>
            <w:fldChar w:fldCharType="begin"/>
          </w:r>
          <w:r>
            <w:instrText xml:space="preserve"> PAGEREF _Toc54944154 \h </w:instrText>
          </w:r>
          <w:r>
            <w:fldChar w:fldCharType="separate"/>
          </w:r>
          <w:r>
            <w:t>180</w:t>
          </w:r>
          <w:r>
            <w:fldChar w:fldCharType="end"/>
          </w:r>
        </w:p>
        <w:p w14:paraId="5BA397CD" w14:textId="77777777" w:rsidR="00483FD6" w:rsidRDefault="00483FD6">
          <w:pPr>
            <w:pStyle w:val="TOC3"/>
            <w:rPr>
              <w:rFonts w:asciiTheme="minorHAnsi" w:hAnsiTheme="minorHAnsi" w:cstheme="minorBidi"/>
              <w:kern w:val="2"/>
              <w:sz w:val="21"/>
              <w:szCs w:val="22"/>
              <w:lang w:val="en-US" w:eastAsia="zh-CN"/>
            </w:rPr>
          </w:pPr>
          <w:r w:rsidRPr="00AA6490">
            <w:rPr>
              <w:rFonts w:eastAsia="宋体"/>
            </w:rPr>
            <w:t>6.39.3</w:t>
          </w:r>
          <w:r>
            <w:rPr>
              <w:rFonts w:asciiTheme="minorHAnsi" w:hAnsiTheme="minorHAnsi" w:cstheme="minorBidi"/>
              <w:kern w:val="2"/>
              <w:sz w:val="21"/>
              <w:szCs w:val="22"/>
              <w:lang w:val="en-US" w:eastAsia="zh-CN"/>
            </w:rPr>
            <w:tab/>
          </w:r>
          <w:r w:rsidRPr="00AA6490">
            <w:rPr>
              <w:rFonts w:eastAsia="宋体"/>
            </w:rPr>
            <w:t>Impacts on services, entities and interfaces</w:t>
          </w:r>
          <w:r>
            <w:tab/>
          </w:r>
          <w:r>
            <w:fldChar w:fldCharType="begin"/>
          </w:r>
          <w:r>
            <w:instrText xml:space="preserve"> PAGEREF _Toc54944155 \h </w:instrText>
          </w:r>
          <w:r>
            <w:fldChar w:fldCharType="separate"/>
          </w:r>
          <w:r>
            <w:t>181</w:t>
          </w:r>
          <w:r>
            <w:fldChar w:fldCharType="end"/>
          </w:r>
        </w:p>
        <w:p w14:paraId="2E038630" w14:textId="77777777" w:rsidR="00483FD6" w:rsidRDefault="00483FD6">
          <w:pPr>
            <w:pStyle w:val="TOC2"/>
            <w:rPr>
              <w:rFonts w:asciiTheme="minorHAnsi" w:hAnsiTheme="minorHAnsi" w:cstheme="minorBidi"/>
              <w:kern w:val="2"/>
              <w:sz w:val="21"/>
              <w:szCs w:val="22"/>
              <w:lang w:val="en-US" w:eastAsia="zh-CN"/>
            </w:rPr>
          </w:pPr>
          <w:r>
            <w:t>6.40</w:t>
          </w:r>
          <w:r>
            <w:rPr>
              <w:rFonts w:asciiTheme="minorHAnsi" w:hAnsiTheme="minorHAnsi" w:cstheme="minorBidi"/>
              <w:kern w:val="2"/>
              <w:sz w:val="21"/>
              <w:szCs w:val="22"/>
              <w:lang w:val="en-US" w:eastAsia="zh-CN"/>
            </w:rPr>
            <w:tab/>
          </w:r>
          <w:r>
            <w:t xml:space="preserve">Solution #40: </w:t>
          </w:r>
          <w:r w:rsidRPr="00AA6490">
            <w:rPr>
              <w:rFonts w:eastAsia="宋体"/>
            </w:rPr>
            <w:t>Seamless change of Edge Application Sever for stateful applications by caching application status information in NEF</w:t>
          </w:r>
          <w:r>
            <w:tab/>
          </w:r>
          <w:r>
            <w:fldChar w:fldCharType="begin"/>
          </w:r>
          <w:r>
            <w:instrText xml:space="preserve"> PAGEREF _Toc54944156 \h </w:instrText>
          </w:r>
          <w:r>
            <w:fldChar w:fldCharType="separate"/>
          </w:r>
          <w:r>
            <w:t>182</w:t>
          </w:r>
          <w:r>
            <w:fldChar w:fldCharType="end"/>
          </w:r>
        </w:p>
        <w:p w14:paraId="583FBCCC" w14:textId="77777777" w:rsidR="00483FD6" w:rsidRDefault="00483FD6">
          <w:pPr>
            <w:pStyle w:val="TOC3"/>
            <w:rPr>
              <w:rFonts w:asciiTheme="minorHAnsi" w:hAnsiTheme="minorHAnsi" w:cstheme="minorBidi"/>
              <w:kern w:val="2"/>
              <w:sz w:val="21"/>
              <w:szCs w:val="22"/>
              <w:lang w:val="en-US" w:eastAsia="zh-CN"/>
            </w:rPr>
          </w:pPr>
          <w:r>
            <w:t>6.40.1</w:t>
          </w:r>
          <w:r>
            <w:rPr>
              <w:rFonts w:asciiTheme="minorHAnsi" w:hAnsiTheme="minorHAnsi" w:cstheme="minorBidi"/>
              <w:kern w:val="2"/>
              <w:sz w:val="21"/>
              <w:szCs w:val="22"/>
              <w:lang w:val="en-US" w:eastAsia="zh-CN"/>
            </w:rPr>
            <w:tab/>
          </w:r>
          <w:r>
            <w:t>Description</w:t>
          </w:r>
          <w:r>
            <w:tab/>
          </w:r>
          <w:r>
            <w:fldChar w:fldCharType="begin"/>
          </w:r>
          <w:r>
            <w:instrText xml:space="preserve"> PAGEREF _Toc54944157 \h </w:instrText>
          </w:r>
          <w:r>
            <w:fldChar w:fldCharType="separate"/>
          </w:r>
          <w:r>
            <w:t>182</w:t>
          </w:r>
          <w:r>
            <w:fldChar w:fldCharType="end"/>
          </w:r>
        </w:p>
        <w:p w14:paraId="203AC464" w14:textId="77777777" w:rsidR="00483FD6" w:rsidRDefault="00483FD6">
          <w:pPr>
            <w:pStyle w:val="TOC3"/>
            <w:rPr>
              <w:rFonts w:asciiTheme="minorHAnsi" w:hAnsiTheme="minorHAnsi" w:cstheme="minorBidi"/>
              <w:kern w:val="2"/>
              <w:sz w:val="21"/>
              <w:szCs w:val="22"/>
              <w:lang w:val="en-US" w:eastAsia="zh-CN"/>
            </w:rPr>
          </w:pPr>
          <w:r>
            <w:t>6.40.2</w:t>
          </w:r>
          <w:r>
            <w:rPr>
              <w:rFonts w:asciiTheme="minorHAnsi" w:hAnsiTheme="minorHAnsi" w:cstheme="minorBidi"/>
              <w:kern w:val="2"/>
              <w:sz w:val="21"/>
              <w:szCs w:val="22"/>
              <w:lang w:val="en-US" w:eastAsia="zh-CN"/>
            </w:rPr>
            <w:tab/>
          </w:r>
          <w:r>
            <w:t>Procedures</w:t>
          </w:r>
          <w:r>
            <w:tab/>
          </w:r>
          <w:r>
            <w:fldChar w:fldCharType="begin"/>
          </w:r>
          <w:r>
            <w:instrText xml:space="preserve"> PAGEREF _Toc54944158 \h </w:instrText>
          </w:r>
          <w:r>
            <w:fldChar w:fldCharType="separate"/>
          </w:r>
          <w:r>
            <w:t>183</w:t>
          </w:r>
          <w:r>
            <w:fldChar w:fldCharType="end"/>
          </w:r>
        </w:p>
        <w:p w14:paraId="098CE17C" w14:textId="77777777" w:rsidR="00483FD6" w:rsidRDefault="00483FD6">
          <w:pPr>
            <w:pStyle w:val="TOC3"/>
            <w:rPr>
              <w:rFonts w:asciiTheme="minorHAnsi" w:hAnsiTheme="minorHAnsi" w:cstheme="minorBidi"/>
              <w:kern w:val="2"/>
              <w:sz w:val="21"/>
              <w:szCs w:val="22"/>
              <w:lang w:val="en-US" w:eastAsia="zh-CN"/>
            </w:rPr>
          </w:pPr>
          <w:r>
            <w:rPr>
              <w:lang w:eastAsia="zh-CN"/>
            </w:rPr>
            <w:t>6.40.3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_Toc54944159 \h </w:instrText>
          </w:r>
          <w:r>
            <w:fldChar w:fldCharType="separate"/>
          </w:r>
          <w:r>
            <w:t>184</w:t>
          </w:r>
          <w:r>
            <w:fldChar w:fldCharType="end"/>
          </w:r>
        </w:p>
        <w:p w14:paraId="7CB30B83" w14:textId="77777777" w:rsidR="00483FD6" w:rsidRDefault="00483FD6">
          <w:pPr>
            <w:pStyle w:val="TOC2"/>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Solution #41: Network Information Provisioning using the IP path</w:t>
          </w:r>
          <w:r>
            <w:tab/>
          </w:r>
          <w:r>
            <w:fldChar w:fldCharType="begin"/>
          </w:r>
          <w:r>
            <w:instrText xml:space="preserve"> PAGEREF _Toc54944160 \h </w:instrText>
          </w:r>
          <w:r>
            <w:fldChar w:fldCharType="separate"/>
          </w:r>
          <w:r>
            <w:t>185</w:t>
          </w:r>
          <w:r>
            <w:fldChar w:fldCharType="end"/>
          </w:r>
        </w:p>
        <w:p w14:paraId="7BCDAD01" w14:textId="77777777" w:rsidR="00483FD6" w:rsidRDefault="00483FD6">
          <w:pPr>
            <w:pStyle w:val="TOC3"/>
            <w:rPr>
              <w:rFonts w:asciiTheme="minorHAnsi" w:hAnsiTheme="minorHAnsi" w:cstheme="minorBidi"/>
              <w:kern w:val="2"/>
              <w:sz w:val="21"/>
              <w:szCs w:val="22"/>
              <w:lang w:val="en-US" w:eastAsia="zh-CN"/>
            </w:rPr>
          </w:pPr>
          <w:r>
            <w:t>6.41.1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_Toc54944161 \h </w:instrText>
          </w:r>
          <w:r>
            <w:fldChar w:fldCharType="separate"/>
          </w:r>
          <w:r>
            <w:t>185</w:t>
          </w:r>
          <w:r>
            <w:fldChar w:fldCharType="end"/>
          </w:r>
        </w:p>
        <w:p w14:paraId="1C72E87D" w14:textId="77777777" w:rsidR="00483FD6" w:rsidRDefault="00483FD6">
          <w:pPr>
            <w:pStyle w:val="TOC4"/>
            <w:rPr>
              <w:rFonts w:asciiTheme="minorHAnsi" w:hAnsiTheme="minorHAnsi" w:cstheme="minorBidi"/>
              <w:kern w:val="2"/>
              <w:sz w:val="21"/>
              <w:szCs w:val="22"/>
              <w:lang w:val="en-US" w:eastAsia="zh-CN"/>
            </w:rPr>
          </w:pPr>
          <w:r>
            <w:t>6.41.1.1</w:t>
          </w:r>
          <w:r>
            <w:rPr>
              <w:rFonts w:asciiTheme="minorHAnsi" w:hAnsiTheme="minorHAnsi" w:cstheme="minorBidi"/>
              <w:kern w:val="2"/>
              <w:sz w:val="21"/>
              <w:szCs w:val="22"/>
              <w:lang w:val="en-US" w:eastAsia="zh-CN"/>
            </w:rPr>
            <w:tab/>
          </w:r>
          <w:r>
            <w:t>Use of IP based congestion notification</w:t>
          </w:r>
          <w:r>
            <w:tab/>
          </w:r>
          <w:r>
            <w:fldChar w:fldCharType="begin"/>
          </w:r>
          <w:r>
            <w:instrText xml:space="preserve"> PAGEREF _Toc54944162 \h </w:instrText>
          </w:r>
          <w:r>
            <w:fldChar w:fldCharType="separate"/>
          </w:r>
          <w:r>
            <w:t>185</w:t>
          </w:r>
          <w:r>
            <w:fldChar w:fldCharType="end"/>
          </w:r>
        </w:p>
        <w:p w14:paraId="7F4DD740" w14:textId="77777777" w:rsidR="00483FD6" w:rsidRDefault="00483FD6">
          <w:pPr>
            <w:pStyle w:val="TOC3"/>
            <w:rPr>
              <w:rFonts w:asciiTheme="minorHAnsi" w:hAnsiTheme="minorHAnsi" w:cstheme="minorBidi"/>
              <w:kern w:val="2"/>
              <w:sz w:val="21"/>
              <w:szCs w:val="22"/>
              <w:lang w:val="en-US" w:eastAsia="zh-CN"/>
            </w:rPr>
          </w:pPr>
          <w:r>
            <w:t>6.41.2</w:t>
          </w:r>
          <w:r>
            <w:rPr>
              <w:rFonts w:asciiTheme="minorHAnsi" w:hAnsiTheme="minorHAnsi" w:cstheme="minorBidi"/>
              <w:kern w:val="2"/>
              <w:sz w:val="21"/>
              <w:szCs w:val="22"/>
              <w:lang w:val="en-US" w:eastAsia="zh-CN"/>
            </w:rPr>
            <w:tab/>
          </w:r>
          <w:r>
            <w:t>Procedures</w:t>
          </w:r>
          <w:r>
            <w:tab/>
          </w:r>
          <w:r>
            <w:fldChar w:fldCharType="begin"/>
          </w:r>
          <w:r>
            <w:instrText xml:space="preserve"> PAGEREF _Toc54944163 \h </w:instrText>
          </w:r>
          <w:r>
            <w:fldChar w:fldCharType="separate"/>
          </w:r>
          <w:r>
            <w:t>186</w:t>
          </w:r>
          <w:r>
            <w:fldChar w:fldCharType="end"/>
          </w:r>
        </w:p>
        <w:p w14:paraId="6847BC44" w14:textId="77777777" w:rsidR="00483FD6" w:rsidRDefault="00483FD6">
          <w:pPr>
            <w:pStyle w:val="TOC4"/>
            <w:rPr>
              <w:rFonts w:asciiTheme="minorHAnsi" w:hAnsiTheme="minorHAnsi" w:cstheme="minorBidi"/>
              <w:kern w:val="2"/>
              <w:sz w:val="21"/>
              <w:szCs w:val="22"/>
              <w:lang w:val="en-US" w:eastAsia="zh-CN"/>
            </w:rPr>
          </w:pPr>
          <w:r>
            <w:t>6.41.2.1</w:t>
          </w:r>
          <w:r>
            <w:rPr>
              <w:rFonts w:asciiTheme="minorHAnsi" w:hAnsiTheme="minorHAnsi" w:cstheme="minorBidi"/>
              <w:kern w:val="2"/>
              <w:sz w:val="21"/>
              <w:szCs w:val="22"/>
              <w:lang w:val="en-US" w:eastAsia="zh-CN"/>
            </w:rPr>
            <w:tab/>
          </w:r>
          <w:r>
            <w:t>Example, use of ECN with TCP</w:t>
          </w:r>
          <w:r>
            <w:tab/>
          </w:r>
          <w:r>
            <w:fldChar w:fldCharType="begin"/>
          </w:r>
          <w:r>
            <w:instrText xml:space="preserve"> PAGEREF _Toc54944164 \h </w:instrText>
          </w:r>
          <w:r>
            <w:fldChar w:fldCharType="separate"/>
          </w:r>
          <w:r>
            <w:t>186</w:t>
          </w:r>
          <w:r>
            <w:fldChar w:fldCharType="end"/>
          </w:r>
        </w:p>
        <w:p w14:paraId="230E6D06" w14:textId="77777777" w:rsidR="00483FD6" w:rsidRDefault="00483FD6">
          <w:pPr>
            <w:pStyle w:val="TOC3"/>
            <w:rPr>
              <w:rFonts w:asciiTheme="minorHAnsi" w:hAnsiTheme="minorHAnsi" w:cstheme="minorBidi"/>
              <w:kern w:val="2"/>
              <w:sz w:val="21"/>
              <w:szCs w:val="22"/>
              <w:lang w:val="en-US" w:eastAsia="zh-CN"/>
            </w:rPr>
          </w:pPr>
          <w:r>
            <w:t>6.41.3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_Toc54944165 \h </w:instrText>
          </w:r>
          <w:r>
            <w:fldChar w:fldCharType="separate"/>
          </w:r>
          <w:r>
            <w:t>186</w:t>
          </w:r>
          <w:r>
            <w:fldChar w:fldCharType="end"/>
          </w:r>
        </w:p>
        <w:p w14:paraId="7B793D5E" w14:textId="77777777" w:rsidR="00483FD6" w:rsidRDefault="00483FD6">
          <w:pPr>
            <w:pStyle w:val="TOC2"/>
            <w:rPr>
              <w:rFonts w:asciiTheme="minorHAnsi" w:hAnsiTheme="minorHAnsi" w:cstheme="minorBidi"/>
              <w:kern w:val="2"/>
              <w:sz w:val="21"/>
              <w:szCs w:val="22"/>
              <w:lang w:val="en-US" w:eastAsia="zh-CN"/>
            </w:rPr>
          </w:pPr>
          <w:r>
            <w:t>6.42</w:t>
          </w:r>
          <w:r>
            <w:rPr>
              <w:rFonts w:asciiTheme="minorHAnsi" w:hAnsiTheme="minorHAnsi" w:cstheme="minorBidi"/>
              <w:kern w:val="2"/>
              <w:sz w:val="21"/>
              <w:szCs w:val="22"/>
              <w:lang w:val="en-US" w:eastAsia="zh-CN"/>
            </w:rPr>
            <w:tab/>
          </w:r>
          <w:r>
            <w:t>Solution #42: Providing selected radio information to an App requiring it</w:t>
          </w:r>
          <w:r>
            <w:tab/>
          </w:r>
          <w:r>
            <w:fldChar w:fldCharType="begin"/>
          </w:r>
          <w:r>
            <w:instrText xml:space="preserve"> PAGEREF _Toc54944166 \h </w:instrText>
          </w:r>
          <w:r>
            <w:fldChar w:fldCharType="separate"/>
          </w:r>
          <w:r>
            <w:t>187</w:t>
          </w:r>
          <w:r>
            <w:fldChar w:fldCharType="end"/>
          </w:r>
        </w:p>
        <w:p w14:paraId="75343635" w14:textId="77777777" w:rsidR="00483FD6" w:rsidRDefault="00483FD6">
          <w:pPr>
            <w:pStyle w:val="TOC3"/>
            <w:rPr>
              <w:rFonts w:asciiTheme="minorHAnsi" w:hAnsiTheme="minorHAnsi" w:cstheme="minorBidi"/>
              <w:kern w:val="2"/>
              <w:sz w:val="21"/>
              <w:szCs w:val="22"/>
              <w:lang w:val="en-US" w:eastAsia="zh-CN"/>
            </w:rPr>
          </w:pPr>
          <w:r>
            <w:t>6.42.1</w:t>
          </w:r>
          <w:r>
            <w:rPr>
              <w:rFonts w:asciiTheme="minorHAnsi" w:hAnsiTheme="minorHAnsi" w:cstheme="minorBidi"/>
              <w:kern w:val="2"/>
              <w:sz w:val="21"/>
              <w:szCs w:val="22"/>
              <w:lang w:val="en-US" w:eastAsia="zh-CN"/>
            </w:rPr>
            <w:tab/>
          </w:r>
          <w:r>
            <w:t>Description</w:t>
          </w:r>
          <w:r>
            <w:tab/>
          </w:r>
          <w:r>
            <w:fldChar w:fldCharType="begin"/>
          </w:r>
          <w:r>
            <w:instrText xml:space="preserve"> PAGEREF _Toc54944167 \h </w:instrText>
          </w:r>
          <w:r>
            <w:fldChar w:fldCharType="separate"/>
          </w:r>
          <w:r>
            <w:t>187</w:t>
          </w:r>
          <w:r>
            <w:fldChar w:fldCharType="end"/>
          </w:r>
        </w:p>
        <w:p w14:paraId="6F108138" w14:textId="77777777" w:rsidR="00483FD6" w:rsidRDefault="00483FD6">
          <w:pPr>
            <w:pStyle w:val="TOC4"/>
            <w:rPr>
              <w:rFonts w:asciiTheme="minorHAnsi" w:hAnsiTheme="minorHAnsi" w:cstheme="minorBidi"/>
              <w:kern w:val="2"/>
              <w:sz w:val="21"/>
              <w:szCs w:val="22"/>
              <w:lang w:val="en-US" w:eastAsia="zh-CN"/>
            </w:rPr>
          </w:pPr>
          <w:r>
            <w:t>6.42.1.1</w:t>
          </w:r>
          <w:r>
            <w:rPr>
              <w:rFonts w:asciiTheme="minorHAnsi" w:hAnsiTheme="minorHAnsi" w:cstheme="minorBidi"/>
              <w:kern w:val="2"/>
              <w:sz w:val="21"/>
              <w:szCs w:val="22"/>
              <w:lang w:val="en-US" w:eastAsia="zh-CN"/>
            </w:rPr>
            <w:tab/>
          </w:r>
          <w:r>
            <w:t>Overview</w:t>
          </w:r>
          <w:r>
            <w:tab/>
          </w:r>
          <w:r>
            <w:fldChar w:fldCharType="begin"/>
          </w:r>
          <w:r>
            <w:instrText xml:space="preserve"> PAGEREF _Toc54944168 \h </w:instrText>
          </w:r>
          <w:r>
            <w:fldChar w:fldCharType="separate"/>
          </w:r>
          <w:r>
            <w:t>187</w:t>
          </w:r>
          <w:r>
            <w:fldChar w:fldCharType="end"/>
          </w:r>
        </w:p>
        <w:p w14:paraId="673A25D2" w14:textId="77777777" w:rsidR="00483FD6" w:rsidRDefault="00483FD6">
          <w:pPr>
            <w:pStyle w:val="TOC4"/>
            <w:rPr>
              <w:rFonts w:asciiTheme="minorHAnsi" w:hAnsiTheme="minorHAnsi" w:cstheme="minorBidi"/>
              <w:kern w:val="2"/>
              <w:sz w:val="21"/>
              <w:szCs w:val="22"/>
              <w:lang w:val="en-US" w:eastAsia="zh-CN"/>
            </w:rPr>
          </w:pPr>
          <w:r>
            <w:t>6.42.1.2</w:t>
          </w:r>
          <w:r>
            <w:rPr>
              <w:rFonts w:asciiTheme="minorHAnsi" w:hAnsiTheme="minorHAnsi" w:cstheme="minorBidi"/>
              <w:kern w:val="2"/>
              <w:sz w:val="21"/>
              <w:szCs w:val="22"/>
              <w:lang w:val="en-US" w:eastAsia="zh-CN"/>
            </w:rPr>
            <w:tab/>
          </w:r>
          <w:r>
            <w:t>Variant relying on usage of MDT tracing</w:t>
          </w:r>
          <w:r>
            <w:tab/>
          </w:r>
          <w:r>
            <w:fldChar w:fldCharType="begin"/>
          </w:r>
          <w:r>
            <w:instrText xml:space="preserve"> PAGEREF _Toc54944169 \h </w:instrText>
          </w:r>
          <w:r>
            <w:fldChar w:fldCharType="separate"/>
          </w:r>
          <w:r>
            <w:t>188</w:t>
          </w:r>
          <w:r>
            <w:fldChar w:fldCharType="end"/>
          </w:r>
        </w:p>
        <w:p w14:paraId="3CC9D975" w14:textId="77777777" w:rsidR="00483FD6" w:rsidRDefault="00483FD6">
          <w:pPr>
            <w:pStyle w:val="TOC4"/>
            <w:rPr>
              <w:rFonts w:asciiTheme="minorHAnsi" w:hAnsiTheme="minorHAnsi" w:cstheme="minorBidi"/>
              <w:kern w:val="2"/>
              <w:sz w:val="21"/>
              <w:szCs w:val="22"/>
              <w:lang w:val="en-US" w:eastAsia="zh-CN"/>
            </w:rPr>
          </w:pPr>
          <w:r>
            <w:t>6.42.1.3</w:t>
          </w:r>
          <w:r>
            <w:rPr>
              <w:rFonts w:asciiTheme="minorHAnsi" w:hAnsiTheme="minorHAnsi" w:cstheme="minorBidi"/>
              <w:kern w:val="2"/>
              <w:sz w:val="21"/>
              <w:szCs w:val="22"/>
              <w:lang w:val="en-US" w:eastAsia="zh-CN"/>
            </w:rPr>
            <w:tab/>
          </w:r>
          <w:r>
            <w:t>Variant relying on local NEF interrogating the MnS producer for NG RAN</w:t>
          </w:r>
          <w:r>
            <w:tab/>
          </w:r>
          <w:r>
            <w:fldChar w:fldCharType="begin"/>
          </w:r>
          <w:r>
            <w:instrText xml:space="preserve"> PAGEREF _Toc54944170 \h </w:instrText>
          </w:r>
          <w:r>
            <w:fldChar w:fldCharType="separate"/>
          </w:r>
          <w:r>
            <w:t>189</w:t>
          </w:r>
          <w:r>
            <w:fldChar w:fldCharType="end"/>
          </w:r>
        </w:p>
        <w:p w14:paraId="26A8341F" w14:textId="77777777" w:rsidR="00483FD6" w:rsidRDefault="00483FD6">
          <w:pPr>
            <w:pStyle w:val="TOC3"/>
            <w:rPr>
              <w:rFonts w:asciiTheme="minorHAnsi" w:hAnsiTheme="minorHAnsi" w:cstheme="minorBidi"/>
              <w:kern w:val="2"/>
              <w:sz w:val="21"/>
              <w:szCs w:val="22"/>
              <w:lang w:val="en-US" w:eastAsia="zh-CN"/>
            </w:rPr>
          </w:pPr>
          <w:r>
            <w:t>6.42.2</w:t>
          </w:r>
          <w:r>
            <w:rPr>
              <w:rFonts w:asciiTheme="minorHAnsi" w:hAnsiTheme="minorHAnsi" w:cstheme="minorBidi"/>
              <w:kern w:val="2"/>
              <w:sz w:val="21"/>
              <w:szCs w:val="22"/>
              <w:lang w:val="en-US" w:eastAsia="zh-CN"/>
            </w:rPr>
            <w:tab/>
          </w:r>
          <w:r>
            <w:t>Procedures</w:t>
          </w:r>
          <w:r>
            <w:tab/>
          </w:r>
          <w:r>
            <w:fldChar w:fldCharType="begin"/>
          </w:r>
          <w:r>
            <w:instrText xml:space="preserve"> PAGEREF _Toc54944171 \h </w:instrText>
          </w:r>
          <w:r>
            <w:fldChar w:fldCharType="separate"/>
          </w:r>
          <w:r>
            <w:t>190</w:t>
          </w:r>
          <w:r>
            <w:fldChar w:fldCharType="end"/>
          </w:r>
        </w:p>
        <w:p w14:paraId="1DE46234" w14:textId="77777777" w:rsidR="00483FD6" w:rsidRDefault="00483FD6">
          <w:pPr>
            <w:pStyle w:val="TOC4"/>
            <w:rPr>
              <w:rFonts w:asciiTheme="minorHAnsi" w:hAnsiTheme="minorHAnsi" w:cstheme="minorBidi"/>
              <w:kern w:val="2"/>
              <w:sz w:val="21"/>
              <w:szCs w:val="22"/>
              <w:lang w:val="en-US" w:eastAsia="zh-CN"/>
            </w:rPr>
          </w:pPr>
          <w:r>
            <w:t>6.42.2.1</w:t>
          </w:r>
          <w:r>
            <w:rPr>
              <w:rFonts w:asciiTheme="minorHAnsi" w:hAnsiTheme="minorHAnsi" w:cstheme="minorBidi"/>
              <w:kern w:val="2"/>
              <w:sz w:val="21"/>
              <w:szCs w:val="22"/>
              <w:lang w:val="en-US" w:eastAsia="zh-CN"/>
            </w:rPr>
            <w:tab/>
          </w:r>
          <w:r>
            <w:t>Variant relying on usage of MDT tracing</w:t>
          </w:r>
          <w:r>
            <w:tab/>
          </w:r>
          <w:r>
            <w:fldChar w:fldCharType="begin"/>
          </w:r>
          <w:r>
            <w:instrText xml:space="preserve"> PAGEREF _Toc54944172 \h </w:instrText>
          </w:r>
          <w:r>
            <w:fldChar w:fldCharType="separate"/>
          </w:r>
          <w:r>
            <w:t>190</w:t>
          </w:r>
          <w:r>
            <w:fldChar w:fldCharType="end"/>
          </w:r>
        </w:p>
        <w:p w14:paraId="5D982FAB" w14:textId="77777777" w:rsidR="00483FD6" w:rsidRDefault="00483FD6">
          <w:pPr>
            <w:pStyle w:val="TOC3"/>
            <w:rPr>
              <w:rFonts w:asciiTheme="minorHAnsi" w:hAnsiTheme="minorHAnsi" w:cstheme="minorBidi"/>
              <w:kern w:val="2"/>
              <w:sz w:val="21"/>
              <w:szCs w:val="22"/>
              <w:lang w:val="en-US" w:eastAsia="zh-CN"/>
            </w:rPr>
          </w:pPr>
          <w:r>
            <w:t>6.42.3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_Toc54944173 \h </w:instrText>
          </w:r>
          <w:r>
            <w:fldChar w:fldCharType="separate"/>
          </w:r>
          <w:r>
            <w:t>192</w:t>
          </w:r>
          <w:r>
            <w:fldChar w:fldCharType="end"/>
          </w:r>
        </w:p>
        <w:p w14:paraId="3269979A" w14:textId="77777777" w:rsidR="00483FD6" w:rsidRDefault="00483FD6">
          <w:pPr>
            <w:pStyle w:val="TOC2"/>
            <w:rPr>
              <w:rFonts w:asciiTheme="minorHAnsi" w:hAnsiTheme="minorHAnsi" w:cstheme="minorBidi"/>
              <w:kern w:val="2"/>
              <w:sz w:val="21"/>
              <w:szCs w:val="22"/>
              <w:lang w:val="en-US" w:eastAsia="zh-CN"/>
            </w:rPr>
          </w:pPr>
          <w:r>
            <w:t>6.43</w:t>
          </w:r>
          <w:r>
            <w:rPr>
              <w:rFonts w:asciiTheme="minorHAnsi" w:hAnsiTheme="minorHAnsi" w:cstheme="minorBidi"/>
              <w:kern w:val="2"/>
              <w:sz w:val="21"/>
              <w:szCs w:val="22"/>
              <w:lang w:val="en-US" w:eastAsia="zh-CN"/>
            </w:rPr>
            <w:tab/>
          </w:r>
          <w:r>
            <w:t>Solution #43: Low Latency exposure API by using the distributed CAPIF framework feature</w:t>
          </w:r>
          <w:r>
            <w:tab/>
          </w:r>
          <w:r>
            <w:fldChar w:fldCharType="begin"/>
          </w:r>
          <w:r>
            <w:instrText xml:space="preserve"> PAGEREF _Toc54944174 \h </w:instrText>
          </w:r>
          <w:r>
            <w:fldChar w:fldCharType="separate"/>
          </w:r>
          <w:r>
            <w:t>192</w:t>
          </w:r>
          <w:r>
            <w:fldChar w:fldCharType="end"/>
          </w:r>
        </w:p>
        <w:p w14:paraId="17E9B8AD" w14:textId="77777777" w:rsidR="00483FD6" w:rsidRDefault="00483FD6">
          <w:pPr>
            <w:pStyle w:val="TOC3"/>
            <w:rPr>
              <w:rFonts w:asciiTheme="minorHAnsi" w:hAnsiTheme="minorHAnsi" w:cstheme="minorBidi"/>
              <w:kern w:val="2"/>
              <w:sz w:val="21"/>
              <w:szCs w:val="22"/>
              <w:lang w:val="en-US" w:eastAsia="zh-CN"/>
            </w:rPr>
          </w:pPr>
          <w:r>
            <w:t>6.43.1</w:t>
          </w:r>
          <w:r>
            <w:rPr>
              <w:rFonts w:asciiTheme="minorHAnsi" w:hAnsiTheme="minorHAnsi" w:cstheme="minorBidi"/>
              <w:kern w:val="2"/>
              <w:sz w:val="21"/>
              <w:szCs w:val="22"/>
              <w:lang w:val="en-US" w:eastAsia="zh-CN"/>
            </w:rPr>
            <w:tab/>
          </w:r>
          <w:r>
            <w:t>Introduction</w:t>
          </w:r>
          <w:r>
            <w:tab/>
          </w:r>
          <w:r>
            <w:fldChar w:fldCharType="begin"/>
          </w:r>
          <w:r>
            <w:instrText xml:space="preserve"> PAGEREF _Toc54944175 \h </w:instrText>
          </w:r>
          <w:r>
            <w:fldChar w:fldCharType="separate"/>
          </w:r>
          <w:r>
            <w:t>192</w:t>
          </w:r>
          <w:r>
            <w:fldChar w:fldCharType="end"/>
          </w:r>
        </w:p>
        <w:p w14:paraId="7C5E947E" w14:textId="77777777" w:rsidR="00483FD6" w:rsidRDefault="00483FD6">
          <w:pPr>
            <w:pStyle w:val="TOC3"/>
            <w:rPr>
              <w:rFonts w:asciiTheme="minorHAnsi" w:hAnsiTheme="minorHAnsi" w:cstheme="minorBidi"/>
              <w:kern w:val="2"/>
              <w:sz w:val="21"/>
              <w:szCs w:val="22"/>
              <w:lang w:val="en-US" w:eastAsia="zh-CN"/>
            </w:rPr>
          </w:pPr>
          <w:r>
            <w:t>6.43.2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_Toc54944176 \h </w:instrText>
          </w:r>
          <w:r>
            <w:fldChar w:fldCharType="separate"/>
          </w:r>
          <w:r>
            <w:t>193</w:t>
          </w:r>
          <w:r>
            <w:fldChar w:fldCharType="end"/>
          </w:r>
        </w:p>
        <w:p w14:paraId="5373A932" w14:textId="77777777" w:rsidR="00483FD6" w:rsidRDefault="00483FD6">
          <w:pPr>
            <w:pStyle w:val="TOC3"/>
            <w:rPr>
              <w:rFonts w:asciiTheme="minorHAnsi" w:hAnsiTheme="minorHAnsi" w:cstheme="minorBidi"/>
              <w:kern w:val="2"/>
              <w:sz w:val="21"/>
              <w:szCs w:val="22"/>
              <w:lang w:val="en-US" w:eastAsia="zh-CN"/>
            </w:rPr>
          </w:pPr>
          <w:r>
            <w:t>6.43.3</w:t>
          </w:r>
          <w:r>
            <w:rPr>
              <w:rFonts w:asciiTheme="minorHAnsi" w:hAnsiTheme="minorHAnsi" w:cstheme="minorBidi"/>
              <w:kern w:val="2"/>
              <w:sz w:val="21"/>
              <w:szCs w:val="22"/>
              <w:lang w:val="en-US" w:eastAsia="zh-CN"/>
            </w:rPr>
            <w:tab/>
          </w:r>
          <w:r>
            <w:t>Procedures</w:t>
          </w:r>
          <w:r>
            <w:tab/>
          </w:r>
          <w:r>
            <w:fldChar w:fldCharType="begin"/>
          </w:r>
          <w:r>
            <w:instrText xml:space="preserve"> PAGEREF _Toc54944177 \h </w:instrText>
          </w:r>
          <w:r>
            <w:fldChar w:fldCharType="separate"/>
          </w:r>
          <w:r>
            <w:t>194</w:t>
          </w:r>
          <w:r>
            <w:fldChar w:fldCharType="end"/>
          </w:r>
        </w:p>
        <w:p w14:paraId="172ED415" w14:textId="77777777" w:rsidR="00483FD6" w:rsidRDefault="00483FD6">
          <w:pPr>
            <w:pStyle w:val="TOC3"/>
            <w:rPr>
              <w:rFonts w:asciiTheme="minorHAnsi" w:hAnsiTheme="minorHAnsi" w:cstheme="minorBidi"/>
              <w:kern w:val="2"/>
              <w:sz w:val="21"/>
              <w:szCs w:val="22"/>
              <w:lang w:val="en-US" w:eastAsia="zh-CN"/>
            </w:rPr>
          </w:pPr>
          <w:r>
            <w:t>6.43.4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_Toc54944178 \h </w:instrText>
          </w:r>
          <w:r>
            <w:fldChar w:fldCharType="separate"/>
          </w:r>
          <w:r>
            <w:t>195</w:t>
          </w:r>
          <w:r>
            <w:fldChar w:fldCharType="end"/>
          </w:r>
        </w:p>
        <w:p w14:paraId="7A8AF933" w14:textId="77777777" w:rsidR="00483FD6" w:rsidRDefault="00483FD6">
          <w:pPr>
            <w:pStyle w:val="TOC2"/>
            <w:rPr>
              <w:rFonts w:asciiTheme="minorHAnsi" w:hAnsiTheme="minorHAnsi" w:cstheme="minorBidi"/>
              <w:kern w:val="2"/>
              <w:sz w:val="21"/>
              <w:szCs w:val="22"/>
              <w:lang w:val="en-US" w:eastAsia="zh-CN"/>
            </w:rPr>
          </w:pPr>
          <w:r>
            <w:t>6.44</w:t>
          </w:r>
          <w:r>
            <w:rPr>
              <w:rFonts w:asciiTheme="minorHAnsi" w:hAnsiTheme="minorHAnsi" w:cstheme="minorBidi"/>
              <w:kern w:val="2"/>
              <w:sz w:val="21"/>
              <w:szCs w:val="22"/>
              <w:lang w:val="en-US" w:eastAsia="zh-CN"/>
            </w:rPr>
            <w:tab/>
          </w:r>
          <w:r>
            <w:t>Solution #44: Network Information Exposure to Local AF with Low Latency</w:t>
          </w:r>
          <w:r>
            <w:tab/>
          </w:r>
          <w:r>
            <w:fldChar w:fldCharType="begin"/>
          </w:r>
          <w:r>
            <w:instrText xml:space="preserve"> PAGEREF _Toc54944179 \h </w:instrText>
          </w:r>
          <w:r>
            <w:fldChar w:fldCharType="separate"/>
          </w:r>
          <w:r>
            <w:t>195</w:t>
          </w:r>
          <w:r>
            <w:fldChar w:fldCharType="end"/>
          </w:r>
        </w:p>
        <w:p w14:paraId="408715FC" w14:textId="77777777" w:rsidR="00483FD6" w:rsidRDefault="00483FD6">
          <w:pPr>
            <w:pStyle w:val="TOC3"/>
            <w:rPr>
              <w:rFonts w:asciiTheme="minorHAnsi" w:hAnsiTheme="minorHAnsi" w:cstheme="minorBidi"/>
              <w:kern w:val="2"/>
              <w:sz w:val="21"/>
              <w:szCs w:val="22"/>
              <w:lang w:val="en-US" w:eastAsia="zh-CN"/>
            </w:rPr>
          </w:pPr>
          <w:r>
            <w:t>6.44.1</w:t>
          </w:r>
          <w:r>
            <w:rPr>
              <w:rFonts w:asciiTheme="minorHAnsi" w:hAnsiTheme="minorHAnsi" w:cstheme="minorBidi"/>
              <w:kern w:val="2"/>
              <w:sz w:val="21"/>
              <w:szCs w:val="22"/>
              <w:lang w:val="en-US" w:eastAsia="zh-CN"/>
            </w:rPr>
            <w:tab/>
          </w:r>
          <w:r>
            <w:t>Description</w:t>
          </w:r>
          <w:r>
            <w:tab/>
          </w:r>
          <w:r>
            <w:fldChar w:fldCharType="begin"/>
          </w:r>
          <w:r>
            <w:instrText xml:space="preserve"> PAGEREF _Toc54944180 \h </w:instrText>
          </w:r>
          <w:r>
            <w:fldChar w:fldCharType="separate"/>
          </w:r>
          <w:r>
            <w:t>195</w:t>
          </w:r>
          <w:r>
            <w:fldChar w:fldCharType="end"/>
          </w:r>
        </w:p>
        <w:p w14:paraId="19633326" w14:textId="77777777" w:rsidR="00483FD6" w:rsidRDefault="00483FD6">
          <w:pPr>
            <w:pStyle w:val="TOC3"/>
            <w:rPr>
              <w:rFonts w:asciiTheme="minorHAnsi" w:hAnsiTheme="minorHAnsi" w:cstheme="minorBidi"/>
              <w:kern w:val="2"/>
              <w:sz w:val="21"/>
              <w:szCs w:val="22"/>
              <w:lang w:val="en-US" w:eastAsia="zh-CN"/>
            </w:rPr>
          </w:pPr>
          <w:r>
            <w:t>6.44.2</w:t>
          </w:r>
          <w:r>
            <w:rPr>
              <w:rFonts w:asciiTheme="minorHAnsi" w:hAnsiTheme="minorHAnsi" w:cstheme="minorBidi"/>
              <w:kern w:val="2"/>
              <w:sz w:val="21"/>
              <w:szCs w:val="22"/>
              <w:lang w:val="en-US" w:eastAsia="zh-CN"/>
            </w:rPr>
            <w:tab/>
          </w:r>
          <w:r>
            <w:t>Procedures</w:t>
          </w:r>
          <w:r>
            <w:tab/>
          </w:r>
          <w:r>
            <w:fldChar w:fldCharType="begin"/>
          </w:r>
          <w:r>
            <w:instrText xml:space="preserve"> PAGEREF _Toc54944181 \h </w:instrText>
          </w:r>
          <w:r>
            <w:fldChar w:fldCharType="separate"/>
          </w:r>
          <w:r>
            <w:t>197</w:t>
          </w:r>
          <w:r>
            <w:fldChar w:fldCharType="end"/>
          </w:r>
        </w:p>
        <w:p w14:paraId="0DAE010A" w14:textId="77777777" w:rsidR="00483FD6" w:rsidRDefault="00483FD6">
          <w:pPr>
            <w:pStyle w:val="TOC3"/>
            <w:rPr>
              <w:rFonts w:asciiTheme="minorHAnsi" w:hAnsiTheme="minorHAnsi" w:cstheme="minorBidi"/>
              <w:kern w:val="2"/>
              <w:sz w:val="21"/>
              <w:szCs w:val="22"/>
              <w:lang w:val="en-US" w:eastAsia="zh-CN"/>
            </w:rPr>
          </w:pPr>
          <w:r>
            <w:t>6.44.3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_Toc54944182 \h </w:instrText>
          </w:r>
          <w:r>
            <w:fldChar w:fldCharType="separate"/>
          </w:r>
          <w:r>
            <w:t>198</w:t>
          </w:r>
          <w:r>
            <w:fldChar w:fldCharType="end"/>
          </w:r>
        </w:p>
        <w:p w14:paraId="676A9401" w14:textId="77777777" w:rsidR="00483FD6" w:rsidRDefault="00483FD6">
          <w:pPr>
            <w:pStyle w:val="TOC2"/>
            <w:rPr>
              <w:rFonts w:asciiTheme="minorHAnsi" w:hAnsiTheme="minorHAnsi" w:cstheme="minorBidi"/>
              <w:kern w:val="2"/>
              <w:sz w:val="21"/>
              <w:szCs w:val="22"/>
              <w:lang w:val="en-US" w:eastAsia="zh-CN"/>
            </w:rPr>
          </w:pPr>
          <w:r>
            <w:t>6.45</w:t>
          </w:r>
          <w:r>
            <w:rPr>
              <w:rFonts w:asciiTheme="minorHAnsi" w:hAnsiTheme="minorHAnsi" w:cstheme="minorBidi"/>
              <w:kern w:val="2"/>
              <w:sz w:val="21"/>
              <w:szCs w:val="22"/>
              <w:lang w:val="en-US" w:eastAsia="zh-CN"/>
            </w:rPr>
            <w:tab/>
          </w:r>
          <w:r>
            <w:t>Solution #45: Using NAS message notify UE's application layer</w:t>
          </w:r>
          <w:r>
            <w:tab/>
          </w:r>
          <w:r>
            <w:fldChar w:fldCharType="begin"/>
          </w:r>
          <w:r>
            <w:instrText xml:space="preserve"> PAGEREF _Toc54944183 \h </w:instrText>
          </w:r>
          <w:r>
            <w:fldChar w:fldCharType="separate"/>
          </w:r>
          <w:r>
            <w:t>198</w:t>
          </w:r>
          <w:r>
            <w:fldChar w:fldCharType="end"/>
          </w:r>
        </w:p>
        <w:p w14:paraId="7EBCCD1E" w14:textId="77777777" w:rsidR="00483FD6" w:rsidRDefault="00483FD6">
          <w:pPr>
            <w:pStyle w:val="TOC3"/>
            <w:rPr>
              <w:rFonts w:asciiTheme="minorHAnsi" w:hAnsiTheme="minorHAnsi" w:cstheme="minorBidi"/>
              <w:kern w:val="2"/>
              <w:sz w:val="21"/>
              <w:szCs w:val="22"/>
              <w:lang w:val="en-US" w:eastAsia="zh-CN"/>
            </w:rPr>
          </w:pPr>
          <w:r>
            <w:t>6.45.1</w:t>
          </w:r>
          <w:r>
            <w:rPr>
              <w:rFonts w:asciiTheme="minorHAnsi" w:hAnsiTheme="minorHAnsi" w:cstheme="minorBidi"/>
              <w:kern w:val="2"/>
              <w:sz w:val="21"/>
              <w:szCs w:val="22"/>
              <w:lang w:val="en-US" w:eastAsia="zh-CN"/>
            </w:rPr>
            <w:tab/>
          </w:r>
          <w:r>
            <w:t>Description</w:t>
          </w:r>
          <w:r>
            <w:tab/>
          </w:r>
          <w:r>
            <w:fldChar w:fldCharType="begin"/>
          </w:r>
          <w:r>
            <w:instrText xml:space="preserve"> PAGEREF _Toc54944184 \h </w:instrText>
          </w:r>
          <w:r>
            <w:fldChar w:fldCharType="separate"/>
          </w:r>
          <w:r>
            <w:t>198</w:t>
          </w:r>
          <w:r>
            <w:fldChar w:fldCharType="end"/>
          </w:r>
        </w:p>
        <w:p w14:paraId="2C15E12D" w14:textId="77777777" w:rsidR="00483FD6" w:rsidRDefault="00483FD6">
          <w:pPr>
            <w:pStyle w:val="TOC3"/>
            <w:rPr>
              <w:rFonts w:asciiTheme="minorHAnsi" w:hAnsiTheme="minorHAnsi" w:cstheme="minorBidi"/>
              <w:kern w:val="2"/>
              <w:sz w:val="21"/>
              <w:szCs w:val="22"/>
              <w:lang w:val="en-US" w:eastAsia="zh-CN"/>
            </w:rPr>
          </w:pPr>
          <w:r>
            <w:t>6.45.2</w:t>
          </w:r>
          <w:r>
            <w:rPr>
              <w:rFonts w:asciiTheme="minorHAnsi" w:hAnsiTheme="minorHAnsi" w:cstheme="minorBidi"/>
              <w:kern w:val="2"/>
              <w:sz w:val="21"/>
              <w:szCs w:val="22"/>
              <w:lang w:val="en-US" w:eastAsia="zh-CN"/>
            </w:rPr>
            <w:tab/>
          </w:r>
          <w:r>
            <w:t>Procedures</w:t>
          </w:r>
          <w:r>
            <w:tab/>
          </w:r>
          <w:r>
            <w:fldChar w:fldCharType="begin"/>
          </w:r>
          <w:r>
            <w:instrText xml:space="preserve"> PAGEREF _Toc54944185 \h </w:instrText>
          </w:r>
          <w:r>
            <w:fldChar w:fldCharType="separate"/>
          </w:r>
          <w:r>
            <w:t>199</w:t>
          </w:r>
          <w:r>
            <w:fldChar w:fldCharType="end"/>
          </w:r>
        </w:p>
        <w:p w14:paraId="5E6C36C4" w14:textId="77777777" w:rsidR="00483FD6" w:rsidRDefault="00483FD6">
          <w:pPr>
            <w:pStyle w:val="TOC5"/>
            <w:rPr>
              <w:rFonts w:asciiTheme="minorHAnsi" w:hAnsiTheme="minorHAnsi" w:cstheme="minorBidi"/>
              <w:kern w:val="2"/>
              <w:sz w:val="21"/>
              <w:szCs w:val="22"/>
              <w:lang w:val="en-US" w:eastAsia="zh-CN"/>
            </w:rPr>
          </w:pPr>
          <w:r>
            <w:lastRenderedPageBreak/>
            <w:t>6.45.2.1</w:t>
          </w:r>
          <w:r>
            <w:rPr>
              <w:rFonts w:asciiTheme="minorHAnsi" w:hAnsiTheme="minorHAnsi" w:cstheme="minorBidi"/>
              <w:kern w:val="2"/>
              <w:sz w:val="21"/>
              <w:szCs w:val="22"/>
              <w:lang w:val="en-US" w:eastAsia="zh-CN"/>
            </w:rPr>
            <w:tab/>
          </w:r>
          <w:r>
            <w:t>notify the change of QoS using NAS message</w:t>
          </w:r>
          <w:r>
            <w:tab/>
          </w:r>
          <w:r>
            <w:fldChar w:fldCharType="begin"/>
          </w:r>
          <w:r>
            <w:instrText xml:space="preserve"> PAGEREF _Toc54944186 \h </w:instrText>
          </w:r>
          <w:r>
            <w:fldChar w:fldCharType="separate"/>
          </w:r>
          <w:r>
            <w:t>200</w:t>
          </w:r>
          <w:r>
            <w:fldChar w:fldCharType="end"/>
          </w:r>
        </w:p>
        <w:p w14:paraId="787DD89D" w14:textId="77777777" w:rsidR="00483FD6" w:rsidRDefault="00483FD6">
          <w:pPr>
            <w:pStyle w:val="TOC3"/>
            <w:rPr>
              <w:rFonts w:asciiTheme="minorHAnsi" w:hAnsiTheme="minorHAnsi" w:cstheme="minorBidi"/>
              <w:kern w:val="2"/>
              <w:sz w:val="21"/>
              <w:szCs w:val="22"/>
              <w:lang w:val="en-US" w:eastAsia="zh-CN"/>
            </w:rPr>
          </w:pPr>
          <w:r>
            <w:t>6.45.3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_Toc54944187 \h </w:instrText>
          </w:r>
          <w:r>
            <w:fldChar w:fldCharType="separate"/>
          </w:r>
          <w:r>
            <w:t>200</w:t>
          </w:r>
          <w:r>
            <w:fldChar w:fldCharType="end"/>
          </w:r>
        </w:p>
        <w:p w14:paraId="0EEBEFF5" w14:textId="77777777" w:rsidR="00483FD6" w:rsidRDefault="00483FD6">
          <w:pPr>
            <w:pStyle w:val="TOC2"/>
            <w:rPr>
              <w:rFonts w:asciiTheme="minorHAnsi" w:hAnsiTheme="minorHAnsi" w:cstheme="minorBidi"/>
              <w:kern w:val="2"/>
              <w:sz w:val="21"/>
              <w:szCs w:val="22"/>
              <w:lang w:val="en-US" w:eastAsia="zh-CN"/>
            </w:rPr>
          </w:pPr>
          <w:r>
            <w:t>6.46</w:t>
          </w:r>
          <w:r>
            <w:rPr>
              <w:rFonts w:asciiTheme="minorHAnsi" w:hAnsiTheme="minorHAnsi" w:cstheme="minorBidi"/>
              <w:kern w:val="2"/>
              <w:sz w:val="21"/>
              <w:szCs w:val="22"/>
              <w:lang w:val="en-US" w:eastAsia="zh-CN"/>
            </w:rPr>
            <w:tab/>
          </w:r>
          <w:r>
            <w:t xml:space="preserve">Solution #46: Local NEF Deployment for </w:t>
          </w:r>
          <w:r w:rsidRPr="00AA6490">
            <w:rPr>
              <w:rFonts w:eastAsia="宋体"/>
            </w:rPr>
            <w:t>n</w:t>
          </w:r>
          <w:r>
            <w:t xml:space="preserve">etwork </w:t>
          </w:r>
          <w:r w:rsidRPr="00AA6490">
            <w:rPr>
              <w:rFonts w:eastAsia="宋体"/>
            </w:rPr>
            <w:t>i</w:t>
          </w:r>
          <w:r>
            <w:t xml:space="preserve">nformation </w:t>
          </w:r>
          <w:r w:rsidRPr="00AA6490">
            <w:rPr>
              <w:rFonts w:eastAsia="宋体"/>
            </w:rPr>
            <w:t>e</w:t>
          </w:r>
          <w:r>
            <w:t>xposure to Local A</w:t>
          </w:r>
          <w:r w:rsidRPr="00AA6490">
            <w:rPr>
              <w:rFonts w:eastAsia="宋体"/>
            </w:rPr>
            <w:t>F</w:t>
          </w:r>
          <w:r>
            <w:t xml:space="preserve"> with Low Latency</w:t>
          </w:r>
          <w:r>
            <w:tab/>
          </w:r>
          <w:r>
            <w:fldChar w:fldCharType="begin"/>
          </w:r>
          <w:r>
            <w:instrText xml:space="preserve"> PAGEREF _Toc54944188 \h </w:instrText>
          </w:r>
          <w:r>
            <w:fldChar w:fldCharType="separate"/>
          </w:r>
          <w:r>
            <w:t>200</w:t>
          </w:r>
          <w:r>
            <w:fldChar w:fldCharType="end"/>
          </w:r>
        </w:p>
        <w:p w14:paraId="0C61334B" w14:textId="77777777" w:rsidR="00483FD6" w:rsidRDefault="00483FD6">
          <w:pPr>
            <w:pStyle w:val="TOC3"/>
            <w:rPr>
              <w:rFonts w:asciiTheme="minorHAnsi" w:hAnsiTheme="minorHAnsi" w:cstheme="minorBidi"/>
              <w:kern w:val="2"/>
              <w:sz w:val="21"/>
              <w:szCs w:val="22"/>
              <w:lang w:val="en-US" w:eastAsia="zh-CN"/>
            </w:rPr>
          </w:pPr>
          <w:r>
            <w:t>6.46.1</w:t>
          </w:r>
          <w:r>
            <w:rPr>
              <w:rFonts w:asciiTheme="minorHAnsi" w:hAnsiTheme="minorHAnsi" w:cstheme="minorBidi"/>
              <w:kern w:val="2"/>
              <w:sz w:val="21"/>
              <w:szCs w:val="22"/>
              <w:lang w:val="en-US" w:eastAsia="zh-CN"/>
            </w:rPr>
            <w:tab/>
          </w:r>
          <w:r>
            <w:t>Description</w:t>
          </w:r>
          <w:r>
            <w:tab/>
          </w:r>
          <w:r>
            <w:fldChar w:fldCharType="begin"/>
          </w:r>
          <w:r>
            <w:instrText xml:space="preserve"> PAGEREF _Toc54944189 \h </w:instrText>
          </w:r>
          <w:r>
            <w:fldChar w:fldCharType="separate"/>
          </w:r>
          <w:r>
            <w:t>200</w:t>
          </w:r>
          <w:r>
            <w:fldChar w:fldCharType="end"/>
          </w:r>
        </w:p>
        <w:p w14:paraId="07F97AF3" w14:textId="77777777" w:rsidR="00483FD6" w:rsidRDefault="00483FD6">
          <w:pPr>
            <w:pStyle w:val="TOC3"/>
            <w:rPr>
              <w:rFonts w:asciiTheme="minorHAnsi" w:hAnsiTheme="minorHAnsi" w:cstheme="minorBidi"/>
              <w:kern w:val="2"/>
              <w:sz w:val="21"/>
              <w:szCs w:val="22"/>
              <w:lang w:val="en-US" w:eastAsia="zh-CN"/>
            </w:rPr>
          </w:pPr>
          <w:r>
            <w:t>6.46.2</w:t>
          </w:r>
          <w:r>
            <w:rPr>
              <w:rFonts w:asciiTheme="minorHAnsi" w:hAnsiTheme="minorHAnsi" w:cstheme="minorBidi"/>
              <w:kern w:val="2"/>
              <w:sz w:val="21"/>
              <w:szCs w:val="22"/>
              <w:lang w:val="en-US" w:eastAsia="zh-CN"/>
            </w:rPr>
            <w:tab/>
          </w:r>
          <w:r>
            <w:t>Procedures</w:t>
          </w:r>
          <w:r>
            <w:tab/>
          </w:r>
          <w:r>
            <w:fldChar w:fldCharType="begin"/>
          </w:r>
          <w:r>
            <w:instrText xml:space="preserve"> PAGEREF _Toc54944190 \h </w:instrText>
          </w:r>
          <w:r>
            <w:fldChar w:fldCharType="separate"/>
          </w:r>
          <w:r>
            <w:t>201</w:t>
          </w:r>
          <w:r>
            <w:fldChar w:fldCharType="end"/>
          </w:r>
        </w:p>
        <w:p w14:paraId="08EE6052" w14:textId="77777777" w:rsidR="00483FD6" w:rsidRDefault="00483FD6">
          <w:pPr>
            <w:pStyle w:val="TOC3"/>
            <w:rPr>
              <w:rFonts w:asciiTheme="minorHAnsi" w:hAnsiTheme="minorHAnsi" w:cstheme="minorBidi"/>
              <w:kern w:val="2"/>
              <w:sz w:val="21"/>
              <w:szCs w:val="22"/>
              <w:lang w:val="en-US" w:eastAsia="zh-CN"/>
            </w:rPr>
          </w:pPr>
          <w:r>
            <w:t>6.46.3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_Toc54944191 \h </w:instrText>
          </w:r>
          <w:r>
            <w:fldChar w:fldCharType="separate"/>
          </w:r>
          <w:r>
            <w:t>203</w:t>
          </w:r>
          <w:r>
            <w:fldChar w:fldCharType="end"/>
          </w:r>
        </w:p>
        <w:p w14:paraId="3BF1EB6D" w14:textId="77777777" w:rsidR="00483FD6" w:rsidRDefault="00483FD6">
          <w:pPr>
            <w:pStyle w:val="TOC2"/>
            <w:rPr>
              <w:rFonts w:asciiTheme="minorHAnsi" w:hAnsiTheme="minorHAnsi" w:cstheme="minorBidi"/>
              <w:kern w:val="2"/>
              <w:sz w:val="21"/>
              <w:szCs w:val="22"/>
              <w:lang w:val="en-US" w:eastAsia="zh-CN"/>
            </w:rPr>
          </w:pPr>
          <w:r>
            <w:t>6.47</w:t>
          </w:r>
          <w:r>
            <w:rPr>
              <w:rFonts w:asciiTheme="minorHAnsi" w:hAnsiTheme="minorHAnsi" w:cstheme="minorBidi"/>
              <w:kern w:val="2"/>
              <w:sz w:val="21"/>
              <w:szCs w:val="22"/>
              <w:lang w:val="en-US" w:eastAsia="zh-CN"/>
            </w:rPr>
            <w:tab/>
          </w:r>
          <w:r>
            <w:t>Solution #47: User Plane based Network Information Provisioning</w:t>
          </w:r>
          <w:r>
            <w:tab/>
          </w:r>
          <w:r>
            <w:fldChar w:fldCharType="begin"/>
          </w:r>
          <w:r>
            <w:instrText xml:space="preserve"> PAGEREF _Toc54944192 \h </w:instrText>
          </w:r>
          <w:r>
            <w:fldChar w:fldCharType="separate"/>
          </w:r>
          <w:r>
            <w:t>203</w:t>
          </w:r>
          <w:r>
            <w:fldChar w:fldCharType="end"/>
          </w:r>
        </w:p>
        <w:p w14:paraId="4AE192EF" w14:textId="77777777" w:rsidR="00483FD6" w:rsidRDefault="00483FD6">
          <w:pPr>
            <w:pStyle w:val="TOC3"/>
            <w:rPr>
              <w:rFonts w:asciiTheme="minorHAnsi" w:hAnsiTheme="minorHAnsi" w:cstheme="minorBidi"/>
              <w:kern w:val="2"/>
              <w:sz w:val="21"/>
              <w:szCs w:val="22"/>
              <w:lang w:val="en-US" w:eastAsia="zh-CN"/>
            </w:rPr>
          </w:pPr>
          <w:r>
            <w:t>6.47.1</w:t>
          </w:r>
          <w:r>
            <w:rPr>
              <w:rFonts w:asciiTheme="minorHAnsi" w:hAnsiTheme="minorHAnsi" w:cstheme="minorBidi"/>
              <w:kern w:val="2"/>
              <w:sz w:val="21"/>
              <w:szCs w:val="22"/>
              <w:lang w:val="en-US" w:eastAsia="zh-CN"/>
            </w:rPr>
            <w:tab/>
          </w:r>
          <w:r>
            <w:t>Description</w:t>
          </w:r>
          <w:r>
            <w:tab/>
          </w:r>
          <w:r>
            <w:fldChar w:fldCharType="begin"/>
          </w:r>
          <w:r>
            <w:instrText xml:space="preserve"> PAGEREF _Toc54944193 \h </w:instrText>
          </w:r>
          <w:r>
            <w:fldChar w:fldCharType="separate"/>
          </w:r>
          <w:r>
            <w:t>203</w:t>
          </w:r>
          <w:r>
            <w:fldChar w:fldCharType="end"/>
          </w:r>
        </w:p>
        <w:p w14:paraId="4ACEA899" w14:textId="77777777" w:rsidR="00483FD6" w:rsidRDefault="00483FD6">
          <w:pPr>
            <w:pStyle w:val="TOC3"/>
            <w:rPr>
              <w:rFonts w:asciiTheme="minorHAnsi" w:hAnsiTheme="minorHAnsi" w:cstheme="minorBidi"/>
              <w:kern w:val="2"/>
              <w:sz w:val="21"/>
              <w:szCs w:val="22"/>
              <w:lang w:val="en-US" w:eastAsia="zh-CN"/>
            </w:rPr>
          </w:pPr>
          <w:r>
            <w:t>6.47.2</w:t>
          </w:r>
          <w:r>
            <w:rPr>
              <w:rFonts w:asciiTheme="minorHAnsi" w:hAnsiTheme="minorHAnsi" w:cstheme="minorBidi"/>
              <w:kern w:val="2"/>
              <w:sz w:val="21"/>
              <w:szCs w:val="22"/>
              <w:lang w:val="en-US" w:eastAsia="zh-CN"/>
            </w:rPr>
            <w:tab/>
          </w:r>
          <w:r>
            <w:t>Procedures</w:t>
          </w:r>
          <w:r>
            <w:tab/>
          </w:r>
          <w:r>
            <w:fldChar w:fldCharType="begin"/>
          </w:r>
          <w:r>
            <w:instrText xml:space="preserve"> PAGEREF _Toc54944194 \h </w:instrText>
          </w:r>
          <w:r>
            <w:fldChar w:fldCharType="separate"/>
          </w:r>
          <w:r>
            <w:t>204</w:t>
          </w:r>
          <w:r>
            <w:fldChar w:fldCharType="end"/>
          </w:r>
        </w:p>
        <w:p w14:paraId="7526E440" w14:textId="77777777" w:rsidR="00483FD6" w:rsidRDefault="00483FD6">
          <w:pPr>
            <w:pStyle w:val="TOC3"/>
            <w:rPr>
              <w:rFonts w:asciiTheme="minorHAnsi" w:hAnsiTheme="minorHAnsi" w:cstheme="minorBidi"/>
              <w:kern w:val="2"/>
              <w:sz w:val="21"/>
              <w:szCs w:val="22"/>
              <w:lang w:val="en-US" w:eastAsia="zh-CN"/>
            </w:rPr>
          </w:pPr>
          <w:r>
            <w:t>6.47.3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_Toc54944195 \h </w:instrText>
          </w:r>
          <w:r>
            <w:fldChar w:fldCharType="separate"/>
          </w:r>
          <w:r>
            <w:t>206</w:t>
          </w:r>
          <w:r>
            <w:fldChar w:fldCharType="end"/>
          </w:r>
        </w:p>
        <w:p w14:paraId="700F4FF3" w14:textId="77777777" w:rsidR="00483FD6" w:rsidRDefault="00483FD6">
          <w:pPr>
            <w:pStyle w:val="TOC2"/>
            <w:rPr>
              <w:rFonts w:asciiTheme="minorHAnsi" w:hAnsiTheme="minorHAnsi" w:cstheme="minorBidi"/>
              <w:kern w:val="2"/>
              <w:sz w:val="21"/>
              <w:szCs w:val="22"/>
              <w:lang w:val="en-US" w:eastAsia="zh-CN"/>
            </w:rPr>
          </w:pPr>
          <w:r>
            <w:t>6.48</w:t>
          </w:r>
          <w:r>
            <w:rPr>
              <w:rFonts w:asciiTheme="minorHAnsi" w:hAnsiTheme="minorHAnsi" w:cstheme="minorBidi"/>
              <w:kern w:val="2"/>
              <w:sz w:val="21"/>
              <w:szCs w:val="22"/>
              <w:lang w:val="en-US" w:eastAsia="zh-CN"/>
            </w:rPr>
            <w:tab/>
          </w:r>
          <w:r>
            <w:t>Solution #48: QoS monitoring information exposure based on unstructured data transmission mechanism</w:t>
          </w:r>
          <w:r>
            <w:tab/>
          </w:r>
          <w:r>
            <w:fldChar w:fldCharType="begin"/>
          </w:r>
          <w:r>
            <w:instrText xml:space="preserve"> PAGEREF _Toc54944196 \h </w:instrText>
          </w:r>
          <w:r>
            <w:fldChar w:fldCharType="separate"/>
          </w:r>
          <w:r>
            <w:t>206</w:t>
          </w:r>
          <w:r>
            <w:fldChar w:fldCharType="end"/>
          </w:r>
        </w:p>
        <w:p w14:paraId="167B2247" w14:textId="77777777" w:rsidR="00483FD6" w:rsidRDefault="00483FD6">
          <w:pPr>
            <w:pStyle w:val="TOC3"/>
            <w:rPr>
              <w:rFonts w:asciiTheme="minorHAnsi" w:hAnsiTheme="minorHAnsi" w:cstheme="minorBidi"/>
              <w:kern w:val="2"/>
              <w:sz w:val="21"/>
              <w:szCs w:val="22"/>
              <w:lang w:val="en-US" w:eastAsia="zh-CN"/>
            </w:rPr>
          </w:pPr>
          <w:r>
            <w:t>6.48.1</w:t>
          </w:r>
          <w:r>
            <w:rPr>
              <w:rFonts w:asciiTheme="minorHAnsi" w:hAnsiTheme="minorHAnsi" w:cstheme="minorBidi"/>
              <w:kern w:val="2"/>
              <w:sz w:val="21"/>
              <w:szCs w:val="22"/>
              <w:lang w:val="en-US" w:eastAsia="zh-CN"/>
            </w:rPr>
            <w:tab/>
          </w:r>
          <w:r>
            <w:t>Description</w:t>
          </w:r>
          <w:r>
            <w:tab/>
          </w:r>
          <w:r>
            <w:fldChar w:fldCharType="begin"/>
          </w:r>
          <w:r>
            <w:instrText xml:space="preserve"> PAGEREF _Toc54944197 \h </w:instrText>
          </w:r>
          <w:r>
            <w:fldChar w:fldCharType="separate"/>
          </w:r>
          <w:r>
            <w:t>206</w:t>
          </w:r>
          <w:r>
            <w:fldChar w:fldCharType="end"/>
          </w:r>
        </w:p>
        <w:p w14:paraId="0CDEC128" w14:textId="77777777" w:rsidR="00483FD6" w:rsidRDefault="00483FD6">
          <w:pPr>
            <w:pStyle w:val="TOC3"/>
            <w:rPr>
              <w:rFonts w:asciiTheme="minorHAnsi" w:hAnsiTheme="minorHAnsi" w:cstheme="minorBidi"/>
              <w:kern w:val="2"/>
              <w:sz w:val="21"/>
              <w:szCs w:val="22"/>
              <w:lang w:val="en-US" w:eastAsia="zh-CN"/>
            </w:rPr>
          </w:pPr>
          <w:r>
            <w:t>6.48.2</w:t>
          </w:r>
          <w:r>
            <w:rPr>
              <w:rFonts w:asciiTheme="minorHAnsi" w:hAnsiTheme="minorHAnsi" w:cstheme="minorBidi"/>
              <w:kern w:val="2"/>
              <w:sz w:val="21"/>
              <w:szCs w:val="22"/>
              <w:lang w:val="en-US" w:eastAsia="zh-CN"/>
            </w:rPr>
            <w:tab/>
          </w:r>
          <w:r>
            <w:t>Procedures</w:t>
          </w:r>
          <w:r>
            <w:tab/>
          </w:r>
          <w:r>
            <w:fldChar w:fldCharType="begin"/>
          </w:r>
          <w:r>
            <w:instrText xml:space="preserve"> PAGEREF _Toc54944198 \h </w:instrText>
          </w:r>
          <w:r>
            <w:fldChar w:fldCharType="separate"/>
          </w:r>
          <w:r>
            <w:t>207</w:t>
          </w:r>
          <w:r>
            <w:fldChar w:fldCharType="end"/>
          </w:r>
        </w:p>
        <w:p w14:paraId="58A4DA52" w14:textId="77777777" w:rsidR="00483FD6" w:rsidRDefault="00483FD6">
          <w:pPr>
            <w:pStyle w:val="TOC3"/>
            <w:rPr>
              <w:rFonts w:asciiTheme="minorHAnsi" w:hAnsiTheme="minorHAnsi" w:cstheme="minorBidi"/>
              <w:kern w:val="2"/>
              <w:sz w:val="21"/>
              <w:szCs w:val="22"/>
              <w:lang w:val="en-US" w:eastAsia="zh-CN"/>
            </w:rPr>
          </w:pPr>
          <w:r>
            <w:t>6.48.3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_Toc54944199 \h </w:instrText>
          </w:r>
          <w:r>
            <w:fldChar w:fldCharType="separate"/>
          </w:r>
          <w:r>
            <w:t>207</w:t>
          </w:r>
          <w:r>
            <w:fldChar w:fldCharType="end"/>
          </w:r>
        </w:p>
        <w:p w14:paraId="47585DDF" w14:textId="77777777" w:rsidR="00483FD6" w:rsidRDefault="00483FD6">
          <w:pPr>
            <w:pStyle w:val="TOC2"/>
            <w:rPr>
              <w:rFonts w:asciiTheme="minorHAnsi" w:hAnsiTheme="minorHAnsi" w:cstheme="minorBidi"/>
              <w:kern w:val="2"/>
              <w:sz w:val="21"/>
              <w:szCs w:val="22"/>
              <w:lang w:val="en-US" w:eastAsia="zh-CN"/>
            </w:rPr>
          </w:pPr>
          <w:r>
            <w:t>6.49</w:t>
          </w:r>
          <w:r>
            <w:rPr>
              <w:rFonts w:asciiTheme="minorHAnsi" w:hAnsiTheme="minorHAnsi" w:cstheme="minorBidi"/>
              <w:kern w:val="2"/>
              <w:sz w:val="21"/>
              <w:szCs w:val="22"/>
              <w:lang w:val="en-US" w:eastAsia="zh-CN"/>
            </w:rPr>
            <w:tab/>
          </w:r>
          <w:r>
            <w:t>Solution #49: Network Information Provisioning to EAS with low latency based on User Plane</w:t>
          </w:r>
          <w:r>
            <w:tab/>
          </w:r>
          <w:r>
            <w:fldChar w:fldCharType="begin"/>
          </w:r>
          <w:r>
            <w:instrText xml:space="preserve"> PAGEREF _Toc54944200 \h </w:instrText>
          </w:r>
          <w:r>
            <w:fldChar w:fldCharType="separate"/>
          </w:r>
          <w:r>
            <w:t>208</w:t>
          </w:r>
          <w:r>
            <w:fldChar w:fldCharType="end"/>
          </w:r>
        </w:p>
        <w:p w14:paraId="241604F0" w14:textId="77777777" w:rsidR="00483FD6" w:rsidRDefault="00483FD6">
          <w:pPr>
            <w:pStyle w:val="TOC3"/>
            <w:rPr>
              <w:rFonts w:asciiTheme="minorHAnsi" w:hAnsiTheme="minorHAnsi" w:cstheme="minorBidi"/>
              <w:kern w:val="2"/>
              <w:sz w:val="21"/>
              <w:szCs w:val="22"/>
              <w:lang w:val="en-US" w:eastAsia="zh-CN"/>
            </w:rPr>
          </w:pPr>
          <w:r>
            <w:t>6.49.1</w:t>
          </w:r>
          <w:r>
            <w:rPr>
              <w:rFonts w:asciiTheme="minorHAnsi" w:hAnsiTheme="minorHAnsi" w:cstheme="minorBidi"/>
              <w:kern w:val="2"/>
              <w:sz w:val="21"/>
              <w:szCs w:val="22"/>
              <w:lang w:val="en-US" w:eastAsia="zh-CN"/>
            </w:rPr>
            <w:tab/>
          </w:r>
          <w:r>
            <w:t>Description</w:t>
          </w:r>
          <w:r>
            <w:tab/>
          </w:r>
          <w:r>
            <w:fldChar w:fldCharType="begin"/>
          </w:r>
          <w:r>
            <w:instrText xml:space="preserve"> PAGEREF _Toc54944201 \h </w:instrText>
          </w:r>
          <w:r>
            <w:fldChar w:fldCharType="separate"/>
          </w:r>
          <w:r>
            <w:t>208</w:t>
          </w:r>
          <w:r>
            <w:fldChar w:fldCharType="end"/>
          </w:r>
        </w:p>
        <w:p w14:paraId="7BC82541" w14:textId="77777777" w:rsidR="00483FD6" w:rsidRDefault="00483FD6">
          <w:pPr>
            <w:pStyle w:val="TOC3"/>
            <w:rPr>
              <w:rFonts w:asciiTheme="minorHAnsi" w:hAnsiTheme="minorHAnsi" w:cstheme="minorBidi"/>
              <w:kern w:val="2"/>
              <w:sz w:val="21"/>
              <w:szCs w:val="22"/>
              <w:lang w:val="en-US" w:eastAsia="zh-CN"/>
            </w:rPr>
          </w:pPr>
          <w:r>
            <w:t>6.49.2</w:t>
          </w:r>
          <w:r>
            <w:rPr>
              <w:rFonts w:asciiTheme="minorHAnsi" w:hAnsiTheme="minorHAnsi" w:cstheme="minorBidi"/>
              <w:kern w:val="2"/>
              <w:sz w:val="21"/>
              <w:szCs w:val="22"/>
              <w:lang w:val="en-US" w:eastAsia="zh-CN"/>
            </w:rPr>
            <w:tab/>
          </w:r>
          <w:r>
            <w:t>Procedures</w:t>
          </w:r>
          <w:r>
            <w:tab/>
          </w:r>
          <w:r>
            <w:fldChar w:fldCharType="begin"/>
          </w:r>
          <w:r>
            <w:instrText xml:space="preserve"> PAGEREF _Toc54944202 \h </w:instrText>
          </w:r>
          <w:r>
            <w:fldChar w:fldCharType="separate"/>
          </w:r>
          <w:r>
            <w:t>209</w:t>
          </w:r>
          <w:r>
            <w:fldChar w:fldCharType="end"/>
          </w:r>
        </w:p>
        <w:p w14:paraId="484A260C" w14:textId="77777777" w:rsidR="00483FD6" w:rsidRDefault="00483FD6">
          <w:pPr>
            <w:pStyle w:val="TOC3"/>
            <w:rPr>
              <w:rFonts w:asciiTheme="minorHAnsi" w:hAnsiTheme="minorHAnsi" w:cstheme="minorBidi"/>
              <w:kern w:val="2"/>
              <w:sz w:val="21"/>
              <w:szCs w:val="22"/>
              <w:lang w:val="en-US" w:eastAsia="zh-CN"/>
            </w:rPr>
          </w:pPr>
          <w:r>
            <w:rPr>
              <w:lang w:eastAsia="zh-CN"/>
            </w:rPr>
            <w:t>6.49.3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_Toc54944203 \h </w:instrText>
          </w:r>
          <w:r>
            <w:fldChar w:fldCharType="separate"/>
          </w:r>
          <w:r>
            <w:t>210</w:t>
          </w:r>
          <w:r>
            <w:fldChar w:fldCharType="end"/>
          </w:r>
        </w:p>
        <w:p w14:paraId="5FA288E1" w14:textId="77777777" w:rsidR="00483FD6" w:rsidRDefault="00483FD6">
          <w:pPr>
            <w:pStyle w:val="TOC2"/>
            <w:rPr>
              <w:rFonts w:asciiTheme="minorHAnsi" w:hAnsiTheme="minorHAnsi" w:cstheme="minorBidi"/>
              <w:kern w:val="2"/>
              <w:sz w:val="21"/>
              <w:szCs w:val="22"/>
              <w:lang w:val="en-US" w:eastAsia="zh-CN"/>
            </w:rPr>
          </w:pPr>
          <w:r>
            <w:t>6.50</w:t>
          </w:r>
          <w:r>
            <w:rPr>
              <w:rFonts w:asciiTheme="minorHAnsi" w:hAnsiTheme="minorHAnsi" w:cstheme="minorBidi"/>
              <w:kern w:val="2"/>
              <w:sz w:val="21"/>
              <w:szCs w:val="22"/>
              <w:lang w:val="en-US" w:eastAsia="zh-CN"/>
            </w:rPr>
            <w:tab/>
          </w:r>
          <w:r>
            <w:t>Solution #50: Activating the traffic routing towards Local Data Network per AF request</w:t>
          </w:r>
          <w:r>
            <w:tab/>
          </w:r>
          <w:r>
            <w:fldChar w:fldCharType="begin"/>
          </w:r>
          <w:r>
            <w:instrText xml:space="preserve"> PAGEREF _Toc54944204 \h </w:instrText>
          </w:r>
          <w:r>
            <w:fldChar w:fldCharType="separate"/>
          </w:r>
          <w:r>
            <w:t>211</w:t>
          </w:r>
          <w:r>
            <w:fldChar w:fldCharType="end"/>
          </w:r>
        </w:p>
        <w:p w14:paraId="7969F681" w14:textId="77777777" w:rsidR="00483FD6" w:rsidRDefault="00483FD6">
          <w:pPr>
            <w:pStyle w:val="TOC3"/>
            <w:rPr>
              <w:rFonts w:asciiTheme="minorHAnsi" w:hAnsiTheme="minorHAnsi" w:cstheme="minorBidi"/>
              <w:kern w:val="2"/>
              <w:sz w:val="21"/>
              <w:szCs w:val="22"/>
              <w:lang w:val="en-US" w:eastAsia="zh-CN"/>
            </w:rPr>
          </w:pPr>
          <w:r>
            <w:t>6.50.1</w:t>
          </w:r>
          <w:r>
            <w:rPr>
              <w:rFonts w:asciiTheme="minorHAnsi" w:hAnsiTheme="minorHAnsi" w:cstheme="minorBidi"/>
              <w:kern w:val="2"/>
              <w:sz w:val="21"/>
              <w:szCs w:val="22"/>
              <w:lang w:val="en-US" w:eastAsia="zh-CN"/>
            </w:rPr>
            <w:tab/>
          </w:r>
          <w:r>
            <w:t>Description</w:t>
          </w:r>
          <w:r>
            <w:tab/>
          </w:r>
          <w:r>
            <w:fldChar w:fldCharType="begin"/>
          </w:r>
          <w:r>
            <w:instrText xml:space="preserve"> PAGEREF _Toc54944205 \h </w:instrText>
          </w:r>
          <w:r>
            <w:fldChar w:fldCharType="separate"/>
          </w:r>
          <w:r>
            <w:t>211</w:t>
          </w:r>
          <w:r>
            <w:fldChar w:fldCharType="end"/>
          </w:r>
        </w:p>
        <w:p w14:paraId="712299BD" w14:textId="77777777" w:rsidR="00483FD6" w:rsidRDefault="00483FD6">
          <w:pPr>
            <w:pStyle w:val="TOC3"/>
            <w:rPr>
              <w:rFonts w:asciiTheme="minorHAnsi" w:hAnsiTheme="minorHAnsi" w:cstheme="minorBidi"/>
              <w:kern w:val="2"/>
              <w:sz w:val="21"/>
              <w:szCs w:val="22"/>
              <w:lang w:val="en-US" w:eastAsia="zh-CN"/>
            </w:rPr>
          </w:pPr>
          <w:r>
            <w:t>6.50.2</w:t>
          </w:r>
          <w:r>
            <w:rPr>
              <w:rFonts w:asciiTheme="minorHAnsi" w:hAnsiTheme="minorHAnsi" w:cstheme="minorBidi"/>
              <w:kern w:val="2"/>
              <w:sz w:val="21"/>
              <w:szCs w:val="22"/>
              <w:lang w:val="en-US" w:eastAsia="zh-CN"/>
            </w:rPr>
            <w:tab/>
          </w:r>
          <w:r>
            <w:t>Procedure</w:t>
          </w:r>
          <w:r>
            <w:tab/>
          </w:r>
          <w:r>
            <w:fldChar w:fldCharType="begin"/>
          </w:r>
          <w:r>
            <w:instrText xml:space="preserve"> PAGEREF _Toc54944206 \h </w:instrText>
          </w:r>
          <w:r>
            <w:fldChar w:fldCharType="separate"/>
          </w:r>
          <w:r>
            <w:t>212</w:t>
          </w:r>
          <w:r>
            <w:fldChar w:fldCharType="end"/>
          </w:r>
        </w:p>
        <w:p w14:paraId="5770D0A2" w14:textId="77777777" w:rsidR="00483FD6" w:rsidRDefault="00483FD6">
          <w:pPr>
            <w:pStyle w:val="TOC4"/>
            <w:rPr>
              <w:rFonts w:asciiTheme="minorHAnsi" w:hAnsiTheme="minorHAnsi" w:cstheme="minorBidi"/>
              <w:kern w:val="2"/>
              <w:sz w:val="21"/>
              <w:szCs w:val="22"/>
              <w:lang w:val="en-US" w:eastAsia="zh-CN"/>
            </w:rPr>
          </w:pPr>
          <w:r>
            <w:t>6.50.2.1</w:t>
          </w:r>
          <w:r>
            <w:rPr>
              <w:rFonts w:asciiTheme="minorHAnsi" w:hAnsiTheme="minorHAnsi" w:cstheme="minorBidi"/>
              <w:kern w:val="2"/>
              <w:sz w:val="21"/>
              <w:szCs w:val="22"/>
              <w:lang w:val="en-US" w:eastAsia="zh-CN"/>
            </w:rPr>
            <w:tab/>
          </w:r>
          <w:r>
            <w:t>I-SMF insertion for existing PDU Session</w:t>
          </w:r>
          <w:r>
            <w:tab/>
          </w:r>
          <w:r>
            <w:fldChar w:fldCharType="begin"/>
          </w:r>
          <w:r>
            <w:instrText xml:space="preserve"> PAGEREF _Toc54944207 \h </w:instrText>
          </w:r>
          <w:r>
            <w:fldChar w:fldCharType="separate"/>
          </w:r>
          <w:r>
            <w:t>212</w:t>
          </w:r>
          <w:r>
            <w:fldChar w:fldCharType="end"/>
          </w:r>
        </w:p>
        <w:p w14:paraId="1E00C320" w14:textId="77777777" w:rsidR="00483FD6" w:rsidRDefault="00483FD6">
          <w:pPr>
            <w:pStyle w:val="TOC3"/>
            <w:rPr>
              <w:rFonts w:asciiTheme="minorHAnsi" w:hAnsiTheme="minorHAnsi" w:cstheme="minorBidi"/>
              <w:kern w:val="2"/>
              <w:sz w:val="21"/>
              <w:szCs w:val="22"/>
              <w:lang w:val="en-US" w:eastAsia="zh-CN"/>
            </w:rPr>
          </w:pPr>
          <w:r>
            <w:t>6.50.3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_Toc54944208 \h </w:instrText>
          </w:r>
          <w:r>
            <w:fldChar w:fldCharType="separate"/>
          </w:r>
          <w:r>
            <w:t>213</w:t>
          </w:r>
          <w:r>
            <w:fldChar w:fldCharType="end"/>
          </w:r>
        </w:p>
        <w:p w14:paraId="1E4A6829" w14:textId="77777777" w:rsidR="00483FD6" w:rsidRDefault="00483FD6">
          <w:pPr>
            <w:pStyle w:val="TOC2"/>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Solution #51: Edge Relocation for all connectivity models</w:t>
          </w:r>
          <w:r>
            <w:tab/>
          </w:r>
          <w:r>
            <w:fldChar w:fldCharType="begin"/>
          </w:r>
          <w:r>
            <w:instrText xml:space="preserve"> PAGEREF _Toc54944209 \h </w:instrText>
          </w:r>
          <w:r>
            <w:fldChar w:fldCharType="separate"/>
          </w:r>
          <w:r>
            <w:t>213</w:t>
          </w:r>
          <w:r>
            <w:fldChar w:fldCharType="end"/>
          </w:r>
        </w:p>
        <w:p w14:paraId="278AB5F4" w14:textId="77777777" w:rsidR="00483FD6" w:rsidRDefault="00483FD6">
          <w:pPr>
            <w:pStyle w:val="TOC3"/>
            <w:rPr>
              <w:rFonts w:asciiTheme="minorHAnsi" w:hAnsiTheme="minorHAnsi" w:cstheme="minorBidi"/>
              <w:kern w:val="2"/>
              <w:sz w:val="21"/>
              <w:szCs w:val="22"/>
              <w:lang w:val="en-US" w:eastAsia="zh-CN"/>
            </w:rPr>
          </w:pPr>
          <w:r>
            <w:t>6.51.1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_Toc54944210 \h </w:instrText>
          </w:r>
          <w:r>
            <w:fldChar w:fldCharType="separate"/>
          </w:r>
          <w:r>
            <w:t>213</w:t>
          </w:r>
          <w:r>
            <w:fldChar w:fldCharType="end"/>
          </w:r>
        </w:p>
        <w:p w14:paraId="0F7308F1" w14:textId="77777777" w:rsidR="00483FD6" w:rsidRDefault="00483FD6">
          <w:pPr>
            <w:pStyle w:val="TOC3"/>
            <w:rPr>
              <w:rFonts w:asciiTheme="minorHAnsi" w:hAnsiTheme="minorHAnsi" w:cstheme="minorBidi"/>
              <w:kern w:val="2"/>
              <w:sz w:val="21"/>
              <w:szCs w:val="22"/>
              <w:lang w:val="en-US" w:eastAsia="zh-CN"/>
            </w:rPr>
          </w:pPr>
          <w:r>
            <w:t>6.51.2</w:t>
          </w:r>
          <w:r>
            <w:rPr>
              <w:rFonts w:asciiTheme="minorHAnsi" w:hAnsiTheme="minorHAnsi" w:cstheme="minorBidi"/>
              <w:kern w:val="2"/>
              <w:sz w:val="21"/>
              <w:szCs w:val="22"/>
              <w:lang w:val="en-US" w:eastAsia="zh-CN"/>
            </w:rPr>
            <w:tab/>
          </w:r>
          <w:r>
            <w:t>Procedures</w:t>
          </w:r>
          <w:r>
            <w:tab/>
          </w:r>
          <w:r>
            <w:fldChar w:fldCharType="begin"/>
          </w:r>
          <w:r>
            <w:instrText xml:space="preserve"> PAGEREF _Toc54944211 \h </w:instrText>
          </w:r>
          <w:r>
            <w:fldChar w:fldCharType="separate"/>
          </w:r>
          <w:r>
            <w:t>214</w:t>
          </w:r>
          <w:r>
            <w:fldChar w:fldCharType="end"/>
          </w:r>
        </w:p>
        <w:p w14:paraId="4B2ABAF9" w14:textId="77777777" w:rsidR="00483FD6" w:rsidRDefault="00483FD6">
          <w:pPr>
            <w:pStyle w:val="TOC4"/>
            <w:rPr>
              <w:rFonts w:asciiTheme="minorHAnsi" w:hAnsiTheme="minorHAnsi" w:cstheme="minorBidi"/>
              <w:kern w:val="2"/>
              <w:sz w:val="21"/>
              <w:szCs w:val="22"/>
              <w:lang w:val="en-US" w:eastAsia="zh-CN"/>
            </w:rPr>
          </w:pPr>
          <w:r>
            <w:t>6.51.2.1</w:t>
          </w:r>
          <w:r>
            <w:rPr>
              <w:rFonts w:asciiTheme="minorHAnsi" w:hAnsiTheme="minorHAnsi" w:cstheme="minorBidi"/>
              <w:kern w:val="2"/>
              <w:sz w:val="21"/>
              <w:szCs w:val="22"/>
              <w:lang w:val="en-US" w:eastAsia="zh-CN"/>
            </w:rPr>
            <w:tab/>
          </w:r>
          <w:r>
            <w:t>High Level procedure for any connectivity model</w:t>
          </w:r>
          <w:r>
            <w:tab/>
          </w:r>
          <w:r>
            <w:fldChar w:fldCharType="begin"/>
          </w:r>
          <w:r>
            <w:instrText xml:space="preserve"> PAGEREF _Toc54944212 \h </w:instrText>
          </w:r>
          <w:r>
            <w:fldChar w:fldCharType="separate"/>
          </w:r>
          <w:r>
            <w:t>214</w:t>
          </w:r>
          <w:r>
            <w:fldChar w:fldCharType="end"/>
          </w:r>
        </w:p>
        <w:p w14:paraId="4153CFDA" w14:textId="77777777" w:rsidR="00483FD6" w:rsidRDefault="00483FD6">
          <w:pPr>
            <w:pStyle w:val="TOC3"/>
            <w:rPr>
              <w:rFonts w:asciiTheme="minorHAnsi" w:hAnsiTheme="minorHAnsi" w:cstheme="minorBidi"/>
              <w:kern w:val="2"/>
              <w:sz w:val="21"/>
              <w:szCs w:val="22"/>
              <w:lang w:val="en-US" w:eastAsia="zh-CN"/>
            </w:rPr>
          </w:pPr>
          <w:r>
            <w:t>6.51.3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_Toc54944213 \h </w:instrText>
          </w:r>
          <w:r>
            <w:fldChar w:fldCharType="separate"/>
          </w:r>
          <w:r>
            <w:t>216</w:t>
          </w:r>
          <w:r>
            <w:fldChar w:fldCharType="end"/>
          </w:r>
        </w:p>
        <w:p w14:paraId="4759BF87" w14:textId="77777777" w:rsidR="00483FD6" w:rsidRDefault="00483FD6">
          <w:pPr>
            <w:pStyle w:val="TOC2"/>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Solution #52: Service Continuity at EAS relocation with PSA coexistence in session break-out scenarios</w:t>
          </w:r>
          <w:r>
            <w:tab/>
          </w:r>
          <w:r>
            <w:fldChar w:fldCharType="begin"/>
          </w:r>
          <w:r>
            <w:instrText xml:space="preserve"> PAGEREF _Toc54944214 \h </w:instrText>
          </w:r>
          <w:r>
            <w:fldChar w:fldCharType="separate"/>
          </w:r>
          <w:r>
            <w:t>216</w:t>
          </w:r>
          <w:r>
            <w:fldChar w:fldCharType="end"/>
          </w:r>
        </w:p>
        <w:p w14:paraId="59157602" w14:textId="77777777" w:rsidR="00483FD6" w:rsidRDefault="00483FD6">
          <w:pPr>
            <w:pStyle w:val="TOC3"/>
            <w:rPr>
              <w:rFonts w:asciiTheme="minorHAnsi" w:hAnsiTheme="minorHAnsi" w:cstheme="minorBidi"/>
              <w:kern w:val="2"/>
              <w:sz w:val="21"/>
              <w:szCs w:val="22"/>
              <w:lang w:val="en-US" w:eastAsia="zh-CN"/>
            </w:rPr>
          </w:pPr>
          <w:r>
            <w:t>6.52.1</w:t>
          </w:r>
          <w:r>
            <w:rPr>
              <w:rFonts w:asciiTheme="minorHAnsi" w:hAnsiTheme="minorHAnsi" w:cstheme="minorBidi"/>
              <w:kern w:val="2"/>
              <w:sz w:val="21"/>
              <w:szCs w:val="22"/>
              <w:lang w:val="en-US" w:eastAsia="zh-CN"/>
            </w:rPr>
            <w:tab/>
          </w:r>
          <w:r>
            <w:t>General</w:t>
          </w:r>
          <w:r>
            <w:tab/>
          </w:r>
          <w:r>
            <w:fldChar w:fldCharType="begin"/>
          </w:r>
          <w:r>
            <w:instrText xml:space="preserve"> PAGEREF _Toc54944215 \h </w:instrText>
          </w:r>
          <w:r>
            <w:fldChar w:fldCharType="separate"/>
          </w:r>
          <w:r>
            <w:t>216</w:t>
          </w:r>
          <w:r>
            <w:fldChar w:fldCharType="end"/>
          </w:r>
        </w:p>
        <w:p w14:paraId="275D0E02" w14:textId="77777777" w:rsidR="00483FD6" w:rsidRDefault="00483FD6">
          <w:pPr>
            <w:pStyle w:val="TOC3"/>
            <w:rPr>
              <w:rFonts w:asciiTheme="minorHAnsi" w:hAnsiTheme="minorHAnsi" w:cstheme="minorBidi"/>
              <w:kern w:val="2"/>
              <w:sz w:val="21"/>
              <w:szCs w:val="22"/>
              <w:lang w:val="en-US" w:eastAsia="zh-CN"/>
            </w:rPr>
          </w:pPr>
          <w:r>
            <w:t>6.52.2</w:t>
          </w:r>
          <w:r>
            <w:rPr>
              <w:rFonts w:asciiTheme="minorHAnsi" w:hAnsiTheme="minorHAnsi" w:cstheme="minorBidi"/>
              <w:kern w:val="2"/>
              <w:sz w:val="21"/>
              <w:szCs w:val="22"/>
              <w:lang w:val="en-US" w:eastAsia="zh-CN"/>
            </w:rPr>
            <w:tab/>
          </w:r>
          <w:r>
            <w:t>Procedures</w:t>
          </w:r>
          <w:r>
            <w:tab/>
          </w:r>
          <w:r>
            <w:fldChar w:fldCharType="begin"/>
          </w:r>
          <w:r>
            <w:instrText xml:space="preserve"> PAGEREF _Toc54944216 \h </w:instrText>
          </w:r>
          <w:r>
            <w:fldChar w:fldCharType="separate"/>
          </w:r>
          <w:r>
            <w:t>217</w:t>
          </w:r>
          <w:r>
            <w:fldChar w:fldCharType="end"/>
          </w:r>
        </w:p>
        <w:p w14:paraId="37EF300E" w14:textId="77777777" w:rsidR="00483FD6" w:rsidRDefault="00483FD6">
          <w:pPr>
            <w:pStyle w:val="TOC4"/>
            <w:rPr>
              <w:rFonts w:asciiTheme="minorHAnsi" w:hAnsiTheme="minorHAnsi" w:cstheme="minorBidi"/>
              <w:kern w:val="2"/>
              <w:sz w:val="21"/>
              <w:szCs w:val="22"/>
              <w:lang w:val="en-US" w:eastAsia="zh-CN"/>
            </w:rPr>
          </w:pPr>
          <w:r>
            <w:t>6.52.2.1</w:t>
          </w:r>
          <w:r>
            <w:rPr>
              <w:rFonts w:asciiTheme="minorHAnsi" w:hAnsiTheme="minorHAnsi" w:cstheme="minorBidi"/>
              <w:kern w:val="2"/>
              <w:sz w:val="21"/>
              <w:szCs w:val="22"/>
              <w:lang w:val="en-US" w:eastAsia="zh-CN"/>
            </w:rPr>
            <w:tab/>
          </w:r>
          <w:r>
            <w:t>Procedure for edge relocation triggered by the 5GC</w:t>
          </w:r>
          <w:r>
            <w:tab/>
          </w:r>
          <w:r>
            <w:fldChar w:fldCharType="begin"/>
          </w:r>
          <w:r>
            <w:instrText xml:space="preserve"> PAGEREF _Toc54944217 \h </w:instrText>
          </w:r>
          <w:r>
            <w:fldChar w:fldCharType="separate"/>
          </w:r>
          <w:r>
            <w:t>217</w:t>
          </w:r>
          <w:r>
            <w:fldChar w:fldCharType="end"/>
          </w:r>
        </w:p>
        <w:p w14:paraId="6E134DF1" w14:textId="77777777" w:rsidR="00483FD6" w:rsidRDefault="00483FD6">
          <w:pPr>
            <w:pStyle w:val="TOC4"/>
            <w:rPr>
              <w:rFonts w:asciiTheme="minorHAnsi" w:hAnsiTheme="minorHAnsi" w:cstheme="minorBidi"/>
              <w:kern w:val="2"/>
              <w:sz w:val="21"/>
              <w:szCs w:val="22"/>
              <w:lang w:val="en-US" w:eastAsia="zh-CN"/>
            </w:rPr>
          </w:pPr>
          <w:r>
            <w:t>6.52.2.2</w:t>
          </w:r>
          <w:r>
            <w:rPr>
              <w:rFonts w:asciiTheme="minorHAnsi" w:hAnsiTheme="minorHAnsi" w:cstheme="minorBidi"/>
              <w:kern w:val="2"/>
              <w:sz w:val="21"/>
              <w:szCs w:val="22"/>
              <w:lang w:val="en-US" w:eastAsia="zh-CN"/>
            </w:rPr>
            <w:tab/>
          </w:r>
          <w:r>
            <w:t>Procedure for edge relocation triggered by the application</w:t>
          </w:r>
          <w:r>
            <w:tab/>
          </w:r>
          <w:r>
            <w:fldChar w:fldCharType="begin"/>
          </w:r>
          <w:r>
            <w:instrText xml:space="preserve"> PAGEREF _Toc54944218 \h </w:instrText>
          </w:r>
          <w:r>
            <w:fldChar w:fldCharType="separate"/>
          </w:r>
          <w:r>
            <w:t>219</w:t>
          </w:r>
          <w:r>
            <w:fldChar w:fldCharType="end"/>
          </w:r>
        </w:p>
        <w:p w14:paraId="75A213FA" w14:textId="77777777" w:rsidR="00483FD6" w:rsidRDefault="00483FD6">
          <w:pPr>
            <w:pStyle w:val="TOC3"/>
            <w:rPr>
              <w:rFonts w:asciiTheme="minorHAnsi" w:hAnsiTheme="minorHAnsi" w:cstheme="minorBidi"/>
              <w:kern w:val="2"/>
              <w:sz w:val="21"/>
              <w:szCs w:val="22"/>
              <w:lang w:val="en-US" w:eastAsia="zh-CN"/>
            </w:rPr>
          </w:pPr>
          <w:r>
            <w:t>6.52.3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_Toc54944219 \h </w:instrText>
          </w:r>
          <w:r>
            <w:fldChar w:fldCharType="separate"/>
          </w:r>
          <w:r>
            <w:t>221</w:t>
          </w:r>
          <w:r>
            <w:fldChar w:fldCharType="end"/>
          </w:r>
        </w:p>
        <w:p w14:paraId="65E560B8" w14:textId="77777777" w:rsidR="00483FD6" w:rsidRDefault="00483FD6">
          <w:pPr>
            <w:pStyle w:val="TOC2"/>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Solution #53: Service Continuity at Edge Relocation with DNS triggered insertion of BP/ULCL and Edge PSA</w:t>
          </w:r>
          <w:r>
            <w:tab/>
          </w:r>
          <w:r>
            <w:fldChar w:fldCharType="begin"/>
          </w:r>
          <w:r>
            <w:instrText xml:space="preserve"> PAGEREF _Toc54944220 \h </w:instrText>
          </w:r>
          <w:r>
            <w:fldChar w:fldCharType="separate"/>
          </w:r>
          <w:r>
            <w:t>221</w:t>
          </w:r>
          <w:r>
            <w:fldChar w:fldCharType="end"/>
          </w:r>
        </w:p>
        <w:p w14:paraId="2BBC5946" w14:textId="77777777" w:rsidR="00483FD6" w:rsidRDefault="00483FD6">
          <w:pPr>
            <w:pStyle w:val="TOC3"/>
            <w:rPr>
              <w:rFonts w:asciiTheme="minorHAnsi" w:hAnsiTheme="minorHAnsi" w:cstheme="minorBidi"/>
              <w:kern w:val="2"/>
              <w:sz w:val="21"/>
              <w:szCs w:val="22"/>
              <w:lang w:val="en-US" w:eastAsia="zh-CN"/>
            </w:rPr>
          </w:pPr>
          <w:r>
            <w:t>6.53.1</w:t>
          </w:r>
          <w:r>
            <w:rPr>
              <w:rFonts w:asciiTheme="minorHAnsi" w:hAnsiTheme="minorHAnsi" w:cstheme="minorBidi"/>
              <w:kern w:val="2"/>
              <w:sz w:val="21"/>
              <w:szCs w:val="22"/>
              <w:lang w:val="en-US" w:eastAsia="zh-CN"/>
            </w:rPr>
            <w:tab/>
          </w:r>
          <w:r>
            <w:t>General</w:t>
          </w:r>
          <w:r>
            <w:tab/>
          </w:r>
          <w:r>
            <w:fldChar w:fldCharType="begin"/>
          </w:r>
          <w:r>
            <w:instrText xml:space="preserve"> PAGEREF _Toc54944221 \h </w:instrText>
          </w:r>
          <w:r>
            <w:fldChar w:fldCharType="separate"/>
          </w:r>
          <w:r>
            <w:t>221</w:t>
          </w:r>
          <w:r>
            <w:fldChar w:fldCharType="end"/>
          </w:r>
        </w:p>
        <w:p w14:paraId="73B99184" w14:textId="77777777" w:rsidR="00483FD6" w:rsidRDefault="00483FD6">
          <w:pPr>
            <w:pStyle w:val="TOC3"/>
            <w:rPr>
              <w:rFonts w:asciiTheme="minorHAnsi" w:hAnsiTheme="minorHAnsi" w:cstheme="minorBidi"/>
              <w:kern w:val="2"/>
              <w:sz w:val="21"/>
              <w:szCs w:val="22"/>
              <w:lang w:val="en-US" w:eastAsia="zh-CN"/>
            </w:rPr>
          </w:pPr>
          <w:r>
            <w:t>6.53.2</w:t>
          </w:r>
          <w:r>
            <w:rPr>
              <w:rFonts w:asciiTheme="minorHAnsi" w:hAnsiTheme="minorHAnsi" w:cstheme="minorBidi"/>
              <w:kern w:val="2"/>
              <w:sz w:val="21"/>
              <w:szCs w:val="22"/>
              <w:lang w:val="en-US" w:eastAsia="zh-CN"/>
            </w:rPr>
            <w:tab/>
          </w:r>
          <w:r>
            <w:t>Procedures</w:t>
          </w:r>
          <w:r>
            <w:tab/>
          </w:r>
          <w:r>
            <w:fldChar w:fldCharType="begin"/>
          </w:r>
          <w:r>
            <w:instrText xml:space="preserve"> PAGEREF _Toc54944222 \h </w:instrText>
          </w:r>
          <w:r>
            <w:fldChar w:fldCharType="separate"/>
          </w:r>
          <w:r>
            <w:t>222</w:t>
          </w:r>
          <w:r>
            <w:fldChar w:fldCharType="end"/>
          </w:r>
        </w:p>
        <w:p w14:paraId="311072E9" w14:textId="77777777" w:rsidR="00483FD6" w:rsidRDefault="00483FD6">
          <w:pPr>
            <w:pStyle w:val="TOC4"/>
            <w:rPr>
              <w:rFonts w:asciiTheme="minorHAnsi" w:hAnsiTheme="minorHAnsi" w:cstheme="minorBidi"/>
              <w:kern w:val="2"/>
              <w:sz w:val="21"/>
              <w:szCs w:val="22"/>
              <w:lang w:val="en-US" w:eastAsia="zh-CN"/>
            </w:rPr>
          </w:pPr>
          <w:r>
            <w:t>6.53.2.1</w:t>
          </w:r>
          <w:r>
            <w:rPr>
              <w:rFonts w:asciiTheme="minorHAnsi" w:hAnsiTheme="minorHAnsi" w:cstheme="minorBidi"/>
              <w:kern w:val="2"/>
              <w:sz w:val="21"/>
              <w:szCs w:val="22"/>
              <w:lang w:val="en-US" w:eastAsia="zh-CN"/>
            </w:rPr>
            <w:tab/>
          </w:r>
          <w:r>
            <w:t>Edge Relocation Procedure</w:t>
          </w:r>
          <w:r>
            <w:tab/>
          </w:r>
          <w:r>
            <w:fldChar w:fldCharType="begin"/>
          </w:r>
          <w:r>
            <w:instrText xml:space="preserve"> PAGEREF _Toc54944223 \h </w:instrText>
          </w:r>
          <w:r>
            <w:fldChar w:fldCharType="separate"/>
          </w:r>
          <w:r>
            <w:t>222</w:t>
          </w:r>
          <w:r>
            <w:fldChar w:fldCharType="end"/>
          </w:r>
        </w:p>
        <w:p w14:paraId="5F151528" w14:textId="77777777" w:rsidR="00483FD6" w:rsidRDefault="00483FD6">
          <w:pPr>
            <w:pStyle w:val="TOC4"/>
            <w:rPr>
              <w:rFonts w:asciiTheme="minorHAnsi" w:hAnsiTheme="minorHAnsi" w:cstheme="minorBidi"/>
              <w:kern w:val="2"/>
              <w:sz w:val="21"/>
              <w:szCs w:val="22"/>
              <w:lang w:val="en-US" w:eastAsia="zh-CN"/>
            </w:rPr>
          </w:pPr>
          <w:r>
            <w:t>6.53.2.2</w:t>
          </w:r>
          <w:r>
            <w:rPr>
              <w:rFonts w:asciiTheme="minorHAnsi" w:hAnsiTheme="minorHAnsi" w:cstheme="minorBidi"/>
              <w:kern w:val="2"/>
              <w:sz w:val="21"/>
              <w:szCs w:val="22"/>
              <w:lang w:val="en-US" w:eastAsia="zh-CN"/>
            </w:rPr>
            <w:tab/>
          </w:r>
          <w:r>
            <w:t>Edge Relocation procedure optimized with coordination via AF</w:t>
          </w:r>
          <w:r>
            <w:tab/>
          </w:r>
          <w:r>
            <w:fldChar w:fldCharType="begin"/>
          </w:r>
          <w:r>
            <w:instrText xml:space="preserve"> PAGEREF _Toc54944224 \h </w:instrText>
          </w:r>
          <w:r>
            <w:fldChar w:fldCharType="separate"/>
          </w:r>
          <w:r>
            <w:t>223</w:t>
          </w:r>
          <w:r>
            <w:fldChar w:fldCharType="end"/>
          </w:r>
        </w:p>
        <w:p w14:paraId="46D9886E" w14:textId="77777777" w:rsidR="00483FD6" w:rsidRDefault="00483FD6">
          <w:pPr>
            <w:pStyle w:val="TOC3"/>
            <w:rPr>
              <w:rFonts w:asciiTheme="minorHAnsi" w:hAnsiTheme="minorHAnsi" w:cstheme="minorBidi"/>
              <w:kern w:val="2"/>
              <w:sz w:val="21"/>
              <w:szCs w:val="22"/>
              <w:lang w:val="en-US" w:eastAsia="zh-CN"/>
            </w:rPr>
          </w:pPr>
          <w:r>
            <w:t>6.53.3</w:t>
          </w:r>
          <w:r>
            <w:rPr>
              <w:rFonts w:asciiTheme="minorHAnsi" w:hAnsiTheme="minorHAnsi" w:cstheme="minorBidi"/>
              <w:kern w:val="2"/>
              <w:sz w:val="21"/>
              <w:szCs w:val="22"/>
              <w:lang w:val="en-US" w:eastAsia="zh-CN"/>
            </w:rPr>
            <w:tab/>
          </w:r>
          <w:r>
            <w:t>Impacts on Existing Nodes and Functionality</w:t>
          </w:r>
          <w:r>
            <w:tab/>
          </w:r>
          <w:r>
            <w:fldChar w:fldCharType="begin"/>
          </w:r>
          <w:r>
            <w:instrText xml:space="preserve"> PAGEREF _Toc54944225 \h </w:instrText>
          </w:r>
          <w:r>
            <w:fldChar w:fldCharType="separate"/>
          </w:r>
          <w:r>
            <w:t>225</w:t>
          </w:r>
          <w:r>
            <w:fldChar w:fldCharType="end"/>
          </w:r>
        </w:p>
        <w:p w14:paraId="2253C931" w14:textId="77777777" w:rsidR="00483FD6" w:rsidRDefault="00483FD6">
          <w:pPr>
            <w:pStyle w:val="TOC2"/>
            <w:rPr>
              <w:rFonts w:asciiTheme="minorHAnsi" w:hAnsiTheme="minorHAnsi" w:cstheme="minorBidi"/>
              <w:kern w:val="2"/>
              <w:sz w:val="21"/>
              <w:szCs w:val="22"/>
              <w:lang w:val="en-US" w:eastAsia="zh-CN"/>
            </w:rPr>
          </w:pPr>
          <w:r>
            <w:t>6.54</w:t>
          </w:r>
          <w:r>
            <w:rPr>
              <w:rFonts w:asciiTheme="minorHAnsi" w:hAnsiTheme="minorHAnsi" w:cstheme="minorBidi"/>
              <w:kern w:val="2"/>
              <w:sz w:val="21"/>
              <w:szCs w:val="22"/>
              <w:lang w:val="en-US" w:eastAsia="zh-CN"/>
            </w:rPr>
            <w:tab/>
          </w:r>
          <w:r>
            <w:t>Solution #54: EAS relocation for SSC mode 3 PDU Session</w:t>
          </w:r>
          <w:r>
            <w:tab/>
          </w:r>
          <w:r>
            <w:fldChar w:fldCharType="begin"/>
          </w:r>
          <w:r>
            <w:instrText xml:space="preserve"> PAGEREF _Toc54944226 \h </w:instrText>
          </w:r>
          <w:r>
            <w:fldChar w:fldCharType="separate"/>
          </w:r>
          <w:r>
            <w:t>225</w:t>
          </w:r>
          <w:r>
            <w:fldChar w:fldCharType="end"/>
          </w:r>
        </w:p>
        <w:p w14:paraId="035A1F7E" w14:textId="77777777" w:rsidR="00483FD6" w:rsidRDefault="00483FD6">
          <w:pPr>
            <w:pStyle w:val="TOC3"/>
            <w:rPr>
              <w:rFonts w:asciiTheme="minorHAnsi" w:hAnsiTheme="minorHAnsi" w:cstheme="minorBidi"/>
              <w:kern w:val="2"/>
              <w:sz w:val="21"/>
              <w:szCs w:val="22"/>
              <w:lang w:val="en-US" w:eastAsia="zh-CN"/>
            </w:rPr>
          </w:pPr>
          <w:r>
            <w:t>6.54.1</w:t>
          </w:r>
          <w:r>
            <w:rPr>
              <w:rFonts w:asciiTheme="minorHAnsi" w:hAnsiTheme="minorHAnsi" w:cstheme="minorBidi"/>
              <w:kern w:val="2"/>
              <w:sz w:val="21"/>
              <w:szCs w:val="22"/>
              <w:lang w:val="en-US" w:eastAsia="zh-CN"/>
            </w:rPr>
            <w:tab/>
          </w:r>
          <w:r>
            <w:t>Description</w:t>
          </w:r>
          <w:r>
            <w:tab/>
          </w:r>
          <w:r>
            <w:fldChar w:fldCharType="begin"/>
          </w:r>
          <w:r>
            <w:instrText xml:space="preserve"> PAGEREF _Toc54944227 \h </w:instrText>
          </w:r>
          <w:r>
            <w:fldChar w:fldCharType="separate"/>
          </w:r>
          <w:r>
            <w:t>225</w:t>
          </w:r>
          <w:r>
            <w:fldChar w:fldCharType="end"/>
          </w:r>
        </w:p>
        <w:p w14:paraId="3376CB36" w14:textId="77777777" w:rsidR="00483FD6" w:rsidRDefault="00483FD6">
          <w:pPr>
            <w:pStyle w:val="TOC3"/>
            <w:rPr>
              <w:rFonts w:asciiTheme="minorHAnsi" w:hAnsiTheme="minorHAnsi" w:cstheme="minorBidi"/>
              <w:kern w:val="2"/>
              <w:sz w:val="21"/>
              <w:szCs w:val="22"/>
              <w:lang w:val="en-US" w:eastAsia="zh-CN"/>
            </w:rPr>
          </w:pPr>
          <w:r>
            <w:t>6.54.2</w:t>
          </w:r>
          <w:r>
            <w:rPr>
              <w:rFonts w:asciiTheme="minorHAnsi" w:hAnsiTheme="minorHAnsi" w:cstheme="minorBidi"/>
              <w:kern w:val="2"/>
              <w:sz w:val="21"/>
              <w:szCs w:val="22"/>
              <w:lang w:val="en-US" w:eastAsia="zh-CN"/>
            </w:rPr>
            <w:tab/>
          </w:r>
          <w:r>
            <w:t>Procedures</w:t>
          </w:r>
          <w:r>
            <w:tab/>
          </w:r>
          <w:r>
            <w:fldChar w:fldCharType="begin"/>
          </w:r>
          <w:r>
            <w:instrText xml:space="preserve"> PAGEREF _Toc54944228 \h </w:instrText>
          </w:r>
          <w:r>
            <w:fldChar w:fldCharType="separate"/>
          </w:r>
          <w:r>
            <w:t>226</w:t>
          </w:r>
          <w:r>
            <w:fldChar w:fldCharType="end"/>
          </w:r>
        </w:p>
        <w:p w14:paraId="6F5EB76C" w14:textId="77777777" w:rsidR="00483FD6" w:rsidRDefault="00483FD6">
          <w:pPr>
            <w:pStyle w:val="TOC3"/>
            <w:rPr>
              <w:rFonts w:asciiTheme="minorHAnsi" w:hAnsiTheme="minorHAnsi" w:cstheme="minorBidi"/>
              <w:kern w:val="2"/>
              <w:sz w:val="21"/>
              <w:szCs w:val="22"/>
              <w:lang w:val="en-US" w:eastAsia="zh-CN"/>
            </w:rPr>
          </w:pPr>
          <w:r>
            <w:t>6.54.3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_Toc54944229 \h </w:instrText>
          </w:r>
          <w:r>
            <w:fldChar w:fldCharType="separate"/>
          </w:r>
          <w:r>
            <w:t>227</w:t>
          </w:r>
          <w:r>
            <w:fldChar w:fldCharType="end"/>
          </w:r>
        </w:p>
        <w:p w14:paraId="1FAF9E27" w14:textId="77777777" w:rsidR="00483FD6" w:rsidRDefault="00483FD6">
          <w:pPr>
            <w:pStyle w:val="TOC2"/>
            <w:rPr>
              <w:rFonts w:asciiTheme="minorHAnsi" w:hAnsiTheme="minorHAnsi" w:cstheme="minorBidi"/>
              <w:kern w:val="2"/>
              <w:sz w:val="21"/>
              <w:szCs w:val="22"/>
              <w:lang w:val="en-US" w:eastAsia="zh-CN"/>
            </w:rPr>
          </w:pPr>
          <w:r>
            <w:rPr>
              <w:lang w:eastAsia="zh-CN"/>
            </w:rPr>
            <w:t>6.55</w:t>
          </w:r>
          <w:r>
            <w:rPr>
              <w:rFonts w:asciiTheme="minorHAnsi" w:hAnsiTheme="minorHAnsi" w:cstheme="minorBidi"/>
              <w:kern w:val="2"/>
              <w:sz w:val="21"/>
              <w:szCs w:val="22"/>
              <w:lang w:val="en-US" w:eastAsia="zh-CN"/>
            </w:rPr>
            <w:tab/>
          </w:r>
          <w:r>
            <w:rPr>
              <w:lang w:eastAsia="ja-JP"/>
            </w:rPr>
            <w:t>Solution</w:t>
          </w:r>
          <w:r>
            <w:rPr>
              <w:lang w:eastAsia="zh-CN"/>
            </w:rPr>
            <w:t xml:space="preserve"> #55</w:t>
          </w:r>
          <w:r>
            <w:rPr>
              <w:lang w:eastAsia="ja-JP"/>
            </w:rPr>
            <w:t>: Multiple AFs</w:t>
          </w:r>
          <w:r>
            <w:tab/>
          </w:r>
          <w:r>
            <w:fldChar w:fldCharType="begin"/>
          </w:r>
          <w:r>
            <w:instrText xml:space="preserve"> PAGEREF _Toc54944230 \h </w:instrText>
          </w:r>
          <w:r>
            <w:fldChar w:fldCharType="separate"/>
          </w:r>
          <w:r>
            <w:t>227</w:t>
          </w:r>
          <w:r>
            <w:fldChar w:fldCharType="end"/>
          </w:r>
        </w:p>
        <w:p w14:paraId="2F52F1A5" w14:textId="77777777" w:rsidR="00483FD6" w:rsidRDefault="00483FD6">
          <w:pPr>
            <w:pStyle w:val="TOC3"/>
            <w:rPr>
              <w:rFonts w:asciiTheme="minorHAnsi" w:hAnsiTheme="minorHAnsi" w:cstheme="minorBidi"/>
              <w:kern w:val="2"/>
              <w:sz w:val="21"/>
              <w:szCs w:val="22"/>
              <w:lang w:val="en-US" w:eastAsia="zh-CN"/>
            </w:rPr>
          </w:pPr>
          <w:r>
            <w:rPr>
              <w:lang w:eastAsia="ja-JP"/>
            </w:rPr>
            <w:t>6.55.1</w:t>
          </w:r>
          <w:r>
            <w:rPr>
              <w:rFonts w:asciiTheme="minorHAnsi" w:hAnsiTheme="minorHAnsi" w:cstheme="minorBidi"/>
              <w:kern w:val="2"/>
              <w:sz w:val="21"/>
              <w:szCs w:val="22"/>
              <w:lang w:val="en-US" w:eastAsia="zh-CN"/>
            </w:rPr>
            <w:tab/>
          </w:r>
          <w:r>
            <w:rPr>
              <w:lang w:eastAsia="ja-JP"/>
            </w:rPr>
            <w:t>Description</w:t>
          </w:r>
          <w:r>
            <w:tab/>
          </w:r>
          <w:r>
            <w:fldChar w:fldCharType="begin"/>
          </w:r>
          <w:r>
            <w:instrText xml:space="preserve"> PAGEREF _Toc54944231 \h </w:instrText>
          </w:r>
          <w:r>
            <w:fldChar w:fldCharType="separate"/>
          </w:r>
          <w:r>
            <w:t>227</w:t>
          </w:r>
          <w:r>
            <w:fldChar w:fldCharType="end"/>
          </w:r>
        </w:p>
        <w:p w14:paraId="1C0D189E" w14:textId="77777777" w:rsidR="00483FD6" w:rsidRDefault="00483FD6">
          <w:pPr>
            <w:pStyle w:val="TOC3"/>
            <w:rPr>
              <w:rFonts w:asciiTheme="minorHAnsi" w:hAnsiTheme="minorHAnsi" w:cstheme="minorBidi"/>
              <w:kern w:val="2"/>
              <w:sz w:val="21"/>
              <w:szCs w:val="22"/>
              <w:lang w:val="en-US" w:eastAsia="zh-CN"/>
            </w:rPr>
          </w:pPr>
          <w:r w:rsidRPr="00AA6490">
            <w:rPr>
              <w:lang w:val="en-US" w:eastAsia="zh-CN"/>
            </w:rPr>
            <w:t>6.55.2</w:t>
          </w:r>
          <w:r>
            <w:rPr>
              <w:rFonts w:asciiTheme="minorHAnsi" w:hAnsiTheme="minorHAnsi" w:cstheme="minorBidi"/>
              <w:kern w:val="2"/>
              <w:sz w:val="21"/>
              <w:szCs w:val="22"/>
              <w:lang w:val="en-US" w:eastAsia="zh-CN"/>
            </w:rPr>
            <w:tab/>
          </w:r>
          <w:r w:rsidRPr="00AA6490">
            <w:rPr>
              <w:lang w:val="en-US" w:eastAsia="zh-CN"/>
            </w:rPr>
            <w:t>Procedures</w:t>
          </w:r>
          <w:r>
            <w:tab/>
          </w:r>
          <w:r>
            <w:fldChar w:fldCharType="begin"/>
          </w:r>
          <w:r>
            <w:instrText xml:space="preserve"> PAGEREF _Toc54944232 \h </w:instrText>
          </w:r>
          <w:r>
            <w:fldChar w:fldCharType="separate"/>
          </w:r>
          <w:r>
            <w:t>227</w:t>
          </w:r>
          <w:r>
            <w:fldChar w:fldCharType="end"/>
          </w:r>
        </w:p>
        <w:p w14:paraId="3D76186D" w14:textId="77777777" w:rsidR="00483FD6" w:rsidRDefault="00483FD6">
          <w:pPr>
            <w:pStyle w:val="TOC3"/>
            <w:rPr>
              <w:rFonts w:asciiTheme="minorHAnsi" w:hAnsiTheme="minorHAnsi" w:cstheme="minorBidi"/>
              <w:kern w:val="2"/>
              <w:sz w:val="21"/>
              <w:szCs w:val="22"/>
              <w:lang w:val="en-US" w:eastAsia="zh-CN"/>
            </w:rPr>
          </w:pPr>
          <w:r>
            <w:rPr>
              <w:lang w:eastAsia="ja-JP"/>
            </w:rPr>
            <w:t>6.55.3</w:t>
          </w:r>
          <w:r>
            <w:rPr>
              <w:rFonts w:asciiTheme="minorHAnsi"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_Toc54944233 \h </w:instrText>
          </w:r>
          <w:r>
            <w:fldChar w:fldCharType="separate"/>
          </w:r>
          <w:r>
            <w:t>228</w:t>
          </w:r>
          <w:r>
            <w:fldChar w:fldCharType="end"/>
          </w:r>
        </w:p>
        <w:p w14:paraId="7693DBD2" w14:textId="77777777" w:rsidR="00483FD6" w:rsidRDefault="00483FD6">
          <w:pPr>
            <w:pStyle w:val="TOC2"/>
            <w:rPr>
              <w:rFonts w:asciiTheme="minorHAnsi" w:hAnsiTheme="minorHAnsi" w:cstheme="minorBidi"/>
              <w:kern w:val="2"/>
              <w:sz w:val="21"/>
              <w:szCs w:val="22"/>
              <w:lang w:val="en-US" w:eastAsia="zh-CN"/>
            </w:rPr>
          </w:pPr>
          <w:r>
            <w:t>6.56</w:t>
          </w:r>
          <w:r>
            <w:rPr>
              <w:rFonts w:asciiTheme="minorHAnsi" w:hAnsiTheme="minorHAnsi" w:cstheme="minorBidi"/>
              <w:kern w:val="2"/>
              <w:sz w:val="21"/>
              <w:szCs w:val="22"/>
              <w:lang w:val="en-US" w:eastAsia="zh-CN"/>
            </w:rPr>
            <w:tab/>
          </w:r>
          <w:r>
            <w:t>Solution #56: Edge NEF based Network Information Provisioning</w:t>
          </w:r>
          <w:r>
            <w:tab/>
          </w:r>
          <w:r>
            <w:fldChar w:fldCharType="begin"/>
          </w:r>
          <w:r>
            <w:instrText xml:space="preserve"> PAGEREF _Toc54944234 \h </w:instrText>
          </w:r>
          <w:r>
            <w:fldChar w:fldCharType="separate"/>
          </w:r>
          <w:r>
            <w:t>229</w:t>
          </w:r>
          <w:r>
            <w:fldChar w:fldCharType="end"/>
          </w:r>
        </w:p>
        <w:p w14:paraId="2164F968" w14:textId="77777777" w:rsidR="00483FD6" w:rsidRDefault="00483FD6">
          <w:pPr>
            <w:pStyle w:val="TOC3"/>
            <w:rPr>
              <w:rFonts w:asciiTheme="minorHAnsi" w:hAnsiTheme="minorHAnsi" w:cstheme="minorBidi"/>
              <w:kern w:val="2"/>
              <w:sz w:val="21"/>
              <w:szCs w:val="22"/>
              <w:lang w:val="en-US" w:eastAsia="zh-CN"/>
            </w:rPr>
          </w:pPr>
          <w:r>
            <w:t>6.56.1</w:t>
          </w:r>
          <w:r>
            <w:rPr>
              <w:rFonts w:asciiTheme="minorHAnsi" w:hAnsiTheme="minorHAnsi" w:cstheme="minorBidi"/>
              <w:kern w:val="2"/>
              <w:sz w:val="21"/>
              <w:szCs w:val="22"/>
              <w:lang w:val="en-US" w:eastAsia="zh-CN"/>
            </w:rPr>
            <w:tab/>
          </w:r>
          <w:r>
            <w:t>Description</w:t>
          </w:r>
          <w:r>
            <w:tab/>
          </w:r>
          <w:r>
            <w:fldChar w:fldCharType="begin"/>
          </w:r>
          <w:r>
            <w:instrText xml:space="preserve"> PAGEREF _Toc54944235 \h </w:instrText>
          </w:r>
          <w:r>
            <w:fldChar w:fldCharType="separate"/>
          </w:r>
          <w:r>
            <w:t>229</w:t>
          </w:r>
          <w:r>
            <w:fldChar w:fldCharType="end"/>
          </w:r>
        </w:p>
        <w:p w14:paraId="39C0D6D6" w14:textId="77777777" w:rsidR="00483FD6" w:rsidRDefault="00483FD6">
          <w:pPr>
            <w:pStyle w:val="TOC3"/>
            <w:rPr>
              <w:rFonts w:asciiTheme="minorHAnsi" w:hAnsiTheme="minorHAnsi" w:cstheme="minorBidi"/>
              <w:kern w:val="2"/>
              <w:sz w:val="21"/>
              <w:szCs w:val="22"/>
              <w:lang w:val="en-US" w:eastAsia="zh-CN"/>
            </w:rPr>
          </w:pPr>
          <w:r>
            <w:t>6.56.2</w:t>
          </w:r>
          <w:r>
            <w:rPr>
              <w:rFonts w:asciiTheme="minorHAnsi" w:hAnsiTheme="minorHAnsi" w:cstheme="minorBidi"/>
              <w:kern w:val="2"/>
              <w:sz w:val="21"/>
              <w:szCs w:val="22"/>
              <w:lang w:val="en-US" w:eastAsia="zh-CN"/>
            </w:rPr>
            <w:tab/>
          </w:r>
          <w:r>
            <w:t>Procedures</w:t>
          </w:r>
          <w:r>
            <w:tab/>
          </w:r>
          <w:r>
            <w:fldChar w:fldCharType="begin"/>
          </w:r>
          <w:r>
            <w:instrText xml:space="preserve"> PAGEREF _Toc54944236 \h </w:instrText>
          </w:r>
          <w:r>
            <w:fldChar w:fldCharType="separate"/>
          </w:r>
          <w:r>
            <w:t>229</w:t>
          </w:r>
          <w:r>
            <w:fldChar w:fldCharType="end"/>
          </w:r>
        </w:p>
        <w:p w14:paraId="35FE913B" w14:textId="77777777" w:rsidR="00483FD6" w:rsidRDefault="00483FD6">
          <w:pPr>
            <w:pStyle w:val="TOC4"/>
            <w:rPr>
              <w:rFonts w:asciiTheme="minorHAnsi" w:hAnsiTheme="minorHAnsi" w:cstheme="minorBidi"/>
              <w:kern w:val="2"/>
              <w:sz w:val="21"/>
              <w:szCs w:val="22"/>
              <w:lang w:val="en-US" w:eastAsia="zh-CN"/>
            </w:rPr>
          </w:pPr>
          <w:r>
            <w:t>6.56.2.1</w:t>
          </w:r>
          <w:r>
            <w:rPr>
              <w:rFonts w:asciiTheme="minorHAnsi" w:hAnsiTheme="minorHAnsi" w:cstheme="minorBidi"/>
              <w:kern w:val="2"/>
              <w:sz w:val="21"/>
              <w:szCs w:val="22"/>
              <w:lang w:val="en-US" w:eastAsia="zh-CN"/>
            </w:rPr>
            <w:tab/>
          </w:r>
          <w:r>
            <w:t>Edge NEF-based Network Information Provisioning</w:t>
          </w:r>
          <w:r>
            <w:tab/>
          </w:r>
          <w:r>
            <w:fldChar w:fldCharType="begin"/>
          </w:r>
          <w:r>
            <w:instrText xml:space="preserve"> PAGEREF _Toc54944237 \h </w:instrText>
          </w:r>
          <w:r>
            <w:fldChar w:fldCharType="separate"/>
          </w:r>
          <w:r>
            <w:t>229</w:t>
          </w:r>
          <w:r>
            <w:fldChar w:fldCharType="end"/>
          </w:r>
        </w:p>
        <w:p w14:paraId="021654D6" w14:textId="77777777" w:rsidR="00483FD6" w:rsidRDefault="00483FD6">
          <w:pPr>
            <w:pStyle w:val="TOC3"/>
            <w:rPr>
              <w:rFonts w:asciiTheme="minorHAnsi" w:hAnsiTheme="minorHAnsi" w:cstheme="minorBidi"/>
              <w:kern w:val="2"/>
              <w:sz w:val="21"/>
              <w:szCs w:val="22"/>
              <w:lang w:val="en-US" w:eastAsia="zh-CN"/>
            </w:rPr>
          </w:pPr>
          <w:r>
            <w:t>6.56.3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_Toc54944238 \h </w:instrText>
          </w:r>
          <w:r>
            <w:fldChar w:fldCharType="separate"/>
          </w:r>
          <w:r>
            <w:t>231</w:t>
          </w:r>
          <w:r>
            <w:fldChar w:fldCharType="end"/>
          </w:r>
        </w:p>
        <w:p w14:paraId="2DC14566" w14:textId="77777777" w:rsidR="00483FD6" w:rsidRDefault="00483FD6">
          <w:pPr>
            <w:pStyle w:val="TOC2"/>
            <w:rPr>
              <w:rFonts w:asciiTheme="minorHAnsi" w:hAnsiTheme="minorHAnsi" w:cstheme="minorBidi"/>
              <w:kern w:val="2"/>
              <w:sz w:val="21"/>
              <w:szCs w:val="22"/>
              <w:lang w:val="en-US" w:eastAsia="zh-CN"/>
            </w:rPr>
          </w:pPr>
          <w:r>
            <w:rPr>
              <w:lang w:eastAsia="zh-CN"/>
            </w:rPr>
            <w:t>6.X</w:t>
          </w:r>
          <w:r>
            <w:rPr>
              <w:rFonts w:asciiTheme="minorHAnsi" w:hAnsiTheme="minorHAnsi" w:cstheme="minorBidi"/>
              <w:kern w:val="2"/>
              <w:sz w:val="21"/>
              <w:szCs w:val="22"/>
              <w:lang w:val="en-US" w:eastAsia="zh-CN"/>
            </w:rPr>
            <w:tab/>
          </w:r>
          <w:r>
            <w:t>Solution</w:t>
          </w:r>
          <w:r>
            <w:rPr>
              <w:lang w:eastAsia="zh-CN"/>
            </w:rPr>
            <w:t xml:space="preserve"> #X</w:t>
          </w:r>
          <w:r>
            <w:t>: &lt;Solution Title&gt;</w:t>
          </w:r>
          <w:r>
            <w:tab/>
          </w:r>
          <w:r>
            <w:fldChar w:fldCharType="begin"/>
          </w:r>
          <w:r>
            <w:instrText xml:space="preserve"> PAGEREF _Toc54944239 \h </w:instrText>
          </w:r>
          <w:r>
            <w:fldChar w:fldCharType="separate"/>
          </w:r>
          <w:r>
            <w:t>231</w:t>
          </w:r>
          <w:r>
            <w:fldChar w:fldCharType="end"/>
          </w:r>
        </w:p>
        <w:p w14:paraId="6A90219C" w14:textId="77777777" w:rsidR="00483FD6" w:rsidRDefault="00483FD6">
          <w:pPr>
            <w:pStyle w:val="TOC3"/>
            <w:rPr>
              <w:rFonts w:asciiTheme="minorHAnsi" w:hAnsiTheme="minorHAnsi" w:cstheme="minorBidi"/>
              <w:kern w:val="2"/>
              <w:sz w:val="21"/>
              <w:szCs w:val="22"/>
              <w:lang w:val="en-US" w:eastAsia="zh-CN"/>
            </w:rPr>
          </w:pPr>
          <w:r>
            <w:t>6.X.1</w:t>
          </w:r>
          <w:r>
            <w:rPr>
              <w:rFonts w:asciiTheme="minorHAnsi" w:hAnsiTheme="minorHAnsi" w:cstheme="minorBidi"/>
              <w:kern w:val="2"/>
              <w:sz w:val="21"/>
              <w:szCs w:val="22"/>
              <w:lang w:val="en-US" w:eastAsia="zh-CN"/>
            </w:rPr>
            <w:tab/>
          </w:r>
          <w:r>
            <w:t>Description</w:t>
          </w:r>
          <w:r>
            <w:tab/>
          </w:r>
          <w:r>
            <w:fldChar w:fldCharType="begin"/>
          </w:r>
          <w:r>
            <w:instrText xml:space="preserve"> PAGEREF _Toc54944240 \h </w:instrText>
          </w:r>
          <w:r>
            <w:fldChar w:fldCharType="separate"/>
          </w:r>
          <w:r>
            <w:t>231</w:t>
          </w:r>
          <w:r>
            <w:fldChar w:fldCharType="end"/>
          </w:r>
        </w:p>
        <w:p w14:paraId="3666606C" w14:textId="77777777" w:rsidR="00483FD6" w:rsidRDefault="00483FD6">
          <w:pPr>
            <w:pStyle w:val="TOC3"/>
            <w:rPr>
              <w:rFonts w:asciiTheme="minorHAnsi" w:hAnsiTheme="minorHAnsi" w:cstheme="minorBidi"/>
              <w:kern w:val="2"/>
              <w:sz w:val="21"/>
              <w:szCs w:val="22"/>
              <w:lang w:val="en-US" w:eastAsia="zh-CN"/>
            </w:rPr>
          </w:pPr>
          <w:r>
            <w:t>6.X.2</w:t>
          </w:r>
          <w:r>
            <w:rPr>
              <w:rFonts w:asciiTheme="minorHAnsi" w:hAnsiTheme="minorHAnsi" w:cstheme="minorBidi"/>
              <w:kern w:val="2"/>
              <w:sz w:val="21"/>
              <w:szCs w:val="22"/>
              <w:lang w:val="en-US" w:eastAsia="zh-CN"/>
            </w:rPr>
            <w:tab/>
          </w:r>
          <w:r>
            <w:t>Procedures</w:t>
          </w:r>
          <w:r>
            <w:tab/>
          </w:r>
          <w:r>
            <w:fldChar w:fldCharType="begin"/>
          </w:r>
          <w:r>
            <w:instrText xml:space="preserve"> PAGEREF _Toc54944241 \h </w:instrText>
          </w:r>
          <w:r>
            <w:fldChar w:fldCharType="separate"/>
          </w:r>
          <w:r>
            <w:t>231</w:t>
          </w:r>
          <w:r>
            <w:fldChar w:fldCharType="end"/>
          </w:r>
        </w:p>
        <w:p w14:paraId="108DE7A7" w14:textId="77777777" w:rsidR="00483FD6" w:rsidRDefault="00483FD6">
          <w:pPr>
            <w:pStyle w:val="TOC3"/>
            <w:rPr>
              <w:rFonts w:asciiTheme="minorHAnsi" w:hAnsiTheme="minorHAnsi" w:cstheme="minorBidi"/>
              <w:kern w:val="2"/>
              <w:sz w:val="21"/>
              <w:szCs w:val="22"/>
              <w:lang w:val="en-US" w:eastAsia="zh-CN"/>
            </w:rPr>
          </w:pPr>
          <w:r>
            <w:rPr>
              <w:lang w:eastAsia="zh-CN"/>
            </w:rPr>
            <w:t>6.X.3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_Toc54944242 \h </w:instrText>
          </w:r>
          <w:r>
            <w:fldChar w:fldCharType="separate"/>
          </w:r>
          <w:r>
            <w:t>231</w:t>
          </w:r>
          <w:r>
            <w:fldChar w:fldCharType="end"/>
          </w:r>
        </w:p>
        <w:p w14:paraId="2EFCB208" w14:textId="77777777" w:rsidR="00483FD6" w:rsidRDefault="00483FD6">
          <w:pPr>
            <w:pStyle w:val="TOC1"/>
            <w:rPr>
              <w:rFonts w:asciiTheme="minorHAnsi" w:hAnsiTheme="minorHAnsi" w:cstheme="minorBidi"/>
              <w:kern w:val="2"/>
              <w:sz w:val="21"/>
              <w:szCs w:val="22"/>
              <w:lang w:val="en-US" w:eastAsia="zh-CN"/>
            </w:rPr>
          </w:pPr>
          <w:r>
            <w:rPr>
              <w:lang w:eastAsia="zh-CN"/>
            </w:rPr>
            <w:t>7</w:t>
          </w:r>
          <w:r>
            <w:rPr>
              <w:rFonts w:asciiTheme="minorHAnsi" w:hAnsiTheme="minorHAnsi" w:cstheme="minorBidi"/>
              <w:kern w:val="2"/>
              <w:sz w:val="21"/>
              <w:szCs w:val="22"/>
              <w:lang w:val="en-US" w:eastAsia="zh-CN"/>
            </w:rPr>
            <w:tab/>
          </w:r>
          <w:r>
            <w:rPr>
              <w:lang w:eastAsia="zh-CN"/>
            </w:rPr>
            <w:t>Overall Evaluation</w:t>
          </w:r>
          <w:r>
            <w:tab/>
          </w:r>
          <w:r>
            <w:fldChar w:fldCharType="begin"/>
          </w:r>
          <w:r>
            <w:instrText xml:space="preserve"> PAGEREF _Toc54944243 \h </w:instrText>
          </w:r>
          <w:r>
            <w:fldChar w:fldCharType="separate"/>
          </w:r>
          <w:r>
            <w:t>231</w:t>
          </w:r>
          <w:r>
            <w:fldChar w:fldCharType="end"/>
          </w:r>
        </w:p>
        <w:p w14:paraId="2F46B7DF" w14:textId="77777777" w:rsidR="00483FD6" w:rsidRDefault="00483FD6">
          <w:pPr>
            <w:pStyle w:val="TOC2"/>
            <w:rPr>
              <w:rFonts w:asciiTheme="minorHAnsi" w:hAnsiTheme="minorHAnsi" w:cstheme="minorBidi"/>
              <w:kern w:val="2"/>
              <w:sz w:val="21"/>
              <w:szCs w:val="22"/>
              <w:lang w:val="en-US" w:eastAsia="zh-CN"/>
            </w:rPr>
          </w:pPr>
          <w:r>
            <w:rPr>
              <w:lang w:eastAsia="zh-CN"/>
            </w:rPr>
            <w:t>7.1</w:t>
          </w:r>
          <w:r>
            <w:rPr>
              <w:rFonts w:asciiTheme="minorHAnsi" w:hAnsiTheme="minorHAnsi" w:cstheme="minorBidi"/>
              <w:kern w:val="2"/>
              <w:sz w:val="21"/>
              <w:szCs w:val="22"/>
              <w:lang w:val="en-US" w:eastAsia="zh-CN"/>
            </w:rPr>
            <w:tab/>
          </w:r>
          <w:r>
            <w:rPr>
              <w:lang w:eastAsia="zh-CN"/>
            </w:rPr>
            <w:t>Evaluation of Solutions for Key Issue #1</w:t>
          </w:r>
          <w:r>
            <w:tab/>
          </w:r>
          <w:r>
            <w:fldChar w:fldCharType="begin"/>
          </w:r>
          <w:r>
            <w:instrText xml:space="preserve"> PAGEREF _Toc54944244 \h </w:instrText>
          </w:r>
          <w:r>
            <w:fldChar w:fldCharType="separate"/>
          </w:r>
          <w:r>
            <w:t>231</w:t>
          </w:r>
          <w:r>
            <w:fldChar w:fldCharType="end"/>
          </w:r>
        </w:p>
        <w:p w14:paraId="4708AD1E" w14:textId="77777777" w:rsidR="00483FD6" w:rsidRDefault="00483FD6">
          <w:pPr>
            <w:pStyle w:val="TOC3"/>
            <w:rPr>
              <w:rFonts w:asciiTheme="minorHAnsi" w:hAnsiTheme="minorHAnsi" w:cstheme="minorBidi"/>
              <w:kern w:val="2"/>
              <w:sz w:val="21"/>
              <w:szCs w:val="22"/>
              <w:lang w:val="en-US" w:eastAsia="zh-CN"/>
            </w:rPr>
          </w:pPr>
          <w:r>
            <w:lastRenderedPageBreak/>
            <w:t>7.1.1</w:t>
          </w:r>
          <w:r>
            <w:rPr>
              <w:rFonts w:asciiTheme="minorHAnsi" w:hAnsiTheme="minorHAnsi" w:cstheme="minorBidi"/>
              <w:kern w:val="2"/>
              <w:sz w:val="21"/>
              <w:szCs w:val="22"/>
              <w:lang w:val="en-US" w:eastAsia="zh-CN"/>
            </w:rPr>
            <w:tab/>
          </w:r>
          <w:r>
            <w:t>General evaluation criteria</w:t>
          </w:r>
          <w:r>
            <w:tab/>
          </w:r>
          <w:r>
            <w:fldChar w:fldCharType="begin"/>
          </w:r>
          <w:r>
            <w:instrText xml:space="preserve"> PAGEREF _Toc54944245 \h </w:instrText>
          </w:r>
          <w:r>
            <w:fldChar w:fldCharType="separate"/>
          </w:r>
          <w:r>
            <w:t>231</w:t>
          </w:r>
          <w:r>
            <w:fldChar w:fldCharType="end"/>
          </w:r>
        </w:p>
        <w:p w14:paraId="32E64033" w14:textId="77777777" w:rsidR="00483FD6" w:rsidRDefault="00483FD6">
          <w:pPr>
            <w:pStyle w:val="TOC3"/>
            <w:rPr>
              <w:rFonts w:asciiTheme="minorHAnsi" w:hAnsiTheme="minorHAnsi" w:cstheme="minorBidi"/>
              <w:kern w:val="2"/>
              <w:sz w:val="21"/>
              <w:szCs w:val="22"/>
              <w:lang w:val="en-US" w:eastAsia="zh-CN"/>
            </w:rPr>
          </w:pPr>
          <w:r>
            <w:t>7.1.2</w:t>
          </w:r>
          <w:r>
            <w:rPr>
              <w:rFonts w:asciiTheme="minorHAnsi" w:hAnsiTheme="minorHAnsi" w:cstheme="minorBidi"/>
              <w:kern w:val="2"/>
              <w:sz w:val="21"/>
              <w:szCs w:val="22"/>
              <w:lang w:val="en-US" w:eastAsia="zh-CN"/>
            </w:rPr>
            <w:tab/>
          </w:r>
          <w:r>
            <w:t>Privacy Considerations</w:t>
          </w:r>
          <w:r>
            <w:tab/>
          </w:r>
          <w:r>
            <w:fldChar w:fldCharType="begin"/>
          </w:r>
          <w:r>
            <w:instrText xml:space="preserve"> PAGEREF _Toc54944246 \h </w:instrText>
          </w:r>
          <w:r>
            <w:fldChar w:fldCharType="separate"/>
          </w:r>
          <w:r>
            <w:t>232</w:t>
          </w:r>
          <w:r>
            <w:fldChar w:fldCharType="end"/>
          </w:r>
        </w:p>
        <w:p w14:paraId="4639B85F" w14:textId="77777777" w:rsidR="00483FD6" w:rsidRDefault="00483FD6">
          <w:pPr>
            <w:pStyle w:val="TOC3"/>
            <w:rPr>
              <w:rFonts w:asciiTheme="minorHAnsi" w:hAnsiTheme="minorHAnsi" w:cstheme="minorBidi"/>
              <w:kern w:val="2"/>
              <w:sz w:val="21"/>
              <w:szCs w:val="22"/>
              <w:lang w:val="en-US" w:eastAsia="zh-CN"/>
            </w:rPr>
          </w:pPr>
          <w:r>
            <w:t>7.1.3</w:t>
          </w:r>
          <w:r>
            <w:rPr>
              <w:rFonts w:asciiTheme="minorHAnsi" w:hAnsiTheme="minorHAnsi" w:cstheme="minorBidi"/>
              <w:kern w:val="2"/>
              <w:sz w:val="21"/>
              <w:szCs w:val="22"/>
              <w:lang w:val="en-US" w:eastAsia="zh-CN"/>
            </w:rPr>
            <w:tab/>
          </w:r>
          <w:r>
            <w:t>Evaluation for Key Issue #1: ECS provisioning</w:t>
          </w:r>
          <w:r>
            <w:tab/>
          </w:r>
          <w:r>
            <w:fldChar w:fldCharType="begin"/>
          </w:r>
          <w:r>
            <w:instrText xml:space="preserve"> PAGEREF _Toc54944247 \h </w:instrText>
          </w:r>
          <w:r>
            <w:fldChar w:fldCharType="separate"/>
          </w:r>
          <w:r>
            <w:t>233</w:t>
          </w:r>
          <w:r>
            <w:fldChar w:fldCharType="end"/>
          </w:r>
        </w:p>
        <w:p w14:paraId="2F62F82B" w14:textId="77777777" w:rsidR="00483FD6" w:rsidRDefault="00483FD6">
          <w:pPr>
            <w:pStyle w:val="TOC3"/>
            <w:rPr>
              <w:rFonts w:asciiTheme="minorHAnsi" w:hAnsiTheme="minorHAnsi" w:cstheme="minorBidi"/>
              <w:kern w:val="2"/>
              <w:sz w:val="21"/>
              <w:szCs w:val="22"/>
              <w:lang w:val="en-US" w:eastAsia="zh-CN"/>
            </w:rPr>
          </w:pPr>
          <w:r>
            <w:t>7.1.4</w:t>
          </w:r>
          <w:r>
            <w:rPr>
              <w:rFonts w:asciiTheme="minorHAnsi" w:hAnsiTheme="minorHAnsi" w:cstheme="minorBidi"/>
              <w:kern w:val="2"/>
              <w:sz w:val="21"/>
              <w:szCs w:val="22"/>
              <w:lang w:val="en-US" w:eastAsia="zh-CN"/>
            </w:rPr>
            <w:tab/>
          </w:r>
          <w:r>
            <w:t>Evaluation for Key Issue #1: DNS based solutions for Multiple PDU Sessions</w:t>
          </w:r>
          <w:r>
            <w:tab/>
          </w:r>
          <w:r>
            <w:fldChar w:fldCharType="begin"/>
          </w:r>
          <w:r>
            <w:instrText xml:space="preserve"> PAGEREF _Toc54944248 \h </w:instrText>
          </w:r>
          <w:r>
            <w:fldChar w:fldCharType="separate"/>
          </w:r>
          <w:r>
            <w:t>233</w:t>
          </w:r>
          <w:r>
            <w:fldChar w:fldCharType="end"/>
          </w:r>
        </w:p>
        <w:p w14:paraId="02D7536E" w14:textId="77777777" w:rsidR="00483FD6" w:rsidRDefault="00483FD6">
          <w:pPr>
            <w:pStyle w:val="TOC3"/>
            <w:rPr>
              <w:rFonts w:asciiTheme="minorHAnsi" w:hAnsiTheme="minorHAnsi" w:cstheme="minorBidi"/>
              <w:kern w:val="2"/>
              <w:sz w:val="21"/>
              <w:szCs w:val="22"/>
              <w:lang w:val="en-US" w:eastAsia="zh-CN"/>
            </w:rPr>
          </w:pPr>
          <w:r>
            <w:t>7.1.5</w:t>
          </w:r>
          <w:r>
            <w:rPr>
              <w:rFonts w:asciiTheme="minorHAnsi" w:hAnsiTheme="minorHAnsi" w:cstheme="minorBidi"/>
              <w:kern w:val="2"/>
              <w:sz w:val="21"/>
              <w:szCs w:val="22"/>
              <w:lang w:val="en-US" w:eastAsia="zh-CN"/>
            </w:rPr>
            <w:tab/>
          </w:r>
          <w:r>
            <w:t>Evaluation for Key Issue #1: Solutions for Distributed Anchors</w:t>
          </w:r>
          <w:r>
            <w:tab/>
          </w:r>
          <w:r>
            <w:fldChar w:fldCharType="begin"/>
          </w:r>
          <w:r>
            <w:instrText xml:space="preserve"> PAGEREF _Toc54944249 \h </w:instrText>
          </w:r>
          <w:r>
            <w:fldChar w:fldCharType="separate"/>
          </w:r>
          <w:r>
            <w:t>234</w:t>
          </w:r>
          <w:r>
            <w:fldChar w:fldCharType="end"/>
          </w:r>
        </w:p>
        <w:p w14:paraId="19A85338" w14:textId="77777777" w:rsidR="00483FD6" w:rsidRDefault="00483FD6">
          <w:pPr>
            <w:pStyle w:val="TOC3"/>
            <w:rPr>
              <w:rFonts w:asciiTheme="minorHAnsi" w:hAnsiTheme="minorHAnsi" w:cstheme="minorBidi"/>
              <w:kern w:val="2"/>
              <w:sz w:val="21"/>
              <w:szCs w:val="22"/>
              <w:lang w:val="en-US" w:eastAsia="zh-CN"/>
            </w:rPr>
          </w:pPr>
          <w:r>
            <w:t>7.1.6</w:t>
          </w:r>
          <w:r>
            <w:rPr>
              <w:rFonts w:asciiTheme="minorHAnsi" w:hAnsiTheme="minorHAnsi" w:cstheme="minorBidi"/>
              <w:kern w:val="2"/>
              <w:sz w:val="21"/>
              <w:szCs w:val="22"/>
              <w:lang w:val="en-US" w:eastAsia="zh-CN"/>
            </w:rPr>
            <w:tab/>
          </w:r>
          <w:r>
            <w:t>Evaluation for Key Issue #1: Solutions for Session Breakout</w:t>
          </w:r>
          <w:r>
            <w:tab/>
          </w:r>
          <w:r>
            <w:fldChar w:fldCharType="begin"/>
          </w:r>
          <w:r>
            <w:instrText xml:space="preserve"> PAGEREF _Toc54944250 \h </w:instrText>
          </w:r>
          <w:r>
            <w:fldChar w:fldCharType="separate"/>
          </w:r>
          <w:r>
            <w:t>235</w:t>
          </w:r>
          <w:r>
            <w:fldChar w:fldCharType="end"/>
          </w:r>
        </w:p>
        <w:p w14:paraId="698D3DEC" w14:textId="77777777" w:rsidR="00483FD6" w:rsidRDefault="00483FD6">
          <w:pPr>
            <w:pStyle w:val="TOC2"/>
            <w:rPr>
              <w:rFonts w:asciiTheme="minorHAnsi" w:hAnsiTheme="minorHAnsi" w:cstheme="minorBidi"/>
              <w:kern w:val="2"/>
              <w:sz w:val="21"/>
              <w:szCs w:val="22"/>
              <w:lang w:val="en-US" w:eastAsia="zh-CN"/>
            </w:rPr>
          </w:pPr>
          <w:r>
            <w:t>7.2  Evaluation of Solutions for Key Issue #2</w:t>
          </w:r>
          <w:r>
            <w:tab/>
          </w:r>
          <w:r>
            <w:fldChar w:fldCharType="begin"/>
          </w:r>
          <w:r>
            <w:instrText xml:space="preserve"> PAGEREF _Toc54944251 \h </w:instrText>
          </w:r>
          <w:r>
            <w:fldChar w:fldCharType="separate"/>
          </w:r>
          <w:r>
            <w:t>235</w:t>
          </w:r>
          <w:r>
            <w:fldChar w:fldCharType="end"/>
          </w:r>
        </w:p>
        <w:p w14:paraId="6A8D6883" w14:textId="77777777" w:rsidR="00483FD6" w:rsidRDefault="00483FD6">
          <w:pPr>
            <w:pStyle w:val="TOC3"/>
            <w:rPr>
              <w:rFonts w:asciiTheme="minorHAnsi" w:hAnsiTheme="minorHAnsi" w:cstheme="minorBidi"/>
              <w:kern w:val="2"/>
              <w:sz w:val="21"/>
              <w:szCs w:val="22"/>
              <w:lang w:val="en-US" w:eastAsia="zh-CN"/>
            </w:rPr>
          </w:pPr>
          <w:r>
            <w:t>7.2.1 Evaluation for Key Issue #2: Reducing packet loss during EAS relocation</w:t>
          </w:r>
          <w:r>
            <w:tab/>
          </w:r>
          <w:r>
            <w:fldChar w:fldCharType="begin"/>
          </w:r>
          <w:r>
            <w:instrText xml:space="preserve"> PAGEREF _Toc54944252 \h </w:instrText>
          </w:r>
          <w:r>
            <w:fldChar w:fldCharType="separate"/>
          </w:r>
          <w:r>
            <w:t>235</w:t>
          </w:r>
          <w:r>
            <w:fldChar w:fldCharType="end"/>
          </w:r>
        </w:p>
        <w:p w14:paraId="4DEF6B5D" w14:textId="77777777" w:rsidR="00483FD6" w:rsidRDefault="00483FD6">
          <w:pPr>
            <w:pStyle w:val="TOC3"/>
            <w:rPr>
              <w:rFonts w:asciiTheme="minorHAnsi" w:hAnsiTheme="minorHAnsi" w:cstheme="minorBidi"/>
              <w:kern w:val="2"/>
              <w:sz w:val="21"/>
              <w:szCs w:val="22"/>
              <w:lang w:val="en-US" w:eastAsia="zh-CN"/>
            </w:rPr>
          </w:pPr>
          <w:r>
            <w:t>7.2.2</w:t>
          </w:r>
          <w:r>
            <w:rPr>
              <w:rFonts w:asciiTheme="minorHAnsi" w:hAnsiTheme="minorHAnsi" w:cstheme="minorBidi"/>
              <w:kern w:val="2"/>
              <w:sz w:val="21"/>
              <w:szCs w:val="22"/>
              <w:lang w:val="en-US" w:eastAsia="zh-CN"/>
            </w:rPr>
            <w:tab/>
          </w:r>
          <w:r>
            <w:t>Evaluation for Key Issue #2: UE DNS cache renewal and EAS reselection by UE</w:t>
          </w:r>
          <w:r>
            <w:tab/>
          </w:r>
          <w:r>
            <w:fldChar w:fldCharType="begin"/>
          </w:r>
          <w:r>
            <w:instrText xml:space="preserve"> PAGEREF _Toc54944253 \h </w:instrText>
          </w:r>
          <w:r>
            <w:fldChar w:fldCharType="separate"/>
          </w:r>
          <w:r>
            <w:t>236</w:t>
          </w:r>
          <w:r>
            <w:fldChar w:fldCharType="end"/>
          </w:r>
        </w:p>
        <w:p w14:paraId="74F6BFB3" w14:textId="77777777" w:rsidR="00483FD6" w:rsidRDefault="00483FD6">
          <w:pPr>
            <w:pStyle w:val="TOC3"/>
            <w:rPr>
              <w:rFonts w:asciiTheme="minorHAnsi" w:hAnsiTheme="minorHAnsi" w:cstheme="minorBidi"/>
              <w:kern w:val="2"/>
              <w:sz w:val="21"/>
              <w:szCs w:val="22"/>
              <w:lang w:val="en-US" w:eastAsia="zh-CN"/>
            </w:rPr>
          </w:pPr>
          <w:r>
            <w:t>7.2.3</w:t>
          </w:r>
          <w:r>
            <w:rPr>
              <w:rFonts w:asciiTheme="minorHAnsi" w:hAnsiTheme="minorHAnsi" w:cstheme="minorBidi"/>
              <w:kern w:val="2"/>
              <w:sz w:val="21"/>
              <w:szCs w:val="22"/>
              <w:lang w:val="en-US" w:eastAsia="zh-CN"/>
            </w:rPr>
            <w:tab/>
          </w:r>
          <w:r>
            <w:t>Evaluation for Key Issue #2: AF based EAS rediscovery</w:t>
          </w:r>
          <w:r>
            <w:tab/>
          </w:r>
          <w:r>
            <w:fldChar w:fldCharType="begin"/>
          </w:r>
          <w:r>
            <w:instrText xml:space="preserve"> PAGEREF _Toc54944254 \h </w:instrText>
          </w:r>
          <w:r>
            <w:fldChar w:fldCharType="separate"/>
          </w:r>
          <w:r>
            <w:t>237</w:t>
          </w:r>
          <w:r>
            <w:fldChar w:fldCharType="end"/>
          </w:r>
        </w:p>
        <w:p w14:paraId="39252BF7" w14:textId="77777777" w:rsidR="00483FD6" w:rsidRDefault="00483FD6">
          <w:pPr>
            <w:pStyle w:val="TOC3"/>
            <w:rPr>
              <w:rFonts w:asciiTheme="minorHAnsi" w:hAnsiTheme="minorHAnsi" w:cstheme="minorBidi"/>
              <w:kern w:val="2"/>
              <w:sz w:val="21"/>
              <w:szCs w:val="22"/>
              <w:lang w:val="en-US" w:eastAsia="zh-CN"/>
            </w:rPr>
          </w:pPr>
          <w:r>
            <w:t>7.2.4</w:t>
          </w:r>
          <w:r>
            <w:rPr>
              <w:rFonts w:asciiTheme="minorHAnsi" w:hAnsiTheme="minorHAnsi" w:cstheme="minorBidi"/>
              <w:kern w:val="2"/>
              <w:sz w:val="21"/>
              <w:szCs w:val="22"/>
              <w:lang w:val="en-US" w:eastAsia="zh-CN"/>
            </w:rPr>
            <w:tab/>
          </w:r>
          <w:r>
            <w:t>Evaluation for Key Issue #2: Edge relocation considering user plane latency</w:t>
          </w:r>
          <w:r>
            <w:tab/>
          </w:r>
          <w:r>
            <w:fldChar w:fldCharType="begin"/>
          </w:r>
          <w:r>
            <w:instrText xml:space="preserve"> PAGEREF _Toc54944255 \h </w:instrText>
          </w:r>
          <w:r>
            <w:fldChar w:fldCharType="separate"/>
          </w:r>
          <w:r>
            <w:t>237</w:t>
          </w:r>
          <w:r>
            <w:fldChar w:fldCharType="end"/>
          </w:r>
        </w:p>
        <w:p w14:paraId="621478F9" w14:textId="77777777" w:rsidR="00483FD6" w:rsidRDefault="00483FD6">
          <w:pPr>
            <w:pStyle w:val="TOC3"/>
            <w:rPr>
              <w:rFonts w:asciiTheme="minorHAnsi" w:hAnsiTheme="minorHAnsi" w:cstheme="minorBidi"/>
              <w:kern w:val="2"/>
              <w:sz w:val="21"/>
              <w:szCs w:val="22"/>
              <w:lang w:val="en-US" w:eastAsia="zh-CN"/>
            </w:rPr>
          </w:pPr>
          <w:r>
            <w:t>7.2.5</w:t>
          </w:r>
          <w:r>
            <w:rPr>
              <w:rFonts w:asciiTheme="minorHAnsi" w:hAnsiTheme="minorHAnsi" w:cstheme="minorBidi"/>
              <w:kern w:val="2"/>
              <w:sz w:val="21"/>
              <w:szCs w:val="22"/>
              <w:lang w:val="en-US" w:eastAsia="zh-CN"/>
            </w:rPr>
            <w:tab/>
          </w:r>
          <w:r>
            <w:t>Evaluation for Key Issue #2</w:t>
          </w:r>
          <w:r>
            <w:rPr>
              <w:lang w:eastAsia="zh-CN"/>
            </w:rPr>
            <w:t>: EAS IP address replacement in 5GC</w:t>
          </w:r>
          <w:r>
            <w:tab/>
          </w:r>
          <w:r>
            <w:fldChar w:fldCharType="begin"/>
          </w:r>
          <w:r>
            <w:instrText xml:space="preserve"> PAGEREF _Toc54944256 \h </w:instrText>
          </w:r>
          <w:r>
            <w:fldChar w:fldCharType="separate"/>
          </w:r>
          <w:r>
            <w:t>238</w:t>
          </w:r>
          <w:r>
            <w:fldChar w:fldCharType="end"/>
          </w:r>
        </w:p>
        <w:p w14:paraId="4671C4EB" w14:textId="77777777" w:rsidR="00483FD6" w:rsidRDefault="00483FD6">
          <w:pPr>
            <w:pStyle w:val="TOC3"/>
            <w:rPr>
              <w:rFonts w:asciiTheme="minorHAnsi" w:hAnsiTheme="minorHAnsi" w:cstheme="minorBidi"/>
              <w:kern w:val="2"/>
              <w:sz w:val="21"/>
              <w:szCs w:val="22"/>
              <w:lang w:val="en-US" w:eastAsia="zh-CN"/>
            </w:rPr>
          </w:pPr>
          <w:r>
            <w:t>7.2.6</w:t>
          </w:r>
          <w:r>
            <w:rPr>
              <w:rFonts w:asciiTheme="minorHAnsi" w:hAnsiTheme="minorHAnsi" w:cstheme="minorBidi"/>
              <w:kern w:val="2"/>
              <w:sz w:val="21"/>
              <w:szCs w:val="22"/>
              <w:lang w:val="en-US" w:eastAsia="zh-CN"/>
            </w:rPr>
            <w:tab/>
          </w:r>
          <w:r>
            <w:t xml:space="preserve">Evaluation for Key Issue #2: Solution </w:t>
          </w:r>
          <w:r>
            <w:rPr>
              <w:lang w:eastAsia="zh-CN"/>
            </w:rPr>
            <w:t>#</w:t>
          </w:r>
          <w:r>
            <w:t>27</w:t>
          </w:r>
          <w:r>
            <w:tab/>
          </w:r>
          <w:r>
            <w:fldChar w:fldCharType="begin"/>
          </w:r>
          <w:r>
            <w:instrText xml:space="preserve"> PAGEREF _Toc54944257 \h </w:instrText>
          </w:r>
          <w:r>
            <w:fldChar w:fldCharType="separate"/>
          </w:r>
          <w:r>
            <w:t>238</w:t>
          </w:r>
          <w:r>
            <w:fldChar w:fldCharType="end"/>
          </w:r>
        </w:p>
        <w:p w14:paraId="159C4AC2" w14:textId="77777777" w:rsidR="00483FD6" w:rsidRDefault="00483FD6">
          <w:pPr>
            <w:pStyle w:val="TOC3"/>
            <w:rPr>
              <w:rFonts w:asciiTheme="minorHAnsi" w:hAnsiTheme="minorHAnsi" w:cstheme="minorBidi"/>
              <w:kern w:val="2"/>
              <w:sz w:val="21"/>
              <w:szCs w:val="22"/>
              <w:lang w:val="en-US" w:eastAsia="zh-CN"/>
            </w:rPr>
          </w:pPr>
          <w:r>
            <w:t>7.2.7</w:t>
          </w:r>
          <w:r>
            <w:rPr>
              <w:rFonts w:asciiTheme="minorHAnsi" w:hAnsiTheme="minorHAnsi" w:cstheme="minorBidi"/>
              <w:kern w:val="2"/>
              <w:sz w:val="21"/>
              <w:szCs w:val="22"/>
              <w:lang w:val="en-US" w:eastAsia="zh-CN"/>
            </w:rPr>
            <w:tab/>
          </w:r>
          <w:r>
            <w:t>Evaluation for Key Issue #2: other sub-issues for edge relocation</w:t>
          </w:r>
          <w:r>
            <w:tab/>
          </w:r>
          <w:r>
            <w:fldChar w:fldCharType="begin"/>
          </w:r>
          <w:r>
            <w:instrText xml:space="preserve"> PAGEREF _Toc54944258 \h </w:instrText>
          </w:r>
          <w:r>
            <w:fldChar w:fldCharType="separate"/>
          </w:r>
          <w:r>
            <w:t>239</w:t>
          </w:r>
          <w:r>
            <w:fldChar w:fldCharType="end"/>
          </w:r>
        </w:p>
        <w:p w14:paraId="27ECB0B9" w14:textId="77777777" w:rsidR="00483FD6" w:rsidRDefault="00483FD6">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Evaluation of solutions for Key Issue #5</w:t>
          </w:r>
          <w:r>
            <w:tab/>
          </w:r>
          <w:r>
            <w:fldChar w:fldCharType="begin"/>
          </w:r>
          <w:r>
            <w:instrText xml:space="preserve"> PAGEREF _Toc54944259 \h </w:instrText>
          </w:r>
          <w:r>
            <w:fldChar w:fldCharType="separate"/>
          </w:r>
          <w:r>
            <w:t>239</w:t>
          </w:r>
          <w:r>
            <w:fldChar w:fldCharType="end"/>
          </w:r>
        </w:p>
        <w:p w14:paraId="3E445E2F" w14:textId="77777777" w:rsidR="00483FD6" w:rsidRDefault="00483FD6">
          <w:pPr>
            <w:pStyle w:val="TOC1"/>
            <w:rPr>
              <w:rFonts w:asciiTheme="minorHAnsi" w:hAnsiTheme="minorHAnsi" w:cstheme="minorBidi"/>
              <w:kern w:val="2"/>
              <w:sz w:val="21"/>
              <w:szCs w:val="22"/>
              <w:lang w:val="en-US" w:eastAsia="zh-CN"/>
            </w:rPr>
          </w:pPr>
          <w:r>
            <w:rPr>
              <w:lang w:eastAsia="zh-CN"/>
            </w:rPr>
            <w:t>8</w:t>
          </w:r>
          <w:r>
            <w:rPr>
              <w:rFonts w:asciiTheme="minorHAnsi" w:hAnsiTheme="minorHAnsi" w:cstheme="minorBidi"/>
              <w:kern w:val="2"/>
              <w:sz w:val="21"/>
              <w:szCs w:val="22"/>
              <w:lang w:val="en-US" w:eastAsia="zh-CN"/>
            </w:rPr>
            <w:tab/>
          </w:r>
          <w:r>
            <w:rPr>
              <w:lang w:eastAsia="zh-CN"/>
            </w:rPr>
            <w:t>Deployment Guideline</w:t>
          </w:r>
          <w:r>
            <w:tab/>
          </w:r>
          <w:r>
            <w:fldChar w:fldCharType="begin"/>
          </w:r>
          <w:r>
            <w:instrText xml:space="preserve"> PAGEREF _Toc54944260 \h </w:instrText>
          </w:r>
          <w:r>
            <w:fldChar w:fldCharType="separate"/>
          </w:r>
          <w:r>
            <w:t>239</w:t>
          </w:r>
          <w:r>
            <w:fldChar w:fldCharType="end"/>
          </w:r>
        </w:p>
        <w:p w14:paraId="5FDDF4A8" w14:textId="77777777" w:rsidR="00483FD6" w:rsidRDefault="00483FD6">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Conclusions</w:t>
          </w:r>
          <w:r>
            <w:tab/>
          </w:r>
          <w:r>
            <w:fldChar w:fldCharType="begin"/>
          </w:r>
          <w:r>
            <w:instrText xml:space="preserve"> PAGEREF _Toc54944261 \h </w:instrText>
          </w:r>
          <w:r>
            <w:fldChar w:fldCharType="separate"/>
          </w:r>
          <w:r>
            <w:t>239</w:t>
          </w:r>
          <w:r>
            <w:fldChar w:fldCharType="end"/>
          </w:r>
        </w:p>
        <w:p w14:paraId="60FFCB16" w14:textId="77777777" w:rsidR="00483FD6" w:rsidRDefault="00483FD6">
          <w:pPr>
            <w:pStyle w:val="TOC2"/>
            <w:rPr>
              <w:rFonts w:asciiTheme="minorHAnsi" w:hAnsiTheme="minorHAnsi" w:cstheme="minorBidi"/>
              <w:kern w:val="2"/>
              <w:sz w:val="21"/>
              <w:szCs w:val="22"/>
              <w:lang w:val="en-US" w:eastAsia="zh-CN"/>
            </w:rPr>
          </w:pPr>
          <w:r>
            <w:rPr>
              <w:lang w:eastAsia="zh-CN"/>
            </w:rPr>
            <w:t>9.1</w:t>
          </w:r>
          <w:r>
            <w:rPr>
              <w:rFonts w:asciiTheme="minorHAnsi" w:hAnsiTheme="minorHAnsi" w:cstheme="minorBidi"/>
              <w:kern w:val="2"/>
              <w:sz w:val="21"/>
              <w:szCs w:val="22"/>
              <w:lang w:val="en-US" w:eastAsia="zh-CN"/>
            </w:rPr>
            <w:tab/>
          </w:r>
          <w:r>
            <w:rPr>
              <w:lang w:eastAsia="zh-CN"/>
            </w:rPr>
            <w:t>Conclusions for Key Issue #1</w:t>
          </w:r>
          <w:r>
            <w:tab/>
          </w:r>
          <w:r>
            <w:fldChar w:fldCharType="begin"/>
          </w:r>
          <w:r>
            <w:instrText xml:space="preserve"> PAGEREF _Toc54944262 \h </w:instrText>
          </w:r>
          <w:r>
            <w:fldChar w:fldCharType="separate"/>
          </w:r>
          <w:r>
            <w:t>240</w:t>
          </w:r>
          <w:r>
            <w:fldChar w:fldCharType="end"/>
          </w:r>
        </w:p>
        <w:p w14:paraId="501F0713" w14:textId="77777777" w:rsidR="00483FD6" w:rsidRDefault="00483FD6">
          <w:pPr>
            <w:pStyle w:val="TOC3"/>
            <w:rPr>
              <w:rFonts w:asciiTheme="minorHAnsi" w:hAnsiTheme="minorHAnsi" w:cstheme="minorBidi"/>
              <w:kern w:val="2"/>
              <w:sz w:val="21"/>
              <w:szCs w:val="22"/>
              <w:lang w:val="en-US" w:eastAsia="zh-CN"/>
            </w:rPr>
          </w:pPr>
          <w:r>
            <w:t>9.1.1</w:t>
          </w:r>
          <w:r>
            <w:rPr>
              <w:rFonts w:asciiTheme="minorHAnsi" w:hAnsiTheme="minorHAnsi" w:cstheme="minorBidi"/>
              <w:kern w:val="2"/>
              <w:sz w:val="21"/>
              <w:szCs w:val="22"/>
              <w:lang w:val="en-US" w:eastAsia="zh-CN"/>
            </w:rPr>
            <w:tab/>
          </w:r>
          <w:r>
            <w:t>Conclusions for Key Issue #1: DNS based solutions for Multiple PDU Sessions</w:t>
          </w:r>
          <w:r>
            <w:tab/>
          </w:r>
          <w:r>
            <w:fldChar w:fldCharType="begin"/>
          </w:r>
          <w:r>
            <w:instrText xml:space="preserve"> PAGEREF _Toc54944263 \h </w:instrText>
          </w:r>
          <w:r>
            <w:fldChar w:fldCharType="separate"/>
          </w:r>
          <w:r>
            <w:t>240</w:t>
          </w:r>
          <w:r>
            <w:fldChar w:fldCharType="end"/>
          </w:r>
        </w:p>
        <w:p w14:paraId="515F35F3" w14:textId="77777777" w:rsidR="00483FD6" w:rsidRDefault="00483FD6">
          <w:pPr>
            <w:pStyle w:val="TOC3"/>
            <w:rPr>
              <w:rFonts w:asciiTheme="minorHAnsi" w:hAnsiTheme="minorHAnsi" w:cstheme="minorBidi"/>
              <w:kern w:val="2"/>
              <w:sz w:val="21"/>
              <w:szCs w:val="22"/>
              <w:lang w:val="en-US" w:eastAsia="zh-CN"/>
            </w:rPr>
          </w:pPr>
          <w:r>
            <w:rPr>
              <w:lang w:eastAsia="ko-KR"/>
            </w:rPr>
            <w:t>9.1.2</w:t>
          </w:r>
          <w:r>
            <w:rPr>
              <w:rFonts w:asciiTheme="minorHAnsi" w:hAnsiTheme="minorHAnsi" w:cstheme="minorBidi"/>
              <w:kern w:val="2"/>
              <w:sz w:val="21"/>
              <w:szCs w:val="22"/>
              <w:lang w:val="en-US" w:eastAsia="zh-CN"/>
            </w:rPr>
            <w:tab/>
          </w:r>
          <w:r>
            <w:rPr>
              <w:lang w:eastAsia="ko-KR"/>
            </w:rPr>
            <w:t>Conclusions for Key Issue #1: Distributed Anchors</w:t>
          </w:r>
          <w:r>
            <w:tab/>
          </w:r>
          <w:r>
            <w:fldChar w:fldCharType="begin"/>
          </w:r>
          <w:r>
            <w:instrText xml:space="preserve"> PAGEREF _Toc54944264 \h </w:instrText>
          </w:r>
          <w:r>
            <w:fldChar w:fldCharType="separate"/>
          </w:r>
          <w:r>
            <w:t>240</w:t>
          </w:r>
          <w:r>
            <w:fldChar w:fldCharType="end"/>
          </w:r>
        </w:p>
        <w:p w14:paraId="4CA58125" w14:textId="77777777" w:rsidR="00483FD6" w:rsidRDefault="00483FD6">
          <w:pPr>
            <w:pStyle w:val="TOC3"/>
            <w:rPr>
              <w:rFonts w:asciiTheme="minorHAnsi" w:hAnsiTheme="minorHAnsi" w:cstheme="minorBidi"/>
              <w:kern w:val="2"/>
              <w:sz w:val="21"/>
              <w:szCs w:val="22"/>
              <w:lang w:val="en-US" w:eastAsia="zh-CN"/>
            </w:rPr>
          </w:pPr>
          <w:r>
            <w:t>9.1.3</w:t>
          </w:r>
          <w:r>
            <w:rPr>
              <w:rFonts w:asciiTheme="minorHAnsi" w:hAnsiTheme="minorHAnsi" w:cstheme="minorBidi"/>
              <w:kern w:val="2"/>
              <w:sz w:val="21"/>
              <w:szCs w:val="22"/>
              <w:lang w:val="en-US" w:eastAsia="zh-CN"/>
            </w:rPr>
            <w:tab/>
          </w:r>
          <w:r>
            <w:t>Conclusions for Key Issue #1: ECS provisioning</w:t>
          </w:r>
          <w:r>
            <w:tab/>
          </w:r>
          <w:r>
            <w:fldChar w:fldCharType="begin"/>
          </w:r>
          <w:r>
            <w:instrText xml:space="preserve"> PAGEREF _Toc54944265 \h </w:instrText>
          </w:r>
          <w:r>
            <w:fldChar w:fldCharType="separate"/>
          </w:r>
          <w:r>
            <w:t>241</w:t>
          </w:r>
          <w:r>
            <w:fldChar w:fldCharType="end"/>
          </w:r>
        </w:p>
        <w:p w14:paraId="0458486E" w14:textId="77777777" w:rsidR="00483FD6" w:rsidRDefault="00483FD6">
          <w:pPr>
            <w:pStyle w:val="TOC3"/>
            <w:rPr>
              <w:rFonts w:asciiTheme="minorHAnsi" w:hAnsiTheme="minorHAnsi" w:cstheme="minorBidi"/>
              <w:kern w:val="2"/>
              <w:sz w:val="21"/>
              <w:szCs w:val="22"/>
              <w:lang w:val="en-US" w:eastAsia="zh-CN"/>
            </w:rPr>
          </w:pPr>
          <w:r>
            <w:rPr>
              <w:lang w:eastAsia="ko-KR"/>
            </w:rPr>
            <w:t>9.1.4</w:t>
          </w:r>
          <w:r>
            <w:rPr>
              <w:rFonts w:asciiTheme="minorHAnsi" w:hAnsiTheme="minorHAnsi" w:cstheme="minorBidi"/>
              <w:kern w:val="2"/>
              <w:sz w:val="21"/>
              <w:szCs w:val="22"/>
              <w:lang w:val="en-US" w:eastAsia="zh-CN"/>
            </w:rPr>
            <w:tab/>
          </w:r>
          <w:r>
            <w:rPr>
              <w:lang w:eastAsia="ko-KR"/>
            </w:rPr>
            <w:t>Conclusions for Key Issue #1: Session Breakout</w:t>
          </w:r>
          <w:r>
            <w:tab/>
          </w:r>
          <w:r>
            <w:fldChar w:fldCharType="begin"/>
          </w:r>
          <w:r>
            <w:instrText xml:space="preserve"> PAGEREF _Toc54944266 \h </w:instrText>
          </w:r>
          <w:r>
            <w:fldChar w:fldCharType="separate"/>
          </w:r>
          <w:r>
            <w:t>241</w:t>
          </w:r>
          <w:r>
            <w:fldChar w:fldCharType="end"/>
          </w:r>
        </w:p>
        <w:p w14:paraId="49DF4B39" w14:textId="77777777" w:rsidR="00483FD6" w:rsidRDefault="00483FD6">
          <w:pPr>
            <w:pStyle w:val="TOC2"/>
            <w:rPr>
              <w:rFonts w:asciiTheme="minorHAnsi" w:hAnsiTheme="minorHAnsi" w:cstheme="minorBidi"/>
              <w:kern w:val="2"/>
              <w:sz w:val="21"/>
              <w:szCs w:val="22"/>
              <w:lang w:val="en-US" w:eastAsia="zh-CN"/>
            </w:rPr>
          </w:pPr>
          <w:r>
            <w:rPr>
              <w:lang w:eastAsia="ko-KR"/>
            </w:rPr>
            <w:t>9.2</w:t>
          </w:r>
          <w:r>
            <w:rPr>
              <w:rFonts w:asciiTheme="minorHAnsi" w:hAnsiTheme="minorHAnsi" w:cstheme="minorBidi"/>
              <w:kern w:val="2"/>
              <w:sz w:val="21"/>
              <w:szCs w:val="22"/>
              <w:lang w:val="en-US" w:eastAsia="zh-CN"/>
            </w:rPr>
            <w:tab/>
          </w:r>
          <w:r>
            <w:rPr>
              <w:lang w:eastAsia="ko-KR"/>
            </w:rPr>
            <w:t>Conclusions for Key Issue #2</w:t>
          </w:r>
          <w:r>
            <w:tab/>
          </w:r>
          <w:r>
            <w:fldChar w:fldCharType="begin"/>
          </w:r>
          <w:r>
            <w:instrText xml:space="preserve"> PAGEREF _Toc54944267 \h </w:instrText>
          </w:r>
          <w:r>
            <w:fldChar w:fldCharType="separate"/>
          </w:r>
          <w:r>
            <w:t>241</w:t>
          </w:r>
          <w:r>
            <w:fldChar w:fldCharType="end"/>
          </w:r>
        </w:p>
        <w:p w14:paraId="1655AA71" w14:textId="77777777" w:rsidR="00483FD6" w:rsidRDefault="00483FD6">
          <w:pPr>
            <w:pStyle w:val="TOC3"/>
            <w:rPr>
              <w:rFonts w:asciiTheme="minorHAnsi" w:hAnsiTheme="minorHAnsi" w:cstheme="minorBidi"/>
              <w:kern w:val="2"/>
              <w:sz w:val="21"/>
              <w:szCs w:val="22"/>
              <w:lang w:val="en-US" w:eastAsia="zh-CN"/>
            </w:rPr>
          </w:pPr>
          <w:r>
            <w:rPr>
              <w:lang w:eastAsia="ko-KR"/>
            </w:rPr>
            <w:t>9.2.1</w:t>
          </w:r>
          <w:r>
            <w:rPr>
              <w:rFonts w:asciiTheme="minorHAnsi" w:hAnsiTheme="minorHAnsi" w:cstheme="minorBidi"/>
              <w:kern w:val="2"/>
              <w:sz w:val="21"/>
              <w:szCs w:val="22"/>
              <w:lang w:val="en-US" w:eastAsia="zh-CN"/>
            </w:rPr>
            <w:tab/>
          </w:r>
          <w:r>
            <w:rPr>
              <w:lang w:eastAsia="ko-KR"/>
            </w:rPr>
            <w:t>Conclusions for Key Issue #2: Reducing packet loss during EAS relocation</w:t>
          </w:r>
          <w:r>
            <w:tab/>
          </w:r>
          <w:r>
            <w:fldChar w:fldCharType="begin"/>
          </w:r>
          <w:r>
            <w:instrText xml:space="preserve"> PAGEREF _Toc54944268 \h </w:instrText>
          </w:r>
          <w:r>
            <w:fldChar w:fldCharType="separate"/>
          </w:r>
          <w:r>
            <w:t>241</w:t>
          </w:r>
          <w:r>
            <w:fldChar w:fldCharType="end"/>
          </w:r>
        </w:p>
        <w:p w14:paraId="6F7877A1" w14:textId="77777777" w:rsidR="00483FD6" w:rsidRDefault="00483FD6">
          <w:pPr>
            <w:pStyle w:val="TOC3"/>
            <w:rPr>
              <w:rFonts w:asciiTheme="minorHAnsi" w:hAnsiTheme="minorHAnsi" w:cstheme="minorBidi"/>
              <w:kern w:val="2"/>
              <w:sz w:val="21"/>
              <w:szCs w:val="22"/>
              <w:lang w:val="en-US" w:eastAsia="zh-CN"/>
            </w:rPr>
          </w:pPr>
          <w:r>
            <w:rPr>
              <w:lang w:eastAsia="ko-KR"/>
            </w:rPr>
            <w:t>9.2.2</w:t>
          </w:r>
          <w:r>
            <w:rPr>
              <w:rFonts w:asciiTheme="minorHAnsi" w:hAnsiTheme="minorHAnsi" w:cstheme="minorBidi"/>
              <w:kern w:val="2"/>
              <w:sz w:val="21"/>
              <w:szCs w:val="22"/>
              <w:lang w:val="en-US" w:eastAsia="zh-CN"/>
            </w:rPr>
            <w:tab/>
          </w:r>
          <w:r>
            <w:rPr>
              <w:lang w:eastAsia="ko-KR"/>
            </w:rPr>
            <w:t>Conclusions for Key Issue #2: UE DNS cache</w:t>
          </w:r>
          <w:r>
            <w:tab/>
          </w:r>
          <w:r>
            <w:fldChar w:fldCharType="begin"/>
          </w:r>
          <w:r>
            <w:instrText xml:space="preserve"> PAGEREF _Toc54944269 \h </w:instrText>
          </w:r>
          <w:r>
            <w:fldChar w:fldCharType="separate"/>
          </w:r>
          <w:r>
            <w:t>241</w:t>
          </w:r>
          <w:r>
            <w:fldChar w:fldCharType="end"/>
          </w:r>
        </w:p>
        <w:p w14:paraId="7B925FBC" w14:textId="77777777" w:rsidR="00483FD6" w:rsidRDefault="00483FD6">
          <w:pPr>
            <w:pStyle w:val="TOC3"/>
            <w:rPr>
              <w:rFonts w:asciiTheme="minorHAnsi" w:hAnsiTheme="minorHAnsi" w:cstheme="minorBidi"/>
              <w:kern w:val="2"/>
              <w:sz w:val="21"/>
              <w:szCs w:val="22"/>
              <w:lang w:val="en-US" w:eastAsia="zh-CN"/>
            </w:rPr>
          </w:pPr>
          <w:r>
            <w:rPr>
              <w:lang w:eastAsia="ko-KR"/>
            </w:rPr>
            <w:t>9.2.3 Conclusions for Key Issue #2: AF based EAS rediscovery</w:t>
          </w:r>
          <w:r>
            <w:tab/>
          </w:r>
          <w:r>
            <w:fldChar w:fldCharType="begin"/>
          </w:r>
          <w:r>
            <w:instrText xml:space="preserve"> PAGEREF _Toc54944270 \h </w:instrText>
          </w:r>
          <w:r>
            <w:fldChar w:fldCharType="separate"/>
          </w:r>
          <w:r>
            <w:t>241</w:t>
          </w:r>
          <w:r>
            <w:fldChar w:fldCharType="end"/>
          </w:r>
        </w:p>
        <w:p w14:paraId="396FA011" w14:textId="77777777" w:rsidR="00483FD6" w:rsidRDefault="00483FD6">
          <w:pPr>
            <w:pStyle w:val="TOC3"/>
            <w:rPr>
              <w:rFonts w:asciiTheme="minorHAnsi" w:hAnsiTheme="minorHAnsi" w:cstheme="minorBidi"/>
              <w:kern w:val="2"/>
              <w:sz w:val="21"/>
              <w:szCs w:val="22"/>
              <w:lang w:val="en-US" w:eastAsia="zh-CN"/>
            </w:rPr>
          </w:pPr>
          <w:r>
            <w:rPr>
              <w:lang w:eastAsia="ko-KR"/>
            </w:rPr>
            <w:t>9.2.4</w:t>
          </w:r>
          <w:r>
            <w:rPr>
              <w:rFonts w:asciiTheme="minorHAnsi" w:hAnsiTheme="minorHAnsi" w:cstheme="minorBidi"/>
              <w:kern w:val="2"/>
              <w:sz w:val="21"/>
              <w:szCs w:val="22"/>
              <w:lang w:val="en-US" w:eastAsia="zh-CN"/>
            </w:rPr>
            <w:tab/>
          </w:r>
          <w:r>
            <w:rPr>
              <w:lang w:eastAsia="ko-KR"/>
            </w:rPr>
            <w:t>Conclusions for Key Issue #2: Edge relocation considering user plane latency</w:t>
          </w:r>
          <w:r>
            <w:tab/>
          </w:r>
          <w:r>
            <w:fldChar w:fldCharType="begin"/>
          </w:r>
          <w:r>
            <w:instrText xml:space="preserve"> PAGEREF _Toc54944271 \h </w:instrText>
          </w:r>
          <w:r>
            <w:fldChar w:fldCharType="separate"/>
          </w:r>
          <w:r>
            <w:t>242</w:t>
          </w:r>
          <w:r>
            <w:fldChar w:fldCharType="end"/>
          </w:r>
        </w:p>
        <w:p w14:paraId="0A5C6DE4" w14:textId="77777777" w:rsidR="00483FD6" w:rsidRDefault="00483FD6">
          <w:pPr>
            <w:pStyle w:val="TOC3"/>
            <w:rPr>
              <w:rFonts w:asciiTheme="minorHAnsi" w:hAnsiTheme="minorHAnsi" w:cstheme="minorBidi"/>
              <w:kern w:val="2"/>
              <w:sz w:val="21"/>
              <w:szCs w:val="22"/>
              <w:lang w:val="en-US" w:eastAsia="zh-CN"/>
            </w:rPr>
          </w:pPr>
          <w:r>
            <w:rPr>
              <w:lang w:eastAsia="ko-KR"/>
            </w:rPr>
            <w:t>9.2.5</w:t>
          </w:r>
          <w:r>
            <w:rPr>
              <w:rFonts w:asciiTheme="minorHAnsi" w:hAnsiTheme="minorHAnsi" w:cstheme="minorBidi"/>
              <w:kern w:val="2"/>
              <w:sz w:val="21"/>
              <w:szCs w:val="22"/>
              <w:lang w:val="en-US" w:eastAsia="zh-CN"/>
            </w:rPr>
            <w:tab/>
          </w:r>
          <w:r>
            <w:rPr>
              <w:lang w:eastAsia="ko-KR"/>
            </w:rPr>
            <w:t>Conclusions for Key Issue #2: EAS IP address replacement in 5GC</w:t>
          </w:r>
          <w:r>
            <w:tab/>
          </w:r>
          <w:r>
            <w:fldChar w:fldCharType="begin"/>
          </w:r>
          <w:r>
            <w:instrText xml:space="preserve"> PAGEREF _Toc54944272 \h </w:instrText>
          </w:r>
          <w:r>
            <w:fldChar w:fldCharType="separate"/>
          </w:r>
          <w:r>
            <w:t>242</w:t>
          </w:r>
          <w:r>
            <w:fldChar w:fldCharType="end"/>
          </w:r>
        </w:p>
        <w:p w14:paraId="16F082C5" w14:textId="77777777" w:rsidR="00483FD6" w:rsidRDefault="00483FD6">
          <w:pPr>
            <w:pStyle w:val="TOC3"/>
            <w:rPr>
              <w:rFonts w:asciiTheme="minorHAnsi" w:hAnsiTheme="minorHAnsi" w:cstheme="minorBidi"/>
              <w:kern w:val="2"/>
              <w:sz w:val="21"/>
              <w:szCs w:val="22"/>
              <w:lang w:val="en-US" w:eastAsia="zh-CN"/>
            </w:rPr>
          </w:pPr>
          <w:r>
            <w:rPr>
              <w:lang w:eastAsia="ko-KR"/>
            </w:rPr>
            <w:t>9.2.6 Conclusions for Key Issue #2: Other sub-issues for edge relocation</w:t>
          </w:r>
          <w:r>
            <w:tab/>
          </w:r>
          <w:r>
            <w:fldChar w:fldCharType="begin"/>
          </w:r>
          <w:r>
            <w:instrText xml:space="preserve"> PAGEREF _Toc54944273 \h </w:instrText>
          </w:r>
          <w:r>
            <w:fldChar w:fldCharType="separate"/>
          </w:r>
          <w:r>
            <w:t>242</w:t>
          </w:r>
          <w:r>
            <w:fldChar w:fldCharType="end"/>
          </w:r>
        </w:p>
        <w:p w14:paraId="23D58939" w14:textId="77777777" w:rsidR="00483FD6" w:rsidRDefault="00483FD6">
          <w:pPr>
            <w:pStyle w:val="TOC2"/>
            <w:rPr>
              <w:rFonts w:asciiTheme="minorHAnsi" w:hAnsiTheme="minorHAnsi" w:cstheme="minorBidi"/>
              <w:kern w:val="2"/>
              <w:sz w:val="21"/>
              <w:szCs w:val="22"/>
              <w:lang w:val="en-US" w:eastAsia="zh-CN"/>
            </w:rPr>
          </w:pPr>
          <w:r>
            <w:rPr>
              <w:lang w:eastAsia="ko-KR"/>
            </w:rPr>
            <w:t>9.3</w:t>
          </w:r>
          <w:r>
            <w:rPr>
              <w:rFonts w:asciiTheme="minorHAnsi" w:hAnsiTheme="minorHAnsi" w:cstheme="minorBidi"/>
              <w:kern w:val="2"/>
              <w:sz w:val="21"/>
              <w:szCs w:val="22"/>
              <w:lang w:val="en-US" w:eastAsia="zh-CN"/>
            </w:rPr>
            <w:tab/>
          </w:r>
          <w:r>
            <w:rPr>
              <w:lang w:eastAsia="ko-KR"/>
            </w:rPr>
            <w:t>Conclusions for Key Issue #5</w:t>
          </w:r>
          <w:r>
            <w:tab/>
          </w:r>
          <w:r>
            <w:fldChar w:fldCharType="begin"/>
          </w:r>
          <w:r>
            <w:instrText xml:space="preserve"> PAGEREF _Toc54944274 \h </w:instrText>
          </w:r>
          <w:r>
            <w:fldChar w:fldCharType="separate"/>
          </w:r>
          <w:r>
            <w:t>242</w:t>
          </w:r>
          <w:r>
            <w:fldChar w:fldCharType="end"/>
          </w:r>
        </w:p>
        <w:p w14:paraId="23F73323" w14:textId="227A803C" w:rsidR="00271D33" w:rsidRDefault="004174B9" w:rsidP="004174B9">
          <w:pPr>
            <w:pStyle w:val="TOC1"/>
          </w:pPr>
          <w:r>
            <w:rPr>
              <w:b/>
              <w:bCs/>
            </w:rPr>
            <w:fldChar w:fldCharType="end"/>
          </w:r>
        </w:p>
      </w:sdtContent>
    </w:sdt>
    <w:p w14:paraId="4EBD2528" w14:textId="77777777" w:rsidR="00080512" w:rsidRPr="00520DE9" w:rsidRDefault="00080512" w:rsidP="00520DE9">
      <w:pPr>
        <w:pStyle w:val="Heading1"/>
      </w:pPr>
      <w:r w:rsidRPr="00520DE9">
        <w:br w:type="page"/>
      </w:r>
      <w:bookmarkStart w:id="15" w:name="foreword"/>
      <w:bookmarkStart w:id="16" w:name="_Toc2086433"/>
      <w:bookmarkStart w:id="17" w:name="_Toc43805941"/>
      <w:bookmarkStart w:id="18" w:name="_Toc43806248"/>
      <w:bookmarkStart w:id="19" w:name="_Toc50466777"/>
      <w:bookmarkStart w:id="20" w:name="_Toc50468121"/>
      <w:bookmarkStart w:id="21" w:name="_Toc50468391"/>
      <w:bookmarkStart w:id="22" w:name="_Toc50468662"/>
      <w:bookmarkStart w:id="23" w:name="_Toc50630543"/>
      <w:bookmarkStart w:id="24" w:name="_Toc54943892"/>
      <w:bookmarkEnd w:id="15"/>
      <w:r w:rsidRPr="00520DE9">
        <w:lastRenderedPageBreak/>
        <w:t>Foreword</w:t>
      </w:r>
      <w:bookmarkEnd w:id="16"/>
      <w:bookmarkEnd w:id="17"/>
      <w:bookmarkEnd w:id="18"/>
      <w:bookmarkEnd w:id="19"/>
      <w:bookmarkEnd w:id="20"/>
      <w:bookmarkEnd w:id="21"/>
      <w:bookmarkEnd w:id="22"/>
      <w:bookmarkEnd w:id="23"/>
      <w:bookmarkEnd w:id="24"/>
    </w:p>
    <w:p w14:paraId="49475AE7" w14:textId="77777777" w:rsidR="00080512" w:rsidRPr="00520DE9" w:rsidRDefault="00080512">
      <w:r w:rsidRPr="00520DE9">
        <w:t xml:space="preserve">This Technical </w:t>
      </w:r>
      <w:bookmarkStart w:id="25" w:name="spectype3"/>
      <w:r w:rsidR="00602AEA" w:rsidRPr="00520DE9">
        <w:t>Report</w:t>
      </w:r>
      <w:bookmarkEnd w:id="25"/>
      <w:r w:rsidRPr="00520DE9">
        <w:t xml:space="preserve"> has been produced by the 3</w:t>
      </w:r>
      <w:r w:rsidR="00F04712" w:rsidRPr="00520DE9">
        <w:t>rd</w:t>
      </w:r>
      <w:r w:rsidRPr="00520DE9">
        <w:t xml:space="preserve"> Generation Partnership Project (3GPP).</w:t>
      </w:r>
    </w:p>
    <w:p w14:paraId="517734EC" w14:textId="77777777"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520DE9" w:rsidRDefault="00080512">
      <w:pPr>
        <w:pStyle w:val="B1"/>
      </w:pPr>
      <w:r w:rsidRPr="00520DE9">
        <w:t>Version x.y.z</w:t>
      </w:r>
    </w:p>
    <w:p w14:paraId="66F231E7" w14:textId="77777777" w:rsidR="00080512" w:rsidRPr="00520DE9" w:rsidRDefault="00080512">
      <w:pPr>
        <w:pStyle w:val="B1"/>
      </w:pPr>
      <w:r w:rsidRPr="00520DE9">
        <w:t>where:</w:t>
      </w:r>
    </w:p>
    <w:p w14:paraId="74714A99" w14:textId="77777777" w:rsidR="00080512" w:rsidRPr="00520DE9" w:rsidRDefault="00080512">
      <w:pPr>
        <w:pStyle w:val="B2"/>
      </w:pPr>
      <w:r w:rsidRPr="00520DE9">
        <w:t>x</w:t>
      </w:r>
      <w:r w:rsidRPr="00520DE9">
        <w:tab/>
        <w:t>the first digit:</w:t>
      </w:r>
    </w:p>
    <w:p w14:paraId="3947CE10" w14:textId="77777777" w:rsidR="00080512" w:rsidRPr="00520DE9" w:rsidRDefault="00080512">
      <w:pPr>
        <w:pStyle w:val="B3"/>
      </w:pPr>
      <w:r w:rsidRPr="00520DE9">
        <w:t>1</w:t>
      </w:r>
      <w:r w:rsidRPr="00520DE9">
        <w:tab/>
        <w:t>presented to TSG for information;</w:t>
      </w:r>
    </w:p>
    <w:p w14:paraId="12B906AB" w14:textId="77777777" w:rsidR="00080512" w:rsidRPr="00520DE9" w:rsidRDefault="00080512">
      <w:pPr>
        <w:pStyle w:val="B3"/>
      </w:pPr>
      <w:r w:rsidRPr="00520DE9">
        <w:t>2</w:t>
      </w:r>
      <w:r w:rsidRPr="00520DE9">
        <w:tab/>
        <w:t>presented to TSG for approval;</w:t>
      </w:r>
    </w:p>
    <w:p w14:paraId="5F419334" w14:textId="77777777" w:rsidR="00080512" w:rsidRPr="00520DE9" w:rsidRDefault="00080512">
      <w:pPr>
        <w:pStyle w:val="B3"/>
      </w:pPr>
      <w:r w:rsidRPr="00520DE9">
        <w:t>3</w:t>
      </w:r>
      <w:r w:rsidRPr="00520DE9">
        <w:tab/>
        <w:t>or greater indicates TSG approved document under change control.</w:t>
      </w:r>
    </w:p>
    <w:p w14:paraId="71B91DDC" w14:textId="77777777" w:rsidR="00080512" w:rsidRPr="00520DE9" w:rsidRDefault="00080512">
      <w:pPr>
        <w:pStyle w:val="B2"/>
      </w:pPr>
      <w:r w:rsidRPr="00520DE9">
        <w:t>y</w:t>
      </w:r>
      <w:r w:rsidRPr="00520DE9">
        <w:tab/>
        <w:t>the second digit is incremented for all changes of substance, i.e. technical enhancements, corrections, updates, etc.</w:t>
      </w:r>
    </w:p>
    <w:p w14:paraId="65BB774E" w14:textId="77777777" w:rsidR="00080512" w:rsidRPr="00520DE9" w:rsidRDefault="00080512">
      <w:pPr>
        <w:pStyle w:val="B2"/>
      </w:pPr>
      <w:r w:rsidRPr="00520DE9">
        <w:t>z</w:t>
      </w:r>
      <w:r w:rsidRPr="00520DE9">
        <w:tab/>
        <w:t>the third digit is incremented when editorial only changes have been incorporated in the document.</w:t>
      </w:r>
    </w:p>
    <w:p w14:paraId="63DCEB3D" w14:textId="77777777" w:rsidR="008C384C" w:rsidRPr="00520DE9" w:rsidRDefault="008C384C" w:rsidP="008C384C">
      <w:r w:rsidRPr="00520DE9">
        <w:t xml:space="preserve">In </w:t>
      </w:r>
      <w:r w:rsidR="0074026F" w:rsidRPr="00520DE9">
        <w:t>the present</w:t>
      </w:r>
      <w:r w:rsidRPr="00520DE9">
        <w:t xml:space="preserve"> document, modal verbs have the following meanings:</w:t>
      </w:r>
    </w:p>
    <w:p w14:paraId="2D395F53" w14:textId="77777777" w:rsidR="008C384C" w:rsidRPr="00520DE9" w:rsidRDefault="008C384C" w:rsidP="00774DA4">
      <w:pPr>
        <w:pStyle w:val="EX"/>
      </w:pPr>
      <w:r w:rsidRPr="00520DE9">
        <w:rPr>
          <w:b/>
        </w:rPr>
        <w:t>shall</w:t>
      </w:r>
      <w:r w:rsidR="00252BF9">
        <w:tab/>
      </w:r>
      <w:r w:rsidRPr="00520DE9">
        <w:t>indicates a mandatory requirement to do something</w:t>
      </w:r>
    </w:p>
    <w:p w14:paraId="0D0AB6AB" w14:textId="77777777"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14:paraId="6F0E647B" w14:textId="77777777"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14:paraId="1631C2E4" w14:textId="77777777"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520DE9" w:rsidRDefault="008C384C" w:rsidP="00774DA4">
      <w:pPr>
        <w:pStyle w:val="EX"/>
      </w:pPr>
      <w:r w:rsidRPr="00520DE9">
        <w:rPr>
          <w:b/>
        </w:rPr>
        <w:t>should</w:t>
      </w:r>
      <w:r w:rsidR="00252BF9">
        <w:tab/>
      </w:r>
      <w:r w:rsidRPr="00520DE9">
        <w:t>indicates a recommendation to do something</w:t>
      </w:r>
    </w:p>
    <w:p w14:paraId="562807F9" w14:textId="77777777" w:rsidR="008C384C" w:rsidRPr="00520DE9" w:rsidRDefault="008C384C" w:rsidP="00774DA4">
      <w:pPr>
        <w:pStyle w:val="EX"/>
      </w:pPr>
      <w:r w:rsidRPr="00520DE9">
        <w:rPr>
          <w:b/>
        </w:rPr>
        <w:t>should not</w:t>
      </w:r>
      <w:r w:rsidRPr="00520DE9">
        <w:tab/>
        <w:t>indicates a recommendation not to do something</w:t>
      </w:r>
    </w:p>
    <w:p w14:paraId="58C6CBEC" w14:textId="77777777" w:rsidR="008C384C" w:rsidRPr="00520DE9" w:rsidRDefault="008C384C" w:rsidP="00774DA4">
      <w:pPr>
        <w:pStyle w:val="EX"/>
      </w:pPr>
      <w:r w:rsidRPr="00520DE9">
        <w:rPr>
          <w:b/>
        </w:rPr>
        <w:t>may</w:t>
      </w:r>
      <w:r w:rsidR="00252BF9">
        <w:tab/>
      </w:r>
      <w:r w:rsidRPr="00520DE9">
        <w:t>indicates permission to do something</w:t>
      </w:r>
    </w:p>
    <w:p w14:paraId="5D8A0F39" w14:textId="77777777" w:rsidR="008C384C" w:rsidRPr="00520DE9" w:rsidRDefault="008C384C" w:rsidP="00774DA4">
      <w:pPr>
        <w:pStyle w:val="EX"/>
      </w:pPr>
      <w:r w:rsidRPr="00520DE9">
        <w:rPr>
          <w:b/>
        </w:rPr>
        <w:t>need not</w:t>
      </w:r>
      <w:r w:rsidRPr="00520DE9">
        <w:tab/>
        <w:t>indicates permission not to do something</w:t>
      </w:r>
    </w:p>
    <w:p w14:paraId="1476EC87" w14:textId="77777777"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14:paraId="315CC352" w14:textId="77777777"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14:paraId="4EBDF72E" w14:textId="77777777" w:rsidR="00774DA4" w:rsidRPr="00520DE9" w:rsidRDefault="00774DA4" w:rsidP="00774DA4">
      <w:pPr>
        <w:pStyle w:val="EX"/>
      </w:pPr>
      <w:r w:rsidRPr="00520DE9">
        <w:rPr>
          <w:b/>
        </w:rPr>
        <w:t>cannot</w:t>
      </w:r>
      <w:r w:rsidR="00252BF9">
        <w:tab/>
      </w:r>
      <w:r w:rsidRPr="00520DE9">
        <w:t>indicates that something is impossible</w:t>
      </w:r>
    </w:p>
    <w:p w14:paraId="68C08A1B" w14:textId="77777777"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14:paraId="3D7F2B50" w14:textId="77777777"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14:paraId="52AD7F6B" w14:textId="77777777"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14:paraId="64FE002A" w14:textId="77777777"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14:paraId="7F59325B" w14:textId="77777777"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14:paraId="1BEDCADE" w14:textId="77777777" w:rsidR="001F1132" w:rsidRPr="00520DE9" w:rsidRDefault="001F1132" w:rsidP="001F1132">
      <w:r w:rsidRPr="00520DE9">
        <w:t>In addition:</w:t>
      </w:r>
    </w:p>
    <w:p w14:paraId="0C8C593A" w14:textId="77777777"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14:paraId="7F47D0D8" w14:textId="77777777"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14:paraId="0123F951" w14:textId="77777777"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14:paraId="5C203BDE" w14:textId="77777777" w:rsidR="00080512" w:rsidRPr="00520DE9" w:rsidRDefault="00080512">
      <w:pPr>
        <w:pStyle w:val="Heading1"/>
      </w:pPr>
      <w:bookmarkStart w:id="26" w:name="introduction"/>
      <w:bookmarkEnd w:id="26"/>
      <w:r w:rsidRPr="00520DE9">
        <w:br w:type="page"/>
      </w:r>
      <w:bookmarkStart w:id="27" w:name="scope"/>
      <w:bookmarkStart w:id="28" w:name="_Toc2086435"/>
      <w:bookmarkStart w:id="29" w:name="_Toc43805942"/>
      <w:bookmarkStart w:id="30" w:name="_Toc43806249"/>
      <w:bookmarkStart w:id="31" w:name="_Toc50466778"/>
      <w:bookmarkStart w:id="32" w:name="_Toc50468122"/>
      <w:bookmarkStart w:id="33" w:name="_Toc50468392"/>
      <w:bookmarkStart w:id="34" w:name="_Toc50468663"/>
      <w:bookmarkStart w:id="35" w:name="_Toc50630544"/>
      <w:bookmarkStart w:id="36" w:name="_Toc54943893"/>
      <w:bookmarkEnd w:id="27"/>
      <w:r w:rsidRPr="00520DE9">
        <w:lastRenderedPageBreak/>
        <w:t>1</w:t>
      </w:r>
      <w:r w:rsidRPr="00520DE9">
        <w:tab/>
        <w:t>Scope</w:t>
      </w:r>
      <w:bookmarkEnd w:id="28"/>
      <w:bookmarkEnd w:id="29"/>
      <w:bookmarkEnd w:id="30"/>
      <w:bookmarkEnd w:id="31"/>
      <w:bookmarkEnd w:id="32"/>
      <w:bookmarkEnd w:id="33"/>
      <w:bookmarkEnd w:id="34"/>
      <w:bookmarkEnd w:id="35"/>
      <w:bookmarkEnd w:id="36"/>
    </w:p>
    <w:p w14:paraId="5BA58A44" w14:textId="77777777" w:rsidR="00520DE9" w:rsidRPr="00520DE9" w:rsidRDefault="00520DE9" w:rsidP="00520DE9">
      <w:pPr>
        <w:rPr>
          <w:lang w:eastAsia="zh-CN"/>
        </w:rPr>
      </w:pPr>
      <w:bookmarkStart w:id="37" w:name="references"/>
      <w:bookmarkStart w:id="38" w:name="_Toc2086436"/>
      <w:bookmarkEnd w:id="37"/>
      <w:r w:rsidRPr="00520DE9">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14:paraId="016CEFF0" w14:textId="77777777" w:rsidR="00520DE9" w:rsidRPr="00520DE9" w:rsidRDefault="00520DE9" w:rsidP="00520DE9">
      <w:pPr>
        <w:pStyle w:val="B1"/>
      </w:pPr>
      <w:r w:rsidRPr="00520DE9">
        <w:t>-</w:t>
      </w:r>
      <w:r w:rsidRPr="00520DE9">
        <w:tab/>
        <w:t>Discovery of IP address of application server deployed in Edge Computing environment;</w:t>
      </w:r>
    </w:p>
    <w:p w14:paraId="4B3D77AB" w14:textId="77777777" w:rsidR="00520DE9" w:rsidRPr="00520DE9" w:rsidRDefault="00520DE9" w:rsidP="00520DE9">
      <w:pPr>
        <w:pStyle w:val="NO"/>
      </w:pPr>
      <w:r w:rsidRPr="00520DE9">
        <w:t>NOTE 1:</w:t>
      </w:r>
      <w:r w:rsidRPr="00520DE9">
        <w:tab/>
        <w:t>This study will not consider application layer solutions.</w:t>
      </w:r>
    </w:p>
    <w:p w14:paraId="1024BEC8" w14:textId="77777777" w:rsidR="00520DE9" w:rsidRPr="00520DE9" w:rsidRDefault="00520DE9" w:rsidP="00520DE9">
      <w:pPr>
        <w:pStyle w:val="B1"/>
      </w:pPr>
      <w:r w:rsidRPr="00520DE9">
        <w:t>-</w:t>
      </w:r>
      <w:r w:rsidRPr="00520DE9">
        <w:tab/>
        <w:t>5GC enhancements to support for seamless change of application server serving the UE;</w:t>
      </w:r>
    </w:p>
    <w:p w14:paraId="6CB7AD8F" w14:textId="77777777"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14:paraId="5D8A3BE9" w14:textId="77777777"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14:paraId="19C809C5" w14:textId="77777777" w:rsidR="00520DE9" w:rsidRPr="00520DE9" w:rsidRDefault="00520DE9" w:rsidP="00520DE9">
      <w:pPr>
        <w:pStyle w:val="B1"/>
      </w:pPr>
      <w:r w:rsidRPr="00520DE9">
        <w:t>-</w:t>
      </w:r>
      <w:r w:rsidRPr="00520DE9">
        <w:tab/>
        <w:t>Supporting PSA change when the application server does not support notifications of UE IP address change;</w:t>
      </w:r>
    </w:p>
    <w:p w14:paraId="2A2B82D7" w14:textId="77777777"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14:paraId="62473564"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14:paraId="60D81B83" w14:textId="77777777"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14:paraId="5DA456CA" w14:textId="77777777"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14:paraId="04A27A4C" w14:textId="77777777" w:rsidR="00080512" w:rsidRPr="00520DE9" w:rsidRDefault="00080512">
      <w:pPr>
        <w:pStyle w:val="Heading1"/>
      </w:pPr>
      <w:bookmarkStart w:id="39" w:name="_Toc43805943"/>
      <w:bookmarkStart w:id="40" w:name="_Toc43806250"/>
      <w:bookmarkStart w:id="41" w:name="_Toc50466779"/>
      <w:bookmarkStart w:id="42" w:name="_Toc50468123"/>
      <w:bookmarkStart w:id="43" w:name="_Toc50468393"/>
      <w:bookmarkStart w:id="44" w:name="_Toc50468664"/>
      <w:bookmarkStart w:id="45" w:name="_Toc50630545"/>
      <w:bookmarkStart w:id="46" w:name="_Toc54943894"/>
      <w:r w:rsidRPr="00520DE9">
        <w:t>2</w:t>
      </w:r>
      <w:r w:rsidRPr="00520DE9">
        <w:tab/>
        <w:t>References</w:t>
      </w:r>
      <w:bookmarkEnd w:id="38"/>
      <w:bookmarkEnd w:id="39"/>
      <w:bookmarkEnd w:id="40"/>
      <w:bookmarkEnd w:id="41"/>
      <w:bookmarkEnd w:id="42"/>
      <w:bookmarkEnd w:id="43"/>
      <w:bookmarkEnd w:id="44"/>
      <w:bookmarkEnd w:id="45"/>
      <w:bookmarkEnd w:id="46"/>
    </w:p>
    <w:p w14:paraId="683A7333" w14:textId="77777777" w:rsidR="00080512" w:rsidRPr="00520DE9" w:rsidRDefault="00080512">
      <w:r w:rsidRPr="00520DE9">
        <w:t>The following documents contain provisions which, through reference in this text, constitute provisions of the present document.</w:t>
      </w:r>
    </w:p>
    <w:p w14:paraId="25625135" w14:textId="77777777"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14:paraId="47D22463" w14:textId="77777777" w:rsidR="00080512" w:rsidRPr="00520DE9" w:rsidRDefault="00051834" w:rsidP="00051834">
      <w:pPr>
        <w:pStyle w:val="B1"/>
      </w:pPr>
      <w:r w:rsidRPr="00520DE9">
        <w:t>-</w:t>
      </w:r>
      <w:r w:rsidRPr="00520DE9">
        <w:tab/>
      </w:r>
      <w:r w:rsidR="00080512" w:rsidRPr="00520DE9">
        <w:t>For a specific reference, subsequent revisions do not apply.</w:t>
      </w:r>
    </w:p>
    <w:p w14:paraId="63CAC467" w14:textId="77777777"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14:paraId="74DD8678" w14:textId="372488FF" w:rsidR="00520DE9" w:rsidRPr="00520DE9" w:rsidRDefault="00520DE9" w:rsidP="00520DE9">
      <w:pPr>
        <w:pStyle w:val="EX"/>
      </w:pPr>
      <w:bookmarkStart w:id="47" w:name="definitions"/>
      <w:bookmarkStart w:id="48" w:name="_Toc2086437"/>
      <w:bookmarkEnd w:id="47"/>
      <w:r w:rsidRPr="00520DE9">
        <w:t>[1]</w:t>
      </w:r>
      <w:r w:rsidRPr="00520DE9">
        <w:tab/>
      </w:r>
      <w:r w:rsidR="004174B9" w:rsidRPr="00520DE9">
        <w:t>3GPP</w:t>
      </w:r>
      <w:r w:rsidR="004174B9">
        <w:t> </w:t>
      </w:r>
      <w:r w:rsidR="004174B9" w:rsidRPr="00520DE9">
        <w:t>TR</w:t>
      </w:r>
      <w:r w:rsidR="004174B9">
        <w:t> </w:t>
      </w:r>
      <w:r w:rsidR="004174B9" w:rsidRPr="00520DE9">
        <w:t>21.905:</w:t>
      </w:r>
      <w:r w:rsidRPr="00520DE9">
        <w:t xml:space="preserve"> </w:t>
      </w:r>
      <w:r w:rsidR="00252BF9">
        <w:t>"</w:t>
      </w:r>
      <w:r w:rsidRPr="00520DE9">
        <w:t>Vocabulary for 3GPP Specifications</w:t>
      </w:r>
      <w:r w:rsidR="00252BF9">
        <w:t>"</w:t>
      </w:r>
      <w:r w:rsidRPr="00520DE9">
        <w:t>.</w:t>
      </w:r>
    </w:p>
    <w:p w14:paraId="717CAEBD" w14:textId="0117C718" w:rsidR="00520DE9" w:rsidRPr="00520DE9" w:rsidRDefault="00520DE9" w:rsidP="00520DE9">
      <w:pPr>
        <w:pStyle w:val="EX"/>
      </w:pPr>
      <w:r w:rsidRPr="00520DE9">
        <w:t>[2]</w:t>
      </w:r>
      <w:r w:rsidRPr="00520DE9">
        <w:tab/>
      </w:r>
      <w:r w:rsidR="004174B9" w:rsidRPr="00520DE9">
        <w:t>3GPP</w:t>
      </w:r>
      <w:r w:rsidR="004174B9">
        <w:t> </w:t>
      </w:r>
      <w:r w:rsidR="004174B9" w:rsidRPr="00520DE9">
        <w:t>TS</w:t>
      </w:r>
      <w:r w:rsidR="004174B9">
        <w:t> </w:t>
      </w:r>
      <w:r w:rsidR="004174B9" w:rsidRPr="00520DE9">
        <w:t>23.501:</w:t>
      </w:r>
      <w:r w:rsidRPr="00520DE9">
        <w:t xml:space="preserve"> </w:t>
      </w:r>
      <w:r w:rsidR="00252BF9">
        <w:t>"</w:t>
      </w:r>
      <w:r w:rsidRPr="00520DE9">
        <w:t>System Architecture for the 5G System</w:t>
      </w:r>
      <w:r w:rsidR="00252BF9">
        <w:t>"</w:t>
      </w:r>
      <w:r w:rsidRPr="00520DE9">
        <w:t>.</w:t>
      </w:r>
    </w:p>
    <w:p w14:paraId="57488052" w14:textId="752F288E" w:rsidR="00520DE9" w:rsidRPr="00520DE9" w:rsidRDefault="00520DE9" w:rsidP="00520DE9">
      <w:pPr>
        <w:pStyle w:val="EX"/>
      </w:pPr>
      <w:r w:rsidRPr="00520DE9">
        <w:t>[3]</w:t>
      </w:r>
      <w:r w:rsidRPr="00520DE9">
        <w:tab/>
      </w:r>
      <w:r w:rsidR="004174B9" w:rsidRPr="00520DE9">
        <w:t>3GPP</w:t>
      </w:r>
      <w:r w:rsidR="004174B9">
        <w:t> </w:t>
      </w:r>
      <w:r w:rsidR="004174B9" w:rsidRPr="00520DE9">
        <w:t>TS</w:t>
      </w:r>
      <w:r w:rsidR="004174B9">
        <w:t> </w:t>
      </w:r>
      <w:r w:rsidR="004174B9" w:rsidRPr="00520DE9">
        <w:t>23.502:</w:t>
      </w:r>
      <w:r w:rsidRPr="00520DE9">
        <w:t xml:space="preserve"> </w:t>
      </w:r>
      <w:r w:rsidR="00252BF9">
        <w:t>"</w:t>
      </w:r>
      <w:r w:rsidRPr="00520DE9">
        <w:t>Procedures for the 5G System</w:t>
      </w:r>
      <w:r w:rsidR="00252BF9">
        <w:t>"</w:t>
      </w:r>
      <w:r w:rsidRPr="00520DE9">
        <w:t>.</w:t>
      </w:r>
    </w:p>
    <w:p w14:paraId="136FA6C7" w14:textId="469B259C" w:rsidR="00520DE9" w:rsidRPr="00520DE9" w:rsidRDefault="00520DE9" w:rsidP="00520DE9">
      <w:pPr>
        <w:pStyle w:val="EX"/>
      </w:pPr>
      <w:r w:rsidRPr="00520DE9">
        <w:t>[4]</w:t>
      </w:r>
      <w:r w:rsidRPr="00520DE9">
        <w:tab/>
      </w:r>
      <w:r w:rsidR="004174B9" w:rsidRPr="00520DE9">
        <w:t>3GPP</w:t>
      </w:r>
      <w:r w:rsidR="004174B9">
        <w:t> </w:t>
      </w:r>
      <w:r w:rsidR="004174B9" w:rsidRPr="00520DE9">
        <w:t>TS</w:t>
      </w:r>
      <w:r w:rsidR="004174B9">
        <w:t> </w:t>
      </w:r>
      <w:r w:rsidR="004174B9" w:rsidRPr="00520DE9">
        <w:t>23.503:</w:t>
      </w:r>
      <w:r w:rsidRPr="00520DE9">
        <w:t xml:space="preserve"> </w:t>
      </w:r>
      <w:r w:rsidR="00252BF9">
        <w:t>"</w:t>
      </w:r>
      <w:r w:rsidRPr="00520DE9">
        <w:t>Policy and Charging Control Framework for the 5G System</w:t>
      </w:r>
      <w:r w:rsidR="00252BF9">
        <w:t>"</w:t>
      </w:r>
      <w:r w:rsidRPr="00520DE9">
        <w:t>.</w:t>
      </w:r>
    </w:p>
    <w:p w14:paraId="3D5DE3BB" w14:textId="770D7607" w:rsidR="00520DE9" w:rsidRPr="00520DE9" w:rsidRDefault="00520DE9" w:rsidP="00520DE9">
      <w:pPr>
        <w:pStyle w:val="EX"/>
      </w:pPr>
      <w:r w:rsidRPr="00520DE9">
        <w:t>[5]</w:t>
      </w:r>
      <w:r w:rsidRPr="00520DE9">
        <w:tab/>
      </w:r>
      <w:r w:rsidR="004174B9" w:rsidRPr="00520DE9">
        <w:t>3GPP</w:t>
      </w:r>
      <w:r w:rsidR="004174B9">
        <w:t> </w:t>
      </w:r>
      <w:r w:rsidR="004174B9" w:rsidRPr="00520DE9">
        <w:t>TR</w:t>
      </w:r>
      <w:r w:rsidR="004174B9">
        <w:t> </w:t>
      </w:r>
      <w:r w:rsidR="004174B9" w:rsidRPr="00520DE9">
        <w:t>23.758:</w:t>
      </w:r>
      <w:r w:rsidRPr="00520DE9">
        <w:t xml:space="preserve"> </w:t>
      </w:r>
      <w:r w:rsidR="00252BF9">
        <w:t>"</w:t>
      </w:r>
      <w:r w:rsidRPr="00520DE9">
        <w:t>Study on application architecture for enabling Edge Applications</w:t>
      </w:r>
      <w:r w:rsidR="00252BF9">
        <w:t>"</w:t>
      </w:r>
      <w:r w:rsidRPr="00520DE9">
        <w:t>.</w:t>
      </w:r>
    </w:p>
    <w:p w14:paraId="55F642B1" w14:textId="792FBA5B" w:rsidR="00520DE9" w:rsidRPr="00520DE9" w:rsidRDefault="00520DE9" w:rsidP="00520DE9">
      <w:pPr>
        <w:pStyle w:val="EX"/>
      </w:pPr>
      <w:r w:rsidRPr="00520DE9">
        <w:rPr>
          <w:rFonts w:eastAsia="宋体" w:hint="eastAsia"/>
          <w:lang w:eastAsia="zh-CN"/>
        </w:rPr>
        <w:t>[</w:t>
      </w:r>
      <w:r w:rsidRPr="00520DE9">
        <w:rPr>
          <w:rFonts w:eastAsia="宋体"/>
          <w:lang w:eastAsia="zh-CN"/>
        </w:rPr>
        <w:t>6]</w:t>
      </w:r>
      <w:r w:rsidRPr="00520DE9">
        <w:rPr>
          <w:rFonts w:eastAsia="宋体"/>
          <w:lang w:eastAsia="zh-CN"/>
        </w:rPr>
        <w:tab/>
      </w:r>
      <w:r w:rsidR="004174B9" w:rsidRPr="00520DE9">
        <w:rPr>
          <w:rFonts w:eastAsia="宋体"/>
          <w:lang w:eastAsia="zh-CN"/>
        </w:rPr>
        <w:t>3GPP</w:t>
      </w:r>
      <w:r w:rsidR="004174B9">
        <w:rPr>
          <w:rFonts w:eastAsia="宋体"/>
          <w:lang w:eastAsia="zh-CN"/>
        </w:rPr>
        <w:t> </w:t>
      </w:r>
      <w:r w:rsidR="004174B9" w:rsidRPr="00520DE9">
        <w:rPr>
          <w:rFonts w:eastAsia="宋体"/>
          <w:lang w:eastAsia="zh-CN"/>
        </w:rPr>
        <w:t>TS</w:t>
      </w:r>
      <w:r w:rsidR="004174B9">
        <w:rPr>
          <w:rFonts w:eastAsia="宋体"/>
          <w:lang w:eastAsia="zh-CN"/>
        </w:rPr>
        <w:t> </w:t>
      </w:r>
      <w:r w:rsidR="004174B9" w:rsidRPr="00520DE9">
        <w:rPr>
          <w:rFonts w:eastAsia="宋体"/>
          <w:lang w:eastAsia="zh-CN"/>
        </w:rPr>
        <w:t>22.261:</w:t>
      </w:r>
      <w:r w:rsidRPr="00520DE9">
        <w:rPr>
          <w:rFonts w:eastAsia="宋体"/>
          <w:lang w:eastAsia="zh-CN"/>
        </w:rPr>
        <w:t xml:space="preserve"> </w:t>
      </w:r>
      <w:r w:rsidR="00252BF9">
        <w:t>"</w:t>
      </w:r>
      <w:r w:rsidRPr="00520DE9">
        <w:t>Service requirements for the 5G system</w:t>
      </w:r>
      <w:r w:rsidR="00252BF9">
        <w:t>"</w:t>
      </w:r>
      <w:r w:rsidRPr="00520DE9">
        <w:t>.</w:t>
      </w:r>
    </w:p>
    <w:p w14:paraId="63695E42" w14:textId="77777777"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14:paraId="5C5201A3" w14:textId="77777777"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14:paraId="5115A720" w14:textId="77777777"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14:paraId="46B95975" w14:textId="77777777"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14:paraId="4FA9A762" w14:textId="77777777"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14:paraId="3A873830" w14:textId="158B66FA" w:rsidR="00520DE9" w:rsidRPr="00520DE9" w:rsidRDefault="00520DE9" w:rsidP="00520DE9">
      <w:pPr>
        <w:pStyle w:val="EX"/>
      </w:pPr>
      <w:r w:rsidRPr="00520DE9">
        <w:t>[12]</w:t>
      </w:r>
      <w:r w:rsidRPr="00520DE9">
        <w:tab/>
      </w:r>
      <w:r w:rsidR="004174B9" w:rsidRPr="00520DE9">
        <w:t>3GPP</w:t>
      </w:r>
      <w:r w:rsidR="004174B9">
        <w:t> </w:t>
      </w:r>
      <w:r w:rsidR="004174B9" w:rsidRPr="00520DE9">
        <w:t>TS</w:t>
      </w:r>
      <w:r w:rsidR="004174B9">
        <w:t> </w:t>
      </w:r>
      <w:r w:rsidR="004174B9" w:rsidRPr="00520DE9">
        <w:t>23.558:</w:t>
      </w:r>
      <w:r w:rsidRPr="00520DE9">
        <w:t xml:space="preserve"> </w:t>
      </w:r>
      <w:r w:rsidR="00252BF9">
        <w:t>"</w:t>
      </w:r>
      <w:r w:rsidRPr="00520DE9">
        <w:t>Architecture for enabling Edge Applications</w:t>
      </w:r>
      <w:r w:rsidR="00252BF9">
        <w:t>"</w:t>
      </w:r>
      <w:r w:rsidRPr="00520DE9">
        <w:t>.</w:t>
      </w:r>
    </w:p>
    <w:p w14:paraId="70835E41" w14:textId="77777777"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14:paraId="7AC3D520" w14:textId="77777777"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14:paraId="45D43405" w14:textId="77777777"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14:paraId="78DC8658" w14:textId="4AA91C6B" w:rsidR="00520DE9" w:rsidRPr="00520DE9" w:rsidRDefault="00520DE9" w:rsidP="00520DE9">
      <w:pPr>
        <w:pStyle w:val="EX"/>
      </w:pPr>
      <w:r w:rsidRPr="00520DE9">
        <w:t>[16]</w:t>
      </w:r>
      <w:r w:rsidRPr="00520DE9">
        <w:tab/>
      </w:r>
      <w:r w:rsidR="004174B9" w:rsidRPr="00520DE9">
        <w:t>3GPP</w:t>
      </w:r>
      <w:r w:rsidR="004174B9">
        <w:t> </w:t>
      </w:r>
      <w:r w:rsidR="004174B9" w:rsidRPr="00520DE9">
        <w:t>TS</w:t>
      </w:r>
      <w:r w:rsidR="004174B9">
        <w:t> </w:t>
      </w:r>
      <w:r w:rsidR="004174B9" w:rsidRPr="00520DE9">
        <w:t>38.300:</w:t>
      </w:r>
      <w:r w:rsidRPr="00520DE9">
        <w:t xml:space="preserve"> </w:t>
      </w:r>
      <w:r w:rsidR="00252BF9">
        <w:t>"</w:t>
      </w:r>
      <w:r w:rsidRPr="00520DE9">
        <w:t>NR; Overall description; Stage-2</w:t>
      </w:r>
      <w:r w:rsidR="00252BF9">
        <w:t>"</w:t>
      </w:r>
      <w:r w:rsidRPr="00520DE9">
        <w:t>.</w:t>
      </w:r>
    </w:p>
    <w:p w14:paraId="3F1AD8B4" w14:textId="77777777"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14:paraId="03F83940" w14:textId="77777777"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14:paraId="64B90724" w14:textId="77777777"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14:paraId="2953E771" w14:textId="55CF4893" w:rsidR="00520DE9" w:rsidRPr="00520DE9" w:rsidRDefault="00520DE9" w:rsidP="00520DE9">
      <w:pPr>
        <w:pStyle w:val="EX"/>
      </w:pPr>
      <w:r w:rsidRPr="00520DE9">
        <w:t>[20]</w:t>
      </w:r>
      <w:r w:rsidRPr="00520DE9">
        <w:tab/>
      </w:r>
      <w:r w:rsidR="004174B9" w:rsidRPr="00520DE9">
        <w:t>3GPP</w:t>
      </w:r>
      <w:r w:rsidR="004174B9">
        <w:t> </w:t>
      </w:r>
      <w:r w:rsidR="004174B9" w:rsidRPr="00520DE9">
        <w:t>TS</w:t>
      </w:r>
      <w:r w:rsidR="004174B9">
        <w:t> </w:t>
      </w:r>
      <w:r w:rsidR="004174B9" w:rsidRPr="00520DE9">
        <w:t>23.222:</w:t>
      </w:r>
      <w:r w:rsidRPr="00520DE9">
        <w:t xml:space="preserve"> </w:t>
      </w:r>
      <w:r w:rsidR="00252BF9">
        <w:t>"</w:t>
      </w:r>
      <w:r w:rsidRPr="00520DE9">
        <w:t>Common API Framework for 3GPP Northbound APIs</w:t>
      </w:r>
      <w:r w:rsidR="00252BF9">
        <w:t>"</w:t>
      </w:r>
      <w:r w:rsidRPr="00520DE9">
        <w:t>.</w:t>
      </w:r>
    </w:p>
    <w:p w14:paraId="12E29B17" w14:textId="6FC8BC74" w:rsidR="00520DE9" w:rsidRPr="00520DE9" w:rsidRDefault="00520DE9" w:rsidP="00520DE9">
      <w:pPr>
        <w:pStyle w:val="EX"/>
        <w:rPr>
          <w:rFonts w:ascii="宋体" w:eastAsia="宋体" w:hAnsi="宋体"/>
          <w:lang w:val="en-US" w:eastAsia="zh-CN"/>
        </w:rPr>
      </w:pPr>
      <w:r w:rsidRPr="00520DE9">
        <w:t>[21]</w:t>
      </w:r>
      <w:r w:rsidRPr="00520DE9">
        <w:tab/>
      </w:r>
      <w:r w:rsidR="004174B9" w:rsidRPr="00520DE9">
        <w:t>3GPP</w:t>
      </w:r>
      <w:r w:rsidR="004174B9">
        <w:t> </w:t>
      </w:r>
      <w:r w:rsidR="004174B9" w:rsidRPr="00520DE9">
        <w:t>TS</w:t>
      </w:r>
      <w:r w:rsidR="004174B9">
        <w:t> </w:t>
      </w:r>
      <w:r w:rsidR="004174B9" w:rsidRPr="00520DE9">
        <w:t>33.122:</w:t>
      </w:r>
      <w:r w:rsidRPr="00520DE9">
        <w:t xml:space="preserve"> </w:t>
      </w:r>
      <w:r w:rsidR="00252BF9">
        <w:t>"</w:t>
      </w:r>
      <w:r w:rsidRPr="00520DE9">
        <w:t>Security aspects of Common API Framework (CAPIF) for 3GPP northbound APIs</w:t>
      </w:r>
      <w:r w:rsidR="00252BF9">
        <w:t>"</w:t>
      </w:r>
      <w:r w:rsidRPr="00520DE9">
        <w:rPr>
          <w:rFonts w:ascii="宋体" w:eastAsia="宋体" w:hAnsi="宋体"/>
          <w:lang w:val="en-US" w:eastAsia="zh-CN"/>
        </w:rPr>
        <w:t>.</w:t>
      </w:r>
    </w:p>
    <w:p w14:paraId="1A648E4F" w14:textId="434B77A0" w:rsidR="00520DE9" w:rsidRPr="00520DE9" w:rsidRDefault="00520DE9" w:rsidP="00520DE9">
      <w:pPr>
        <w:pStyle w:val="EX"/>
        <w:rPr>
          <w:lang w:val="en-US"/>
        </w:rPr>
      </w:pPr>
      <w:r w:rsidRPr="00520DE9">
        <w:rPr>
          <w:lang w:val="en-US"/>
        </w:rPr>
        <w:t>[22]</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14:paraId="1EB43515" w14:textId="37A204C4" w:rsidR="00520DE9" w:rsidRPr="00520DE9" w:rsidRDefault="00520DE9" w:rsidP="00520DE9">
      <w:pPr>
        <w:pStyle w:val="EX"/>
        <w:rPr>
          <w:lang w:val="en-US"/>
        </w:rPr>
      </w:pPr>
      <w:r w:rsidRPr="00520DE9">
        <w:rPr>
          <w:lang w:val="en-US"/>
        </w:rPr>
        <w:t>[23]</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14:paraId="02652BF1" w14:textId="0413F5AC" w:rsidR="00520DE9" w:rsidRPr="00520DE9" w:rsidRDefault="00520DE9" w:rsidP="00520DE9">
      <w:pPr>
        <w:pStyle w:val="EX"/>
        <w:rPr>
          <w:lang w:val="en-US"/>
        </w:rPr>
      </w:pPr>
      <w:r w:rsidRPr="00520DE9">
        <w:rPr>
          <w:lang w:val="en-US"/>
        </w:rPr>
        <w:t>[24]</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14:paraId="7E5370B3" w14:textId="77777777"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14:paraId="62176D0D" w14:textId="77777777"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14:paraId="37BF7D64" w14:textId="77777777"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48"/>
    <w:p w14:paraId="483A2DDC" w14:textId="77777777" w:rsidR="001C39DE" w:rsidRPr="00520DE9" w:rsidRDefault="001C39DE" w:rsidP="001C39DE">
      <w:pPr>
        <w:pStyle w:val="EX"/>
      </w:pPr>
      <w:r w:rsidRPr="00520DE9">
        <w:t>[2</w:t>
      </w:r>
      <w:r>
        <w:t>8</w:t>
      </w:r>
      <w:r w:rsidRPr="00520DE9">
        <w:t>]</w:t>
      </w:r>
      <w:r w:rsidRPr="00520DE9">
        <w:tab/>
        <w:t>IETF RFC </w:t>
      </w:r>
      <w:r>
        <w:t>7681</w:t>
      </w:r>
      <w:r w:rsidRPr="00520DE9">
        <w:t xml:space="preserve">: </w:t>
      </w:r>
      <w:r>
        <w:t>"Email Exchange of Secondary School Transcripts"</w:t>
      </w:r>
      <w:r w:rsidRPr="00520DE9">
        <w:t>.</w:t>
      </w:r>
    </w:p>
    <w:p w14:paraId="7AFE242A" w14:textId="77777777" w:rsidR="001C39DE" w:rsidRPr="00520DE9" w:rsidRDefault="001C39DE" w:rsidP="001C39DE">
      <w:pPr>
        <w:pStyle w:val="EX"/>
      </w:pPr>
      <w:r w:rsidRPr="00520DE9">
        <w:t>[2</w:t>
      </w:r>
      <w:r>
        <w:t>9</w:t>
      </w:r>
      <w:r w:rsidRPr="00520DE9">
        <w:t>]</w:t>
      </w:r>
      <w:r w:rsidRPr="00520DE9">
        <w:tab/>
        <w:t>IETF RFC </w:t>
      </w:r>
      <w:r>
        <w:t>4191</w:t>
      </w:r>
      <w:r w:rsidRPr="00520DE9">
        <w:t xml:space="preserve">: </w:t>
      </w:r>
      <w:r>
        <w:t>"Default Router Preferences and More-Specific Routes"</w:t>
      </w:r>
      <w:r w:rsidRPr="00520DE9">
        <w:t>.</w:t>
      </w:r>
    </w:p>
    <w:p w14:paraId="02BE57E5" w14:textId="1B393853" w:rsidR="0013537D" w:rsidRPr="00520DE9" w:rsidRDefault="0013537D" w:rsidP="0013537D">
      <w:pPr>
        <w:pStyle w:val="EX"/>
      </w:pPr>
      <w:r w:rsidRPr="00520DE9">
        <w:t>[</w:t>
      </w:r>
      <w:r>
        <w:t>30</w:t>
      </w:r>
      <w:r w:rsidRPr="00520DE9">
        <w:t>]</w:t>
      </w:r>
      <w:r w:rsidRPr="00520DE9">
        <w:tab/>
      </w:r>
      <w:r w:rsidR="004174B9">
        <w:t>3GPP TS 29.503</w:t>
      </w:r>
      <w:r w:rsidR="004174B9" w:rsidRPr="00520DE9">
        <w:t>:</w:t>
      </w:r>
      <w:r w:rsidRPr="00520DE9">
        <w:t xml:space="preserve"> </w:t>
      </w:r>
      <w:r>
        <w:t>"5G System; Unified Data Management Services; Stage 3"</w:t>
      </w:r>
      <w:r w:rsidRPr="00520DE9">
        <w:t>.</w:t>
      </w:r>
    </w:p>
    <w:p w14:paraId="5B3EB0C0" w14:textId="26BEC8AA" w:rsidR="0013537D" w:rsidRDefault="0013537D" w:rsidP="0013537D">
      <w:pPr>
        <w:pStyle w:val="EX"/>
      </w:pPr>
      <w:r w:rsidRPr="00520DE9">
        <w:t>[</w:t>
      </w:r>
      <w:r>
        <w:t>30</w:t>
      </w:r>
      <w:r w:rsidRPr="00520DE9">
        <w:t>]</w:t>
      </w:r>
      <w:r w:rsidRPr="00520DE9">
        <w:tab/>
      </w:r>
      <w:r w:rsidR="004174B9">
        <w:t>3GPP TS 29.244</w:t>
      </w:r>
      <w:r w:rsidR="004174B9" w:rsidRPr="00520DE9">
        <w:t>:</w:t>
      </w:r>
      <w:r w:rsidRPr="00520DE9">
        <w:t xml:space="preserve"> </w:t>
      </w:r>
      <w:r>
        <w:t>"Interface between the Control Plane and the User Plane nodes"</w:t>
      </w:r>
      <w:r w:rsidRPr="00520DE9">
        <w:t>.</w:t>
      </w:r>
    </w:p>
    <w:p w14:paraId="44A2949C" w14:textId="29B31646" w:rsidR="00D84323" w:rsidRDefault="00D84323" w:rsidP="0013537D">
      <w:pPr>
        <w:pStyle w:val="EX"/>
      </w:pPr>
      <w:r>
        <w:t>[31]</w:t>
      </w:r>
      <w:r>
        <w:tab/>
      </w:r>
      <w:r w:rsidR="004174B9">
        <w:t>3GPP TS 29.508:</w:t>
      </w:r>
      <w:r>
        <w:t xml:space="preserve"> </w:t>
      </w:r>
      <w:r w:rsidR="00770EF6">
        <w:t>"</w:t>
      </w:r>
      <w:r>
        <w:t>Session Management Event Exposure Service; Stage 3</w:t>
      </w:r>
      <w:r w:rsidR="00770EF6">
        <w:t>"</w:t>
      </w:r>
      <w:r>
        <w:t>.</w:t>
      </w:r>
    </w:p>
    <w:p w14:paraId="7690CA4A" w14:textId="345E756D" w:rsidR="007B6387" w:rsidRDefault="007B6387" w:rsidP="007B6387">
      <w:pPr>
        <w:pStyle w:val="EX"/>
        <w:rPr>
          <w:lang w:eastAsia="ja-JP"/>
        </w:rPr>
      </w:pPr>
      <w:r>
        <w:t>[32]</w:t>
      </w:r>
      <w:r>
        <w:tab/>
        <w:t>IETF RFC 4861: "</w:t>
      </w:r>
      <w:r>
        <w:rPr>
          <w:noProof/>
        </w:rPr>
        <w:t>Neighbor</w:t>
      </w:r>
      <w:r>
        <w:t xml:space="preserve"> Discovery for IP version 6 (IPv6)".</w:t>
      </w:r>
    </w:p>
    <w:p w14:paraId="37959791" w14:textId="5CB1045E" w:rsidR="007B6387" w:rsidRDefault="007B6387" w:rsidP="0013537D">
      <w:pPr>
        <w:pStyle w:val="EX"/>
      </w:pPr>
      <w:r>
        <w:t>[33]</w:t>
      </w:r>
      <w:r>
        <w:tab/>
        <w:t>IETF RFC 8106: "</w:t>
      </w:r>
      <w:r>
        <w:rPr>
          <w:lang w:val="en-US"/>
        </w:rPr>
        <w:t>IPv6 Router Advertisement Options for DNS Configuration</w:t>
      </w:r>
      <w:r>
        <w:t>".</w:t>
      </w:r>
    </w:p>
    <w:p w14:paraId="0A04A7C5" w14:textId="1A44A935" w:rsidR="000F3FC5" w:rsidRPr="00D84323" w:rsidRDefault="000F3FC5" w:rsidP="0013537D">
      <w:pPr>
        <w:pStyle w:val="EX"/>
      </w:pPr>
      <w:r w:rsidRPr="00F05AB8">
        <w:rPr>
          <w:lang w:val="en-US"/>
        </w:rPr>
        <w:t>[</w:t>
      </w:r>
      <w:r>
        <w:rPr>
          <w:lang w:val="en-US"/>
        </w:rPr>
        <w:t>34</w:t>
      </w:r>
      <w:r w:rsidRPr="00F05AB8">
        <w:rPr>
          <w:lang w:val="en-US"/>
        </w:rPr>
        <w:t>]</w:t>
      </w:r>
      <w:r w:rsidR="00770EF6">
        <w:tab/>
      </w:r>
      <w:r w:rsidRPr="00F05AB8">
        <w:t>IETF RFC 8094: "D</w:t>
      </w:r>
      <w:r w:rsidRPr="00BE65C4">
        <w:rPr>
          <w:lang w:val="en-US"/>
        </w:rPr>
        <w:t>NS over Datagram Transport Layer Security (DTLS)</w:t>
      </w:r>
      <w:r w:rsidRPr="00F05AB8">
        <w:t xml:space="preserve"> ".</w:t>
      </w:r>
    </w:p>
    <w:p w14:paraId="28380283" w14:textId="0D60258E" w:rsidR="00770EF6" w:rsidRDefault="00770EF6" w:rsidP="00770EF6">
      <w:pPr>
        <w:pStyle w:val="EX"/>
      </w:pPr>
      <w:bookmarkStart w:id="49" w:name="_Toc43805944"/>
      <w:bookmarkStart w:id="50" w:name="_Toc43806251"/>
      <w:bookmarkStart w:id="51" w:name="_Toc50466780"/>
      <w:bookmarkStart w:id="52" w:name="_Toc50468124"/>
      <w:bookmarkStart w:id="53" w:name="_Toc50468394"/>
      <w:bookmarkStart w:id="54" w:name="_Toc50468665"/>
      <w:r>
        <w:t>[35]</w:t>
      </w:r>
      <w:r>
        <w:tab/>
      </w:r>
      <w:r w:rsidR="004174B9">
        <w:t>3GPP TS 32.422:</w:t>
      </w:r>
      <w:r>
        <w:t xml:space="preserve"> "Telecommunication management; Subscriber and equipment trace; Trace control and configuration management".</w:t>
      </w:r>
    </w:p>
    <w:p w14:paraId="2AD306EC" w14:textId="4E652279" w:rsidR="00770EF6" w:rsidRDefault="00770EF6" w:rsidP="00770EF6">
      <w:pPr>
        <w:pStyle w:val="EX"/>
      </w:pPr>
      <w:r>
        <w:t>[36]</w:t>
      </w:r>
      <w:r>
        <w:tab/>
      </w:r>
      <w:r w:rsidR="004174B9">
        <w:t>3GPP TS 28.622:</w:t>
      </w:r>
      <w:r>
        <w:t xml:space="preserve"> "Telecommunication management; Generic Network Resource Model (NRM) Integration Reference Point (IRP); Information Service (IS)".</w:t>
      </w:r>
    </w:p>
    <w:p w14:paraId="62321A34" w14:textId="489C3B16" w:rsidR="00770EF6" w:rsidRDefault="00770EF6" w:rsidP="00770EF6">
      <w:pPr>
        <w:pStyle w:val="EX"/>
      </w:pPr>
      <w:r>
        <w:t>[37]</w:t>
      </w:r>
      <w:r>
        <w:tab/>
      </w:r>
      <w:r w:rsidR="004174B9">
        <w:t>3GPP TS 32.423:</w:t>
      </w:r>
      <w:r>
        <w:t xml:space="preserve"> "Telecommunication management; Subscriber and equipment trace; Trace data definition and management".</w:t>
      </w:r>
    </w:p>
    <w:p w14:paraId="04630B9E" w14:textId="1455AB42" w:rsidR="004174B9" w:rsidRDefault="004174B9" w:rsidP="004174B9">
      <w:pPr>
        <w:pStyle w:val="EX"/>
      </w:pPr>
      <w:r>
        <w:lastRenderedPageBreak/>
        <w:t>[38]</w:t>
      </w:r>
      <w:r>
        <w:tab/>
        <w:t>3GPP TS 33.501: "Security architecture and procedures for 5G System".</w:t>
      </w:r>
    </w:p>
    <w:p w14:paraId="4D329C2E" w14:textId="68A8BE16" w:rsidR="004174B9" w:rsidRDefault="004174B9" w:rsidP="004174B9">
      <w:pPr>
        <w:pStyle w:val="EX"/>
      </w:pPr>
      <w:r>
        <w:t>[39]</w:t>
      </w:r>
      <w:r>
        <w:tab/>
        <w:t>3GPP </w:t>
      </w:r>
      <w:r w:rsidRPr="007D67C1">
        <w:t>TS</w:t>
      </w:r>
      <w:r>
        <w:t> </w:t>
      </w:r>
      <w:r w:rsidRPr="007D67C1">
        <w:t>38.413</w:t>
      </w:r>
      <w:r>
        <w:t>: "NG-RAN; NG Application Protocol (NGAP)".</w:t>
      </w:r>
    </w:p>
    <w:p w14:paraId="0F0F9750" w14:textId="77777777" w:rsidR="00520DE9" w:rsidRPr="00520DE9" w:rsidRDefault="00520DE9" w:rsidP="00520DE9">
      <w:pPr>
        <w:pStyle w:val="Heading1"/>
      </w:pPr>
      <w:bookmarkStart w:id="55" w:name="_Toc50630546"/>
      <w:bookmarkStart w:id="56" w:name="_Toc54943895"/>
      <w:r w:rsidRPr="00520DE9">
        <w:t>3</w:t>
      </w:r>
      <w:r w:rsidRPr="00520DE9">
        <w:tab/>
        <w:t>Definitions of terms and abbreviations</w:t>
      </w:r>
      <w:bookmarkEnd w:id="49"/>
      <w:bookmarkEnd w:id="50"/>
      <w:bookmarkEnd w:id="51"/>
      <w:bookmarkEnd w:id="52"/>
      <w:bookmarkEnd w:id="53"/>
      <w:bookmarkEnd w:id="54"/>
      <w:bookmarkEnd w:id="55"/>
      <w:bookmarkEnd w:id="56"/>
    </w:p>
    <w:p w14:paraId="642C8F35" w14:textId="77777777" w:rsidR="00520DE9" w:rsidRPr="00520DE9" w:rsidRDefault="00520DE9" w:rsidP="00520DE9">
      <w:pPr>
        <w:pStyle w:val="Heading2"/>
      </w:pPr>
      <w:bookmarkStart w:id="57" w:name="_Toc23255024"/>
      <w:bookmarkStart w:id="58" w:name="_Toc26346388"/>
      <w:bookmarkStart w:id="59" w:name="_Toc26346601"/>
      <w:bookmarkStart w:id="60" w:name="_Toc26773871"/>
      <w:bookmarkStart w:id="61" w:name="_Toc31192307"/>
      <w:bookmarkStart w:id="62" w:name="_Toc31192467"/>
      <w:bookmarkStart w:id="63" w:name="_Toc31192958"/>
      <w:bookmarkStart w:id="64" w:name="_Toc31616137"/>
      <w:bookmarkStart w:id="65" w:name="_Toc31616199"/>
      <w:bookmarkStart w:id="66" w:name="_Toc31616275"/>
      <w:bookmarkStart w:id="67" w:name="_Toc31616351"/>
      <w:bookmarkStart w:id="68" w:name="_Toc43317222"/>
      <w:bookmarkStart w:id="69" w:name="_Toc43374694"/>
      <w:bookmarkStart w:id="70" w:name="_Toc43375155"/>
      <w:bookmarkStart w:id="71" w:name="_Toc43801679"/>
      <w:bookmarkStart w:id="72" w:name="_Toc43805945"/>
      <w:bookmarkStart w:id="73" w:name="_Toc43806252"/>
      <w:bookmarkStart w:id="74" w:name="_Toc50466781"/>
      <w:bookmarkStart w:id="75" w:name="_Toc50468125"/>
      <w:bookmarkStart w:id="76" w:name="_Toc50468395"/>
      <w:bookmarkStart w:id="77" w:name="_Toc50468666"/>
      <w:bookmarkStart w:id="78" w:name="_Toc50630547"/>
      <w:bookmarkStart w:id="79" w:name="_Toc54943896"/>
      <w:r w:rsidRPr="00520DE9">
        <w:t>3.1</w:t>
      </w:r>
      <w:r w:rsidRPr="00520DE9">
        <w:tab/>
        <w:t>Terms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1C7ED878" w14:textId="0971462A" w:rsidR="00520DE9" w:rsidRPr="00520DE9" w:rsidRDefault="00520DE9" w:rsidP="00520DE9">
      <w:r w:rsidRPr="00520DE9">
        <w:t xml:space="preserve">For the purposes of the present document, the terms given in </w:t>
      </w:r>
      <w:r w:rsidR="004174B9" w:rsidRPr="00520DE9">
        <w:t>TR</w:t>
      </w:r>
      <w:r w:rsidR="004174B9">
        <w:t> </w:t>
      </w:r>
      <w:r w:rsidR="004174B9" w:rsidRPr="00520DE9">
        <w:t>21.905</w:t>
      </w:r>
      <w:r w:rsidR="004174B9">
        <w:t> </w:t>
      </w:r>
      <w:r w:rsidR="004174B9" w:rsidRPr="00520DE9">
        <w:t>[</w:t>
      </w:r>
      <w:r w:rsidRPr="00520DE9">
        <w:t xml:space="preserve">1] and the following apply. A term defined in the present document takes precedence over the definition of the same term, if any, in </w:t>
      </w:r>
      <w:r w:rsidR="004174B9" w:rsidRPr="00520DE9">
        <w:t>TR</w:t>
      </w:r>
      <w:r w:rsidR="004174B9">
        <w:t> </w:t>
      </w:r>
      <w:r w:rsidR="004174B9" w:rsidRPr="00520DE9">
        <w:t>21.905</w:t>
      </w:r>
      <w:r w:rsidR="004174B9">
        <w:t> </w:t>
      </w:r>
      <w:r w:rsidR="004174B9" w:rsidRPr="00520DE9">
        <w:t>[</w:t>
      </w:r>
      <w:r w:rsidRPr="00520DE9">
        <w:t>1].</w:t>
      </w:r>
    </w:p>
    <w:p w14:paraId="494342DE" w14:textId="77777777" w:rsidR="00520DE9" w:rsidRPr="00520DE9" w:rsidRDefault="00520DE9" w:rsidP="00520DE9">
      <w:pPr>
        <w:keepLines/>
      </w:pPr>
      <w:r w:rsidRPr="00520DE9">
        <w:rPr>
          <w:b/>
        </w:rPr>
        <w:t>Edge Application Server:</w:t>
      </w:r>
      <w:r w:rsidRPr="00520DE9">
        <w:t xml:space="preserve"> An Application Server resident in the Edge Hosting Environment.</w:t>
      </w:r>
    </w:p>
    <w:p w14:paraId="34691F3B" w14:textId="77777777"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14:paraId="3FDFF971" w14:textId="71AC003F" w:rsidR="00520DE9" w:rsidRPr="00520DE9" w:rsidRDefault="00520DE9" w:rsidP="00520DE9">
      <w:pPr>
        <w:pStyle w:val="NO"/>
      </w:pPr>
      <w:r w:rsidRPr="00520DE9">
        <w:t>NOTE:</w:t>
      </w:r>
      <w:r w:rsidRPr="00520DE9">
        <w:tab/>
        <w:t xml:space="preserve">The above terminologies are same as those used in </w:t>
      </w:r>
      <w:r w:rsidR="004174B9" w:rsidRPr="00520DE9">
        <w:t>TR</w:t>
      </w:r>
      <w:r w:rsidR="004174B9">
        <w:t> </w:t>
      </w:r>
      <w:r w:rsidR="004174B9" w:rsidRPr="00520DE9">
        <w:t>23.758</w:t>
      </w:r>
      <w:r w:rsidR="004174B9">
        <w:t> </w:t>
      </w:r>
      <w:r w:rsidR="004174B9" w:rsidRPr="00520DE9">
        <w:t>[</w:t>
      </w:r>
      <w:r w:rsidRPr="00520DE9">
        <w:t>5].</w:t>
      </w:r>
    </w:p>
    <w:p w14:paraId="0E714A2E" w14:textId="77777777" w:rsidR="00520DE9" w:rsidRPr="00520DE9" w:rsidRDefault="00520DE9" w:rsidP="00520DE9">
      <w:pPr>
        <w:pStyle w:val="Heading2"/>
      </w:pPr>
      <w:bookmarkStart w:id="80" w:name="_Toc23255025"/>
      <w:bookmarkStart w:id="81" w:name="_Toc26346389"/>
      <w:bookmarkStart w:id="82" w:name="_Toc26346602"/>
      <w:bookmarkStart w:id="83" w:name="_Toc26773872"/>
      <w:bookmarkStart w:id="84" w:name="_Toc31192308"/>
      <w:bookmarkStart w:id="85" w:name="_Toc31192468"/>
      <w:bookmarkStart w:id="86" w:name="_Toc31192959"/>
      <w:bookmarkStart w:id="87" w:name="_Toc31616138"/>
      <w:bookmarkStart w:id="88" w:name="_Toc31616200"/>
      <w:bookmarkStart w:id="89" w:name="_Toc31616276"/>
      <w:bookmarkStart w:id="90" w:name="_Toc31616352"/>
      <w:bookmarkStart w:id="91" w:name="_Toc43317223"/>
      <w:bookmarkStart w:id="92" w:name="_Toc43374695"/>
      <w:bookmarkStart w:id="93" w:name="_Toc43375156"/>
      <w:bookmarkStart w:id="94" w:name="_Toc43801680"/>
      <w:bookmarkStart w:id="95" w:name="_Toc43805946"/>
      <w:bookmarkStart w:id="96" w:name="_Toc43806253"/>
      <w:bookmarkStart w:id="97" w:name="_Toc50466782"/>
      <w:bookmarkStart w:id="98" w:name="_Toc50468126"/>
      <w:bookmarkStart w:id="99" w:name="_Toc50468396"/>
      <w:bookmarkStart w:id="100" w:name="_Toc50468667"/>
      <w:bookmarkStart w:id="101" w:name="_Toc50630548"/>
      <w:bookmarkStart w:id="102" w:name="_Toc54943897"/>
      <w:r w:rsidRPr="00520DE9">
        <w:t>3.2</w:t>
      </w:r>
      <w:r w:rsidRPr="00520DE9">
        <w:tab/>
        <w:t>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B37904B" w14:textId="2D6C7238" w:rsidR="00520DE9" w:rsidRPr="00520DE9" w:rsidRDefault="00520DE9" w:rsidP="00520DE9">
      <w:r w:rsidRPr="00520DE9">
        <w:t xml:space="preserve">For the purposes of the present document, the abbreviations given in </w:t>
      </w:r>
      <w:r w:rsidR="004174B9" w:rsidRPr="00520DE9">
        <w:t>TR</w:t>
      </w:r>
      <w:r w:rsidR="004174B9">
        <w:t> </w:t>
      </w:r>
      <w:r w:rsidR="004174B9" w:rsidRPr="00520DE9">
        <w:t>21.905</w:t>
      </w:r>
      <w:r w:rsidR="004174B9">
        <w:t> </w:t>
      </w:r>
      <w:r w:rsidR="004174B9" w:rsidRPr="00520DE9">
        <w:t>[</w:t>
      </w:r>
      <w:r w:rsidRPr="00520DE9">
        <w:t xml:space="preserve">1] and the following apply. An abbreviation defined in the present document takes precedence over the definition of the same abbreviation, if any, in </w:t>
      </w:r>
      <w:r w:rsidR="004174B9" w:rsidRPr="00520DE9">
        <w:t>TR</w:t>
      </w:r>
      <w:r w:rsidR="004174B9">
        <w:t> </w:t>
      </w:r>
      <w:r w:rsidR="004174B9" w:rsidRPr="00520DE9">
        <w:t>21.905</w:t>
      </w:r>
      <w:r w:rsidR="004174B9">
        <w:t> </w:t>
      </w:r>
      <w:r w:rsidR="004174B9" w:rsidRPr="00520DE9">
        <w:t>[</w:t>
      </w:r>
      <w:r w:rsidRPr="00520DE9">
        <w:t>1].</w:t>
      </w:r>
    </w:p>
    <w:p w14:paraId="0DA74EF6" w14:textId="77777777" w:rsidR="00520DE9" w:rsidRPr="00520DE9" w:rsidRDefault="00520DE9" w:rsidP="00520DE9">
      <w:pPr>
        <w:pStyle w:val="EW"/>
      </w:pPr>
      <w:r w:rsidRPr="00520DE9">
        <w:t>EAS</w:t>
      </w:r>
      <w:r w:rsidRPr="00520DE9">
        <w:tab/>
        <w:t>Edge Application Server</w:t>
      </w:r>
    </w:p>
    <w:p w14:paraId="668CF24E" w14:textId="77777777" w:rsidR="00520DE9" w:rsidRPr="00520DE9" w:rsidRDefault="00520DE9" w:rsidP="00520DE9">
      <w:pPr>
        <w:pStyle w:val="EW"/>
      </w:pPr>
    </w:p>
    <w:p w14:paraId="48388A5B" w14:textId="77777777" w:rsidR="00520DE9" w:rsidRPr="00520DE9" w:rsidRDefault="00520DE9" w:rsidP="00520DE9">
      <w:pPr>
        <w:pStyle w:val="Heading1"/>
      </w:pPr>
      <w:bookmarkStart w:id="103" w:name="_Toc23255026"/>
      <w:bookmarkStart w:id="104" w:name="_Toc26346390"/>
      <w:bookmarkStart w:id="105" w:name="_Toc26346603"/>
      <w:bookmarkStart w:id="106" w:name="_Toc26773873"/>
      <w:bookmarkStart w:id="107" w:name="_Toc31192309"/>
      <w:bookmarkStart w:id="108" w:name="_Toc31192469"/>
      <w:bookmarkStart w:id="109" w:name="_Toc31192960"/>
      <w:bookmarkStart w:id="110" w:name="_Toc31616139"/>
      <w:bookmarkStart w:id="111" w:name="_Toc31616201"/>
      <w:bookmarkStart w:id="112" w:name="_Toc31616277"/>
      <w:bookmarkStart w:id="113" w:name="_Toc31616353"/>
      <w:bookmarkStart w:id="114" w:name="_Toc43317224"/>
      <w:bookmarkStart w:id="115" w:name="_Toc43374696"/>
      <w:bookmarkStart w:id="116" w:name="_Toc43375157"/>
      <w:bookmarkStart w:id="117" w:name="_Toc43801681"/>
      <w:bookmarkStart w:id="118" w:name="_Toc43805947"/>
      <w:bookmarkStart w:id="119" w:name="_Toc43806254"/>
      <w:bookmarkStart w:id="120" w:name="_Toc50466783"/>
      <w:bookmarkStart w:id="121" w:name="_Toc50468127"/>
      <w:bookmarkStart w:id="122" w:name="_Toc50468397"/>
      <w:bookmarkStart w:id="123" w:name="_Toc50468668"/>
      <w:bookmarkStart w:id="124" w:name="_Toc50630549"/>
      <w:bookmarkStart w:id="125" w:name="_Toc54943898"/>
      <w:r w:rsidRPr="00520DE9">
        <w:t>4</w:t>
      </w:r>
      <w:r w:rsidRPr="00520DE9">
        <w:tab/>
        <w:t>Architectural Assumptions and Principles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C208DBD" w14:textId="77777777" w:rsidR="00520DE9" w:rsidRPr="00520DE9" w:rsidRDefault="00520DE9" w:rsidP="00520DE9">
      <w:pPr>
        <w:pStyle w:val="Heading2"/>
      </w:pPr>
      <w:bookmarkStart w:id="126" w:name="_Toc23255027"/>
      <w:bookmarkStart w:id="127" w:name="_Toc26346391"/>
      <w:bookmarkStart w:id="128" w:name="_Toc26346604"/>
      <w:bookmarkStart w:id="129" w:name="_Toc26773874"/>
      <w:bookmarkStart w:id="130" w:name="_Toc31192310"/>
      <w:bookmarkStart w:id="131" w:name="_Toc31192470"/>
      <w:bookmarkStart w:id="132" w:name="_Toc31192961"/>
      <w:bookmarkStart w:id="133" w:name="_Toc31616140"/>
      <w:bookmarkStart w:id="134" w:name="_Toc31616202"/>
      <w:bookmarkStart w:id="135" w:name="_Toc31616278"/>
      <w:bookmarkStart w:id="136" w:name="_Toc31616354"/>
      <w:bookmarkStart w:id="137" w:name="_Toc43317225"/>
      <w:bookmarkStart w:id="138" w:name="_Toc43374697"/>
      <w:bookmarkStart w:id="139" w:name="_Toc43375158"/>
      <w:bookmarkStart w:id="140" w:name="_Toc43801682"/>
      <w:bookmarkStart w:id="141" w:name="_Toc43805948"/>
      <w:bookmarkStart w:id="142" w:name="_Toc43806255"/>
      <w:bookmarkStart w:id="143" w:name="_Toc50466784"/>
      <w:bookmarkStart w:id="144" w:name="_Toc50468128"/>
      <w:bookmarkStart w:id="145" w:name="_Toc50468398"/>
      <w:bookmarkStart w:id="146" w:name="_Toc50468669"/>
      <w:bookmarkStart w:id="147" w:name="_Toc50630550"/>
      <w:bookmarkStart w:id="148" w:name="_Toc54943899"/>
      <w:r w:rsidRPr="00520DE9">
        <w:t>4.1</w:t>
      </w:r>
      <w:r w:rsidRPr="00520DE9">
        <w:tab/>
        <w:t xml:space="preserve">Architecture </w:t>
      </w:r>
      <w:r w:rsidRPr="00520DE9">
        <w:rPr>
          <w:rFonts w:hint="eastAsia"/>
        </w:rPr>
        <w:t>Assumptions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7EA6CD8" w14:textId="77777777" w:rsidR="00520DE9" w:rsidRPr="00520DE9" w:rsidRDefault="00520DE9" w:rsidP="00520DE9">
      <w:r w:rsidRPr="00520DE9">
        <w:t>The following architecture figures show 5GS and Edge Application Servers hosted in Edge Hosting Environment.</w:t>
      </w:r>
    </w:p>
    <w:bookmarkStart w:id="149" w:name="_MON_1654408362"/>
    <w:bookmarkEnd w:id="149"/>
    <w:p w14:paraId="075E6480" w14:textId="77777777" w:rsidR="00252BF9" w:rsidRDefault="00252BF9" w:rsidP="00252BF9">
      <w:pPr>
        <w:pStyle w:val="TH"/>
      </w:pPr>
      <w:r>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84.25pt" o:ole="">
            <v:imagedata r:id="rId11" o:title=""/>
          </v:shape>
          <o:OLEObject Type="Embed" ProgID="Word.Picture.8" ShapeID="_x0000_i1025" DrawAspect="Content" ObjectID="_1665557921" r:id="rId12"/>
        </w:object>
      </w:r>
    </w:p>
    <w:p w14:paraId="4B4247A9" w14:textId="77777777"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150" w:name="_MON_1654408405"/>
    <w:bookmarkEnd w:id="150"/>
    <w:p w14:paraId="48C3EAF9" w14:textId="77777777" w:rsidR="00252BF9" w:rsidRDefault="00252BF9" w:rsidP="00252BF9">
      <w:pPr>
        <w:pStyle w:val="TH"/>
      </w:pPr>
      <w:r>
        <w:object w:dxaOrig="7501" w:dyaOrig="4795" w14:anchorId="6D61A4FB">
          <v:shape id="_x0000_i1026" type="#_x0000_t75" style="width:375.05pt;height:238.55pt" o:ole="">
            <v:imagedata r:id="rId13" o:title=""/>
          </v:shape>
          <o:OLEObject Type="Embed" ProgID="Word.Picture.8" ShapeID="_x0000_i1026" DrawAspect="Content" ObjectID="_1665557922" r:id="rId14"/>
        </w:object>
      </w:r>
    </w:p>
    <w:p w14:paraId="1F1A1E5D" w14:textId="77777777" w:rsidR="00520DE9" w:rsidRPr="00520DE9" w:rsidRDefault="00520DE9" w:rsidP="00520DE9">
      <w:pPr>
        <w:pStyle w:val="TF"/>
      </w:pPr>
      <w:r w:rsidRPr="00520DE9">
        <w:t>Figure 4.</w:t>
      </w:r>
      <w:r w:rsidRPr="00520DE9">
        <w:rPr>
          <w:lang w:val="en-US"/>
        </w:rPr>
        <w:t>1-2</w:t>
      </w:r>
      <w:r w:rsidRPr="00520DE9">
        <w:t>: Accessing Edge Application Server without UL CL/BP</w:t>
      </w:r>
    </w:p>
    <w:p w14:paraId="480B8956" w14:textId="0A70308E" w:rsidR="00520DE9" w:rsidRPr="00520DE9" w:rsidRDefault="00520DE9" w:rsidP="00520DE9">
      <w:pPr>
        <w:pStyle w:val="NO"/>
      </w:pPr>
      <w:r w:rsidRPr="00520DE9">
        <w:t>NOTE:</w:t>
      </w:r>
      <w:r w:rsidRPr="00520DE9">
        <w:tab/>
        <w:t xml:space="preserve">These figures show the relationship between the EAS and 5GC defined in </w:t>
      </w:r>
      <w:r w:rsidR="004174B9" w:rsidRPr="00520DE9">
        <w:t>TS</w:t>
      </w:r>
      <w:r w:rsidR="004174B9">
        <w:t> </w:t>
      </w:r>
      <w:r w:rsidR="004174B9" w:rsidRPr="00520DE9">
        <w:t>23.501</w:t>
      </w:r>
      <w:r w:rsidR="004174B9">
        <w:t> </w:t>
      </w:r>
      <w:r w:rsidR="004174B9" w:rsidRPr="00520DE9">
        <w:t>[</w:t>
      </w:r>
      <w:r w:rsidRPr="00520DE9">
        <w:t>2]. The application layer architecture for enabling edge computing is out of the scope of this study.</w:t>
      </w:r>
    </w:p>
    <w:p w14:paraId="7DA080E1" w14:textId="77777777" w:rsidR="00520DE9" w:rsidRPr="00520DE9" w:rsidRDefault="00520DE9" w:rsidP="00520DE9">
      <w:pPr>
        <w:pStyle w:val="Heading2"/>
      </w:pPr>
      <w:bookmarkStart w:id="151" w:name="_Toc31192311"/>
      <w:bookmarkStart w:id="152" w:name="_Toc31192471"/>
      <w:bookmarkStart w:id="153" w:name="_Toc31192962"/>
      <w:bookmarkStart w:id="154" w:name="_Toc31616141"/>
      <w:bookmarkStart w:id="155" w:name="_Toc31616203"/>
      <w:bookmarkStart w:id="156" w:name="_Toc31616279"/>
      <w:bookmarkStart w:id="157" w:name="_Toc31616355"/>
      <w:bookmarkStart w:id="158" w:name="_Toc43317226"/>
      <w:bookmarkStart w:id="159" w:name="_Toc43374698"/>
      <w:bookmarkStart w:id="160" w:name="_Toc43375159"/>
      <w:bookmarkStart w:id="161" w:name="_Toc43801683"/>
      <w:bookmarkStart w:id="162" w:name="_Toc43805949"/>
      <w:bookmarkStart w:id="163" w:name="_Toc43806256"/>
      <w:bookmarkStart w:id="164" w:name="_Toc50466785"/>
      <w:bookmarkStart w:id="165" w:name="_Toc50468129"/>
      <w:bookmarkStart w:id="166" w:name="_Toc50468399"/>
      <w:bookmarkStart w:id="167" w:name="_Toc50468670"/>
      <w:bookmarkStart w:id="168" w:name="_Toc50630551"/>
      <w:bookmarkStart w:id="169" w:name="_Toc54943900"/>
      <w:r w:rsidRPr="00520DE9">
        <w:t>4.2</w:t>
      </w:r>
      <w:r w:rsidRPr="00520DE9">
        <w:tab/>
        <w:t>Connectivity Models for Edge Computing</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117D3360" w14:textId="77777777" w:rsidR="00520DE9" w:rsidRPr="00520DE9" w:rsidRDefault="00520DE9" w:rsidP="00520DE9">
      <w:r w:rsidRPr="00520DE9">
        <w:t>5GC supports at least following three connectivity models to enable Edge Computing:</w:t>
      </w:r>
    </w:p>
    <w:p w14:paraId="0B289244" w14:textId="77777777"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520DE9" w:rsidRDefault="00520DE9" w:rsidP="00520DE9">
      <w:pPr>
        <w:pStyle w:val="B1"/>
      </w:pPr>
      <w:r w:rsidRPr="00520DE9">
        <w:lastRenderedPageBreak/>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49F271A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How LADN is applied for EC for these models is FFS.</w:t>
      </w:r>
    </w:p>
    <w:p w14:paraId="070F7891" w14:textId="77777777" w:rsidR="00520DE9" w:rsidRPr="00520DE9" w:rsidRDefault="00520DE9" w:rsidP="00520DE9">
      <w:r w:rsidRPr="00520DE9">
        <w:t>These three connectivity models are illustrated in the figure below:</w:t>
      </w:r>
    </w:p>
    <w:p w14:paraId="77910B2B" w14:textId="77777777" w:rsidR="00252BF9" w:rsidRDefault="00252BF9" w:rsidP="00010A55">
      <w:pPr>
        <w:pStyle w:val="TH"/>
      </w:pPr>
      <w:r>
        <w:object w:dxaOrig="9361" w:dyaOrig="4403" w14:anchorId="560328B1">
          <v:shape id="_x0000_i1027" type="#_x0000_t75" style="width:467.05pt;height:219.45pt" o:ole="">
            <v:imagedata r:id="rId15" o:title=""/>
          </v:shape>
          <o:OLEObject Type="Embed" ProgID="Word.Picture.8" ShapeID="_x0000_i1027" DrawAspect="Content" ObjectID="_1665557923" r:id="rId16"/>
        </w:object>
      </w:r>
    </w:p>
    <w:p w14:paraId="12666F2E" w14:textId="77777777" w:rsidR="00520DE9" w:rsidRPr="00520DE9" w:rsidRDefault="00520DE9" w:rsidP="00520DE9">
      <w:pPr>
        <w:pStyle w:val="TF"/>
      </w:pPr>
      <w:r w:rsidRPr="00520DE9">
        <w:t>Figure 4.2-1: 5GC Connectivity Models for Edge Computing</w:t>
      </w:r>
    </w:p>
    <w:p w14:paraId="7EC3E33E" w14:textId="77777777" w:rsidR="00520DE9" w:rsidRPr="00520DE9" w:rsidRDefault="00520DE9" w:rsidP="00520DE9">
      <w:pPr>
        <w:pStyle w:val="Heading2"/>
      </w:pPr>
      <w:bookmarkStart w:id="170" w:name="_Toc14352735"/>
      <w:bookmarkStart w:id="171" w:name="_Toc14353827"/>
      <w:bookmarkStart w:id="172" w:name="_Toc23255028"/>
      <w:bookmarkStart w:id="173" w:name="_Toc26346392"/>
      <w:bookmarkStart w:id="174" w:name="_Toc26346605"/>
      <w:bookmarkStart w:id="175" w:name="_Toc26773875"/>
      <w:bookmarkStart w:id="176" w:name="_Toc31192312"/>
      <w:bookmarkStart w:id="177" w:name="_Toc31192472"/>
      <w:bookmarkStart w:id="178" w:name="_Toc31192963"/>
      <w:bookmarkStart w:id="179" w:name="_Toc31616142"/>
      <w:bookmarkStart w:id="180" w:name="_Toc31616204"/>
      <w:bookmarkStart w:id="181" w:name="_Toc31616280"/>
      <w:bookmarkStart w:id="182" w:name="_Toc31616356"/>
      <w:bookmarkStart w:id="183" w:name="_Toc43317227"/>
      <w:bookmarkStart w:id="184" w:name="_Toc43374699"/>
      <w:bookmarkStart w:id="185" w:name="_Toc43375160"/>
      <w:bookmarkStart w:id="186" w:name="_Toc43801684"/>
      <w:bookmarkStart w:id="187" w:name="_Toc43805950"/>
      <w:bookmarkStart w:id="188" w:name="_Toc43806257"/>
      <w:bookmarkStart w:id="189" w:name="_Toc50466786"/>
      <w:bookmarkStart w:id="190" w:name="_Toc50468130"/>
      <w:bookmarkStart w:id="191" w:name="_Toc50468400"/>
      <w:bookmarkStart w:id="192" w:name="_Toc50468671"/>
      <w:bookmarkStart w:id="193" w:name="_Toc50630552"/>
      <w:bookmarkStart w:id="194" w:name="_Toc54943901"/>
      <w:r w:rsidRPr="00520DE9">
        <w:t>4.3</w:t>
      </w:r>
      <w:r w:rsidRPr="00520DE9">
        <w:tab/>
        <w:t>General Requirements</w:t>
      </w:r>
      <w:bookmarkEnd w:id="170"/>
      <w:bookmarkEnd w:id="171"/>
      <w:r w:rsidRPr="00520DE9">
        <w:t xml:space="preserve"> and Assumptions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3BF1AFD2" w14:textId="77777777"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14:paraId="26BA6AB3" w14:textId="77777777" w:rsidR="00770EF6" w:rsidRDefault="00770EF6" w:rsidP="00520DE9">
      <w:pPr>
        <w:pStyle w:val="B1"/>
        <w:rPr>
          <w:lang w:eastAsia="en-GB"/>
        </w:rPr>
      </w:pPr>
      <w:r>
        <w:rPr>
          <w:lang w:eastAsia="en-GB"/>
        </w:rPr>
        <w:t>-</w:t>
      </w:r>
      <w:r>
        <w:rPr>
          <w:lang w:eastAsia="en-GB"/>
        </w:rPr>
        <w:tab/>
        <w:t>The architecture shall support scenarios where UEs are unaware of Edge Computing.</w:t>
      </w:r>
    </w:p>
    <w:p w14:paraId="77D08E12" w14:textId="77777777" w:rsidR="00770EF6" w:rsidRDefault="00770EF6" w:rsidP="00520DE9">
      <w:pPr>
        <w:pStyle w:val="B1"/>
        <w:rPr>
          <w:lang w:eastAsia="en-GB"/>
        </w:rPr>
      </w:pPr>
      <w:r>
        <w:rPr>
          <w:lang w:eastAsia="en-GB"/>
        </w:rPr>
        <w:t>-</w:t>
      </w:r>
      <w:r>
        <w:rPr>
          <w:lang w:eastAsia="en-GB"/>
        </w:rPr>
        <w:tab/>
        <w:t>The architecture shall support scenarios where UEs are aware of Edge Computing.</w:t>
      </w:r>
    </w:p>
    <w:p w14:paraId="277650A2" w14:textId="77777777" w:rsidR="00770EF6" w:rsidRDefault="00770EF6" w:rsidP="00520DE9">
      <w:pPr>
        <w:pStyle w:val="B1"/>
        <w:rPr>
          <w:lang w:eastAsia="en-GB"/>
        </w:rPr>
      </w:pPr>
      <w:r>
        <w:rPr>
          <w:lang w:eastAsia="en-GB"/>
        </w:rPr>
        <w:t>-</w:t>
      </w:r>
      <w:r>
        <w:rPr>
          <w:lang w:eastAsia="en-GB"/>
        </w:rPr>
        <w:tab/>
        <w:t>The architecture shall support scenarios where applications are unaware of Edge Computing.</w:t>
      </w:r>
    </w:p>
    <w:p w14:paraId="7E56139C" w14:textId="77777777" w:rsidR="00770EF6" w:rsidRDefault="00770EF6" w:rsidP="00520DE9">
      <w:pPr>
        <w:pStyle w:val="B1"/>
        <w:rPr>
          <w:lang w:eastAsia="en-GB"/>
        </w:rPr>
      </w:pPr>
      <w:r>
        <w:rPr>
          <w:lang w:eastAsia="en-GB"/>
        </w:rPr>
        <w:t>-</w:t>
      </w:r>
      <w:r>
        <w:rPr>
          <w:lang w:eastAsia="en-GB"/>
        </w:rPr>
        <w:tab/>
        <w:t>The architecture shall support scenarios where applications are aware of Edge Computing.</w:t>
      </w:r>
    </w:p>
    <w:p w14:paraId="35646F90" w14:textId="77777777"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14:paraId="41B1FBCF" w14:textId="77777777" w:rsidR="00770EF6" w:rsidRDefault="00770EF6" w:rsidP="00770EF6">
      <w:pPr>
        <w:pStyle w:val="B1"/>
        <w:rPr>
          <w:lang w:eastAsia="en-GB"/>
        </w:rPr>
      </w:pPr>
      <w:r>
        <w:rPr>
          <w:lang w:eastAsia="en-GB"/>
        </w:rPr>
        <w:t>-</w:t>
      </w:r>
      <w:r>
        <w:rPr>
          <w:lang w:eastAsia="en-GB"/>
        </w:rPr>
        <w:tab/>
        <w:t>It shall be possible for Application Clients in the UE to use Edge Computing without any specific edge computing logic in the Application Client.</w:t>
      </w:r>
    </w:p>
    <w:p w14:paraId="3B569C20" w14:textId="77777777" w:rsidR="00770EF6" w:rsidRDefault="00770EF6" w:rsidP="00770EF6">
      <w:pPr>
        <w:pStyle w:val="B1"/>
        <w:rPr>
          <w:lang w:eastAsia="en-GB"/>
        </w:rPr>
      </w:pPr>
      <w:r>
        <w:rPr>
          <w:lang w:eastAsia="en-GB"/>
        </w:rPr>
        <w:t>-</w:t>
      </w:r>
      <w:r>
        <w:rPr>
          <w:lang w:eastAsia="en-GB"/>
        </w:rPr>
        <w:tab/>
        <w:t>The 5GC shall only support the edge computing hosting Environment beyond the PSA/UPF.</w:t>
      </w:r>
    </w:p>
    <w:p w14:paraId="41145874" w14:textId="77777777" w:rsidR="00770EF6" w:rsidRDefault="00770EF6" w:rsidP="00770EF6">
      <w:pPr>
        <w:pStyle w:val="B1"/>
        <w:rPr>
          <w:lang w:eastAsia="en-GB"/>
        </w:rPr>
      </w:pPr>
      <w:r>
        <w:rPr>
          <w:lang w:eastAsia="en-GB"/>
        </w:rPr>
        <w:t>-</w:t>
      </w:r>
      <w:r>
        <w:rPr>
          <w:lang w:eastAsia="en-GB"/>
        </w:rPr>
        <w:tab/>
        <w:t>The edge computing hosting environment may be under the control of the operator or under the control of third parties.</w:t>
      </w:r>
    </w:p>
    <w:p w14:paraId="388D6E19" w14:textId="77777777" w:rsidR="00770EF6" w:rsidRDefault="00770EF6" w:rsidP="00770EF6">
      <w:pPr>
        <w:pStyle w:val="B1"/>
        <w:rPr>
          <w:lang w:eastAsia="en-GB"/>
        </w:rPr>
      </w:pPr>
      <w:r>
        <w:rPr>
          <w:lang w:eastAsia="en-GB"/>
        </w:rPr>
        <w:t>-</w:t>
      </w:r>
      <w:r>
        <w:rPr>
          <w:lang w:eastAsia="en-GB"/>
        </w:rPr>
        <w:tab/>
        <w:t>It shall be possible for an edge computing hosting environment to connect to several PLMNs.</w:t>
      </w:r>
    </w:p>
    <w:p w14:paraId="012D35C2" w14:textId="77777777" w:rsidR="00770EF6" w:rsidRDefault="00770EF6" w:rsidP="00770EF6">
      <w:pPr>
        <w:pStyle w:val="B1"/>
        <w:rPr>
          <w:lang w:eastAsia="en-GB"/>
        </w:rPr>
      </w:pPr>
      <w:r>
        <w:rPr>
          <w:lang w:eastAsia="en-GB"/>
        </w:rPr>
        <w:t>-</w:t>
      </w:r>
      <w:r>
        <w:rPr>
          <w:lang w:eastAsia="en-GB"/>
        </w:rPr>
        <w:tab/>
        <w:t>It shall be possible for an edge computing hosting environment to have no connectivity with the central data network.</w:t>
      </w:r>
    </w:p>
    <w:p w14:paraId="069A1508" w14:textId="77777777" w:rsidR="00770EF6" w:rsidRDefault="00770EF6" w:rsidP="00770EF6">
      <w:pPr>
        <w:pStyle w:val="B1"/>
        <w:rPr>
          <w:lang w:eastAsia="en-GB"/>
        </w:rPr>
      </w:pPr>
      <w:r>
        <w:rPr>
          <w:lang w:eastAsia="en-GB"/>
        </w:rPr>
        <w:lastRenderedPageBreak/>
        <w:t>-</w:t>
      </w:r>
      <w:r>
        <w:rPr>
          <w:lang w:eastAsia="en-GB"/>
        </w:rPr>
        <w:tab/>
        <w:t>It shall be possible for an edge computing hosting environment to have connectivity with the central data network.</w:t>
      </w:r>
    </w:p>
    <w:p w14:paraId="6300F407" w14:textId="77777777" w:rsidR="00770EF6" w:rsidRDefault="00770EF6" w:rsidP="00770EF6">
      <w:pPr>
        <w:pStyle w:val="B1"/>
        <w:rPr>
          <w:lang w:eastAsia="en-GB"/>
        </w:rPr>
      </w:pPr>
      <w:r>
        <w:rPr>
          <w:lang w:eastAsia="en-GB"/>
        </w:rPr>
        <w:t>-</w:t>
      </w:r>
      <w:r>
        <w:rPr>
          <w:lang w:eastAsia="en-GB"/>
        </w:rPr>
        <w:tab/>
        <w:t>The architecture should support one PLMN that is connected to several providers of edge computing host environments.</w:t>
      </w:r>
    </w:p>
    <w:p w14:paraId="7FCD0E1E" w14:textId="77777777" w:rsidR="00770EF6" w:rsidRDefault="00770EF6" w:rsidP="00770EF6">
      <w:pPr>
        <w:pStyle w:val="B1"/>
        <w:rPr>
          <w:lang w:eastAsia="en-GB"/>
        </w:rPr>
      </w:pPr>
      <w:r>
        <w:rPr>
          <w:lang w:eastAsia="en-GB"/>
        </w:rPr>
        <w:t>-</w:t>
      </w:r>
      <w:r>
        <w:rPr>
          <w:lang w:eastAsia="en-GB"/>
        </w:rPr>
        <w:tab/>
        <w:t>A PLMN operator shall continue to have the possibility to provide edge computing service differentiation (e.g. by enabling/disabling the Edge Computing features).</w:t>
      </w:r>
    </w:p>
    <w:p w14:paraId="52EA7B70" w14:textId="77777777" w:rsidR="00770EF6" w:rsidRDefault="00770EF6" w:rsidP="00770EF6">
      <w:pPr>
        <w:pStyle w:val="B1"/>
        <w:rPr>
          <w:lang w:eastAsia="en-GB"/>
        </w:rPr>
      </w:pPr>
      <w:r>
        <w:rPr>
          <w:lang w:eastAsia="en-GB"/>
        </w:rPr>
        <w:t>-</w:t>
      </w:r>
      <w:r>
        <w:rPr>
          <w:lang w:eastAsia="en-GB"/>
        </w:rPr>
        <w:tab/>
        <w:t>The architecture used for 5GC Edge Computing shall continue to leverage on already developed features in 3GPP Rel-15 and Rel-16.</w:t>
      </w:r>
    </w:p>
    <w:p w14:paraId="2A1CB50B" w14:textId="77777777" w:rsidR="00770EF6" w:rsidRDefault="00770EF6" w:rsidP="00770EF6">
      <w:pPr>
        <w:pStyle w:val="B1"/>
        <w:rPr>
          <w:lang w:eastAsia="en-GB"/>
        </w:rPr>
      </w:pPr>
      <w:r>
        <w:rPr>
          <w:lang w:eastAsia="en-GB"/>
        </w:rPr>
        <w:t>-</w:t>
      </w:r>
      <w:r>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2576A03C" w:rsidR="00770EF6" w:rsidRDefault="00770EF6" w:rsidP="00770EF6">
      <w:pPr>
        <w:pStyle w:val="B1"/>
        <w:rPr>
          <w:lang w:eastAsia="en-GB"/>
        </w:rPr>
      </w:pPr>
      <w:r>
        <w:rPr>
          <w:lang w:eastAsia="en-GB"/>
        </w:rPr>
        <w:t>-</w:t>
      </w:r>
      <w:r>
        <w:rPr>
          <w:lang w:eastAsia="en-GB"/>
        </w:rPr>
        <w:tab/>
        <w:t xml:space="preserve">Solutions shall build on the 5G System architectural principles as in </w:t>
      </w:r>
      <w:r w:rsidR="004174B9">
        <w:rPr>
          <w:lang w:eastAsia="en-GB"/>
        </w:rPr>
        <w:t>TS 23.501 [</w:t>
      </w:r>
      <w:r>
        <w:rPr>
          <w:lang w:eastAsia="en-GB"/>
        </w:rPr>
        <w:t>2], including flexibility and modularity for newly introduced functionalities.</w:t>
      </w:r>
    </w:p>
    <w:p w14:paraId="1E6A2ACB" w14:textId="00BD4E4F" w:rsidR="00770EF6" w:rsidRDefault="00770EF6" w:rsidP="00770EF6">
      <w:pPr>
        <w:pStyle w:val="B1"/>
        <w:rPr>
          <w:lang w:eastAsia="en-GB"/>
        </w:rPr>
      </w:pPr>
      <w:r>
        <w:rPr>
          <w:lang w:eastAsia="en-GB"/>
        </w:rPr>
        <w:t>-</w:t>
      </w:r>
      <w:r>
        <w:rPr>
          <w:lang w:eastAsia="en-GB"/>
        </w:rPr>
        <w:tab/>
        <w:t xml:space="preserve">5G System shall enable edge computing support for all connectivity models in the 5G system including the ones listed in </w:t>
      </w:r>
      <w:r w:rsidR="004174B9">
        <w:rPr>
          <w:lang w:eastAsia="en-GB"/>
        </w:rPr>
        <w:t>clause </w:t>
      </w:r>
      <w:r>
        <w:rPr>
          <w:lang w:eastAsia="en-GB"/>
        </w:rPr>
        <w:t>4.2.</w:t>
      </w:r>
    </w:p>
    <w:p w14:paraId="2F8F8F30" w14:textId="77777777" w:rsidR="00520DE9" w:rsidRPr="00520DE9" w:rsidRDefault="00520DE9" w:rsidP="00520DE9">
      <w:pPr>
        <w:pStyle w:val="Heading1"/>
      </w:pPr>
      <w:bookmarkStart w:id="195" w:name="_Toc23255029"/>
      <w:bookmarkStart w:id="196" w:name="_Toc26346393"/>
      <w:bookmarkStart w:id="197" w:name="_Toc26346606"/>
      <w:bookmarkStart w:id="198" w:name="_Toc26773876"/>
      <w:bookmarkStart w:id="199" w:name="_Toc31192313"/>
      <w:bookmarkStart w:id="200" w:name="_Toc31192473"/>
      <w:bookmarkStart w:id="201" w:name="_Toc31192964"/>
      <w:bookmarkStart w:id="202" w:name="_Toc31616143"/>
      <w:bookmarkStart w:id="203" w:name="_Toc31616205"/>
      <w:bookmarkStart w:id="204" w:name="_Toc31616281"/>
      <w:bookmarkStart w:id="205" w:name="_Toc31616357"/>
      <w:bookmarkStart w:id="206" w:name="_Toc43317228"/>
      <w:bookmarkStart w:id="207" w:name="_Toc43374700"/>
      <w:bookmarkStart w:id="208" w:name="_Toc43375161"/>
      <w:bookmarkStart w:id="209" w:name="_Toc43801685"/>
      <w:bookmarkStart w:id="210" w:name="_Toc43805951"/>
      <w:bookmarkStart w:id="211" w:name="_Toc43806258"/>
      <w:bookmarkStart w:id="212" w:name="_Toc50466787"/>
      <w:bookmarkStart w:id="213" w:name="_Toc50468131"/>
      <w:bookmarkStart w:id="214" w:name="_Toc50468401"/>
      <w:bookmarkStart w:id="215" w:name="_Toc50468672"/>
      <w:bookmarkStart w:id="216" w:name="_Toc50630553"/>
      <w:bookmarkStart w:id="217" w:name="_Toc54943902"/>
      <w:r w:rsidRPr="00520DE9">
        <w:t>5</w:t>
      </w:r>
      <w:r w:rsidRPr="00520DE9">
        <w:tab/>
        <w:t>Key Issues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174F330" w14:textId="77777777" w:rsidR="00520DE9" w:rsidRPr="00520DE9" w:rsidRDefault="00520DE9" w:rsidP="00520DE9">
      <w:pPr>
        <w:pStyle w:val="Heading2"/>
      </w:pPr>
      <w:bookmarkStart w:id="218" w:name="_Toc23255030"/>
      <w:bookmarkStart w:id="219" w:name="_Toc26346394"/>
      <w:bookmarkStart w:id="220" w:name="_Toc26346607"/>
      <w:bookmarkStart w:id="221" w:name="_Toc26773877"/>
      <w:bookmarkStart w:id="222" w:name="_Toc31192314"/>
      <w:bookmarkStart w:id="223" w:name="_Toc31192474"/>
      <w:bookmarkStart w:id="224" w:name="_Toc31192965"/>
      <w:bookmarkStart w:id="225" w:name="_Toc31616144"/>
      <w:bookmarkStart w:id="226" w:name="_Toc31616206"/>
      <w:bookmarkStart w:id="227" w:name="_Toc31616282"/>
      <w:bookmarkStart w:id="228" w:name="_Toc31616358"/>
      <w:bookmarkStart w:id="229" w:name="_Toc43317229"/>
      <w:bookmarkStart w:id="230" w:name="_Toc43374701"/>
      <w:bookmarkStart w:id="231" w:name="_Toc43375162"/>
      <w:bookmarkStart w:id="232" w:name="_Toc43801686"/>
      <w:bookmarkStart w:id="233" w:name="_Toc43805952"/>
      <w:bookmarkStart w:id="234" w:name="_Toc43806259"/>
      <w:bookmarkStart w:id="235" w:name="_Toc50466788"/>
      <w:bookmarkStart w:id="236" w:name="_Toc50468132"/>
      <w:bookmarkStart w:id="237" w:name="_Toc50468402"/>
      <w:bookmarkStart w:id="238" w:name="_Toc50468673"/>
      <w:bookmarkStart w:id="239" w:name="_Toc50630554"/>
      <w:bookmarkStart w:id="240" w:name="_Toc54943903"/>
      <w:r w:rsidRPr="00520DE9">
        <w:t>5.1</w:t>
      </w:r>
      <w:r w:rsidRPr="00520DE9">
        <w:tab/>
        <w:t>Key Issue #1: Discovery of Edge Application Server</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6EA24E9A" w14:textId="77777777" w:rsidR="00520DE9" w:rsidRPr="00520DE9" w:rsidRDefault="00520DE9" w:rsidP="00520DE9">
      <w:pPr>
        <w:pStyle w:val="Heading3"/>
      </w:pPr>
      <w:bookmarkStart w:id="241" w:name="_Toc23255031"/>
      <w:bookmarkStart w:id="242" w:name="_Toc26346395"/>
      <w:bookmarkStart w:id="243" w:name="_Toc26346608"/>
      <w:bookmarkStart w:id="244" w:name="_Toc26773878"/>
      <w:bookmarkStart w:id="245" w:name="_Toc31192315"/>
      <w:bookmarkStart w:id="246" w:name="_Toc31192475"/>
      <w:bookmarkStart w:id="247" w:name="_Toc31192966"/>
      <w:bookmarkStart w:id="248" w:name="_Toc31616145"/>
      <w:bookmarkStart w:id="249" w:name="_Toc31616207"/>
      <w:bookmarkStart w:id="250" w:name="_Toc31616283"/>
      <w:bookmarkStart w:id="251" w:name="_Toc31616359"/>
      <w:bookmarkStart w:id="252" w:name="_Toc43317230"/>
      <w:bookmarkStart w:id="253" w:name="_Toc43374702"/>
      <w:bookmarkStart w:id="254" w:name="_Toc43375163"/>
      <w:bookmarkStart w:id="255" w:name="_Toc43801687"/>
      <w:bookmarkStart w:id="256" w:name="_Toc43805953"/>
      <w:bookmarkStart w:id="257" w:name="_Toc43806260"/>
      <w:bookmarkStart w:id="258" w:name="_Toc50466789"/>
      <w:bookmarkStart w:id="259" w:name="_Toc50468133"/>
      <w:bookmarkStart w:id="260" w:name="_Toc50468403"/>
      <w:bookmarkStart w:id="261" w:name="_Toc50468674"/>
      <w:bookmarkStart w:id="262" w:name="_Toc50630555"/>
      <w:bookmarkStart w:id="263" w:name="_Toc54943904"/>
      <w:r w:rsidRPr="00520DE9">
        <w:t>5.1.1</w:t>
      </w:r>
      <w:r w:rsidRPr="00520DE9">
        <w:tab/>
        <w:t>General description</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63AE65CD" w14:textId="77777777"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520DE9" w:rsidRDefault="00520DE9" w:rsidP="00520DE9">
      <w:pPr>
        <w:rPr>
          <w:lang w:eastAsia="ko-KR"/>
        </w:rPr>
      </w:pPr>
      <w:r w:rsidRPr="00520DE9">
        <w:rPr>
          <w:lang w:eastAsia="ko-KR"/>
        </w:rPr>
        <w:t>The following aspects shall be studied to support the efficient discovery of Edge Application Sever:</w:t>
      </w:r>
    </w:p>
    <w:p w14:paraId="7FD13C78" w14:textId="77777777"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14:paraId="1909C686" w14:textId="77777777"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14:paraId="7190BFA5" w14:textId="77777777"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14:paraId="591502EB" w14:textId="77777777"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14:paraId="161DD375" w14:textId="77777777"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14:paraId="1145DA1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Whether the need to ensure the discovery of Edge Application Server and PSA UPF selection and reselection are jointly carried out? If so, how?</w:t>
      </w:r>
    </w:p>
    <w:p w14:paraId="3FCB783F" w14:textId="77777777"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14:paraId="16467A60" w14:textId="77777777" w:rsidR="00520DE9" w:rsidRPr="00520DE9" w:rsidRDefault="00520DE9" w:rsidP="00520DE9">
      <w:pPr>
        <w:pStyle w:val="NO"/>
        <w:rPr>
          <w:lang w:eastAsia="ko-KR"/>
        </w:rPr>
      </w:pPr>
      <w:r w:rsidRPr="00520DE9">
        <w:rPr>
          <w:lang w:eastAsia="ko-KR"/>
        </w:rPr>
        <w:t>NOTE 4:</w:t>
      </w:r>
      <w:r w:rsidRPr="00520DE9">
        <w:rPr>
          <w:lang w:eastAsia="ko-KR"/>
        </w:rPr>
        <w:tab/>
        <w:t>Discovery mechanisms should not limit MNOs to specific hosting models and should preferably work for any of the hosting models, e.g.:</w:t>
      </w:r>
    </w:p>
    <w:p w14:paraId="28D17DC8" w14:textId="77777777"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14:paraId="07D33162" w14:textId="77777777"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14:paraId="253A2F5A" w14:textId="77777777" w:rsidR="00520DE9" w:rsidRPr="00520DE9" w:rsidRDefault="00520DE9" w:rsidP="00520DE9">
      <w:pPr>
        <w:pStyle w:val="NO"/>
        <w:rPr>
          <w:lang w:eastAsia="ko-KR"/>
        </w:rPr>
      </w:pPr>
      <w:bookmarkStart w:id="264" w:name="_Toc435670433"/>
      <w:bookmarkStart w:id="265" w:name="_Toc436124703"/>
      <w:bookmarkStart w:id="266" w:name="_Toc509905226"/>
      <w:bookmarkStart w:id="267"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520DE9" w:rsidRDefault="00520DE9" w:rsidP="00520DE9">
      <w:pPr>
        <w:rPr>
          <w:lang w:eastAsia="ko-KR"/>
        </w:rPr>
      </w:pPr>
      <w:bookmarkStart w:id="268" w:name="_Toc23255032"/>
      <w:r w:rsidRPr="00520DE9">
        <w:rPr>
          <w:lang w:eastAsia="ko-KR"/>
        </w:rPr>
        <w:t>If the solutions to this key issue use DNS the following aspects should also be considered:</w:t>
      </w:r>
    </w:p>
    <w:p w14:paraId="19466792" w14:textId="77777777"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14:paraId="3D000536" w14:textId="77777777"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14:paraId="44D4B2CC" w14:textId="77777777" w:rsidR="00520DE9" w:rsidRPr="00520DE9" w:rsidRDefault="00520DE9" w:rsidP="00520DE9">
      <w:pPr>
        <w:pStyle w:val="Heading2"/>
        <w:rPr>
          <w:lang w:eastAsia="ko-KR"/>
        </w:rPr>
      </w:pPr>
      <w:bookmarkStart w:id="269" w:name="_Toc26346396"/>
      <w:bookmarkStart w:id="270" w:name="_Toc26346609"/>
      <w:bookmarkStart w:id="271" w:name="_Toc26773879"/>
      <w:bookmarkStart w:id="272" w:name="_Toc31192316"/>
      <w:bookmarkStart w:id="273" w:name="_Toc31192476"/>
      <w:bookmarkStart w:id="274" w:name="_Toc31192967"/>
      <w:bookmarkStart w:id="275" w:name="_Toc31616146"/>
      <w:bookmarkStart w:id="276" w:name="_Toc31616208"/>
      <w:bookmarkStart w:id="277" w:name="_Toc31616284"/>
      <w:bookmarkStart w:id="278" w:name="_Toc31616360"/>
      <w:bookmarkStart w:id="279" w:name="_Toc43317231"/>
      <w:bookmarkStart w:id="280" w:name="_Toc43374703"/>
      <w:bookmarkStart w:id="281" w:name="_Toc43375164"/>
      <w:bookmarkStart w:id="282" w:name="_Toc43801688"/>
      <w:bookmarkStart w:id="283" w:name="_Toc43805954"/>
      <w:bookmarkStart w:id="284" w:name="_Toc43806261"/>
      <w:bookmarkStart w:id="285" w:name="_Toc50466790"/>
      <w:bookmarkStart w:id="286" w:name="_Toc50468134"/>
      <w:bookmarkStart w:id="287" w:name="_Toc50468404"/>
      <w:bookmarkStart w:id="288" w:name="_Toc50468675"/>
      <w:bookmarkStart w:id="289" w:name="_Toc50630556"/>
      <w:bookmarkStart w:id="290" w:name="_Toc54943905"/>
      <w:r w:rsidRPr="00520DE9">
        <w:rPr>
          <w:lang w:eastAsia="ko-KR"/>
        </w:rPr>
        <w:t>5.2</w:t>
      </w:r>
      <w:r w:rsidRPr="00520DE9">
        <w:rPr>
          <w:lang w:eastAsia="ko-KR"/>
        </w:rPr>
        <w:tab/>
        <w:t>Key Issue #2: Edge relocation</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2EDC0F35" w14:textId="77777777" w:rsidR="00520DE9" w:rsidRPr="00520DE9" w:rsidRDefault="00520DE9" w:rsidP="00520DE9">
      <w:pPr>
        <w:pStyle w:val="Heading3"/>
        <w:rPr>
          <w:lang w:eastAsia="ko-KR"/>
        </w:rPr>
      </w:pPr>
      <w:bookmarkStart w:id="291" w:name="_Toc26346397"/>
      <w:bookmarkStart w:id="292" w:name="_Toc26346610"/>
      <w:bookmarkStart w:id="293" w:name="_Toc26773880"/>
      <w:bookmarkStart w:id="294" w:name="_Toc31192317"/>
      <w:bookmarkStart w:id="295" w:name="_Toc31192477"/>
      <w:bookmarkStart w:id="296" w:name="_Toc31192968"/>
      <w:bookmarkStart w:id="297" w:name="_Toc31616147"/>
      <w:bookmarkStart w:id="298" w:name="_Toc31616209"/>
      <w:bookmarkStart w:id="299" w:name="_Toc31616285"/>
      <w:bookmarkStart w:id="300" w:name="_Toc31616361"/>
      <w:bookmarkStart w:id="301" w:name="_Toc43317232"/>
      <w:bookmarkStart w:id="302" w:name="_Toc43374704"/>
      <w:bookmarkStart w:id="303" w:name="_Toc43375165"/>
      <w:bookmarkStart w:id="304" w:name="_Toc43801689"/>
      <w:bookmarkStart w:id="305" w:name="_Toc43805955"/>
      <w:bookmarkStart w:id="306" w:name="_Toc43806262"/>
      <w:bookmarkStart w:id="307" w:name="_Toc50466791"/>
      <w:bookmarkStart w:id="308" w:name="_Toc50468135"/>
      <w:bookmarkStart w:id="309" w:name="_Toc50468405"/>
      <w:bookmarkStart w:id="310" w:name="_Toc50468676"/>
      <w:bookmarkStart w:id="311" w:name="_Toc50630557"/>
      <w:bookmarkStart w:id="312" w:name="_Toc54943906"/>
      <w:r w:rsidRPr="00520DE9">
        <w:rPr>
          <w:lang w:eastAsia="ko-KR"/>
        </w:rPr>
        <w:t>5.2.1</w:t>
      </w:r>
      <w:r w:rsidRPr="00520DE9">
        <w:rPr>
          <w:lang w:eastAsia="ko-KR"/>
        </w:rPr>
        <w:tab/>
        <w:t>Description</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B402897" w14:textId="77777777"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648C953F" w:rsidR="00520DE9" w:rsidRPr="00520DE9" w:rsidRDefault="00252BF9" w:rsidP="00520DE9">
      <w:pPr>
        <w:rPr>
          <w:lang w:eastAsia="ko-KR"/>
        </w:rPr>
      </w:pPr>
      <w:r>
        <w:rPr>
          <w:lang w:eastAsia="ko-KR"/>
        </w:rPr>
        <w:t>Clause </w:t>
      </w:r>
      <w:r w:rsidR="00520DE9" w:rsidRPr="00520DE9">
        <w:rPr>
          <w:lang w:eastAsia="ko-KR"/>
        </w:rPr>
        <w:t xml:space="preserve">6.5.2 of </w:t>
      </w:r>
      <w:r w:rsidR="004174B9" w:rsidRPr="00520DE9">
        <w:rPr>
          <w:lang w:eastAsia="ko-KR"/>
        </w:rPr>
        <w:t>TS</w:t>
      </w:r>
      <w:r w:rsidR="004174B9">
        <w:rPr>
          <w:lang w:eastAsia="ko-KR"/>
        </w:rPr>
        <w:t> </w:t>
      </w:r>
      <w:r w:rsidR="004174B9" w:rsidRPr="00520DE9">
        <w:rPr>
          <w:lang w:eastAsia="ko-KR"/>
        </w:rPr>
        <w:t>22.261</w:t>
      </w:r>
      <w:r w:rsidR="004174B9">
        <w:rPr>
          <w:lang w:eastAsia="ko-KR"/>
        </w:rPr>
        <w:t> </w:t>
      </w:r>
      <w:r w:rsidR="004174B9"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14:paraId="04144F1A" w14:textId="77777777" w:rsidR="00520DE9" w:rsidRPr="00520DE9" w:rsidRDefault="00520DE9" w:rsidP="00520DE9">
      <w:pPr>
        <w:rPr>
          <w:lang w:eastAsia="ko-KR"/>
        </w:rPr>
      </w:pPr>
      <w:r w:rsidRPr="00520DE9">
        <w:rPr>
          <w:lang w:eastAsia="ko-KR"/>
        </w:rPr>
        <w:t>The following scenarios of UE mobility and application server relocation will be investigated:</w:t>
      </w:r>
    </w:p>
    <w:p w14:paraId="1A2B4807" w14:textId="77777777"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14:paraId="0976F523" w14:textId="77777777"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14:paraId="33A6E2DB" w14:textId="77777777"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520DE9" w:rsidRDefault="00520DE9" w:rsidP="00520DE9">
      <w:pPr>
        <w:rPr>
          <w:lang w:eastAsia="ko-KR"/>
        </w:rPr>
      </w:pPr>
      <w:r w:rsidRPr="00520DE9">
        <w:rPr>
          <w:lang w:eastAsia="ko-KR"/>
        </w:rPr>
        <w:t>The following scenarios of UE mobility and application service relocation will be investigated:</w:t>
      </w:r>
    </w:p>
    <w:p w14:paraId="240D7F2F" w14:textId="77777777"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14:paraId="34D4F75B" w14:textId="77777777" w:rsidR="00520DE9" w:rsidRPr="00520DE9" w:rsidRDefault="00520DE9" w:rsidP="00520DE9">
      <w:pPr>
        <w:pStyle w:val="NO"/>
        <w:rPr>
          <w:lang w:eastAsia="ko-KR"/>
        </w:rPr>
      </w:pPr>
      <w:r w:rsidRPr="00520DE9">
        <w:rPr>
          <w:lang w:eastAsia="ko-KR"/>
        </w:rPr>
        <w:lastRenderedPageBreak/>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520DE9" w:rsidRDefault="00520DE9" w:rsidP="00520DE9">
      <w:pPr>
        <w:rPr>
          <w:lang w:eastAsia="ko-KR"/>
        </w:rPr>
      </w:pPr>
      <w:r w:rsidRPr="00520DE9">
        <w:rPr>
          <w:lang w:eastAsia="ko-KR"/>
        </w:rPr>
        <w:t>This key issue will study the following aspects in order to support service continuity:</w:t>
      </w:r>
    </w:p>
    <w:p w14:paraId="5EBC1BC3" w14:textId="77777777"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14:paraId="7181F65B" w14:textId="77777777"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520DE9" w:rsidRDefault="00520DE9" w:rsidP="00520DE9">
      <w:pPr>
        <w:pStyle w:val="B1"/>
        <w:rPr>
          <w:lang w:eastAsia="ko-KR"/>
        </w:rPr>
      </w:pPr>
      <w:r w:rsidRPr="00520DE9">
        <w:rPr>
          <w:lang w:eastAsia="ko-KR"/>
        </w:rPr>
        <w:t>-</w:t>
      </w:r>
      <w:r w:rsidRPr="00520DE9">
        <w:rPr>
          <w:lang w:eastAsia="ko-KR"/>
        </w:rPr>
        <w:tab/>
        <w:t>How to handle changes of the (local) PSA when applications do not support the change of client address.</w:t>
      </w:r>
    </w:p>
    <w:p w14:paraId="03285E78" w14:textId="77777777"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14:paraId="3EBCCBB4" w14:textId="0E649C88"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w:t>
      </w:r>
      <w:r w:rsidR="004174B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14:paraId="6BDF9560" w14:textId="77777777"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14:paraId="7B7284AC" w14:textId="77777777"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14:paraId="7358C3FA" w14:textId="77777777"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14:paraId="2F6333A6" w14:textId="77777777" w:rsidR="00520DE9" w:rsidRPr="00520DE9" w:rsidRDefault="00520DE9" w:rsidP="00520DE9">
      <w:pPr>
        <w:pStyle w:val="Heading2"/>
        <w:rPr>
          <w:lang w:eastAsia="ko-KR"/>
        </w:rPr>
      </w:pPr>
      <w:bookmarkStart w:id="313" w:name="_Toc26773881"/>
      <w:bookmarkStart w:id="314" w:name="_Toc31192318"/>
      <w:bookmarkStart w:id="315" w:name="_Toc31192478"/>
      <w:bookmarkStart w:id="316" w:name="_Toc31192969"/>
      <w:bookmarkStart w:id="317" w:name="_Toc31616148"/>
      <w:bookmarkStart w:id="318" w:name="_Toc31616210"/>
      <w:bookmarkStart w:id="319" w:name="_Toc31616286"/>
      <w:bookmarkStart w:id="320" w:name="_Toc31616362"/>
      <w:bookmarkStart w:id="321" w:name="_Toc43317233"/>
      <w:bookmarkStart w:id="322" w:name="_Toc43374705"/>
      <w:bookmarkStart w:id="323" w:name="_Toc43375166"/>
      <w:bookmarkStart w:id="324" w:name="_Toc43801690"/>
      <w:bookmarkStart w:id="325" w:name="_Toc43805956"/>
      <w:bookmarkStart w:id="326" w:name="_Toc43806263"/>
      <w:bookmarkStart w:id="327" w:name="_Toc50466792"/>
      <w:bookmarkStart w:id="328" w:name="_Toc50468136"/>
      <w:bookmarkStart w:id="329" w:name="_Toc50468406"/>
      <w:bookmarkStart w:id="330" w:name="_Toc50468677"/>
      <w:bookmarkStart w:id="331" w:name="_Toc50630558"/>
      <w:bookmarkStart w:id="332" w:name="_Toc54943907"/>
      <w:r w:rsidRPr="00520DE9">
        <w:rPr>
          <w:lang w:eastAsia="ko-KR"/>
        </w:rPr>
        <w:t>5.3</w:t>
      </w:r>
      <w:r w:rsidRPr="00520DE9">
        <w:rPr>
          <w:lang w:eastAsia="ko-KR"/>
        </w:rPr>
        <w:tab/>
        <w:t>Key Issue #3: Network Information Provisioning to Local Applications with low latency</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0BC13B74" w14:textId="77777777" w:rsidR="00520DE9" w:rsidRPr="00520DE9" w:rsidRDefault="00520DE9" w:rsidP="00520DE9">
      <w:pPr>
        <w:pStyle w:val="Heading3"/>
        <w:rPr>
          <w:lang w:eastAsia="ko-KR"/>
        </w:rPr>
      </w:pPr>
      <w:bookmarkStart w:id="333" w:name="_Toc26773882"/>
      <w:bookmarkStart w:id="334" w:name="_Toc31192319"/>
      <w:bookmarkStart w:id="335" w:name="_Toc31192479"/>
      <w:bookmarkStart w:id="336" w:name="_Toc31192970"/>
      <w:bookmarkStart w:id="337" w:name="_Toc31616149"/>
      <w:bookmarkStart w:id="338" w:name="_Toc31616211"/>
      <w:bookmarkStart w:id="339" w:name="_Toc31616287"/>
      <w:bookmarkStart w:id="340" w:name="_Toc31616363"/>
      <w:bookmarkStart w:id="341" w:name="_Toc43317234"/>
      <w:bookmarkStart w:id="342" w:name="_Toc43374706"/>
      <w:bookmarkStart w:id="343" w:name="_Toc43375167"/>
      <w:bookmarkStart w:id="344" w:name="_Toc43801691"/>
      <w:bookmarkStart w:id="345" w:name="_Toc43805957"/>
      <w:bookmarkStart w:id="346" w:name="_Toc43806264"/>
      <w:bookmarkStart w:id="347" w:name="_Toc50466793"/>
      <w:bookmarkStart w:id="348" w:name="_Toc50468137"/>
      <w:bookmarkStart w:id="349" w:name="_Toc50468407"/>
      <w:bookmarkStart w:id="350" w:name="_Toc50468678"/>
      <w:bookmarkStart w:id="351" w:name="_Toc50630559"/>
      <w:bookmarkStart w:id="352" w:name="_Toc54943908"/>
      <w:r w:rsidRPr="00520DE9">
        <w:rPr>
          <w:lang w:eastAsia="ko-KR"/>
        </w:rPr>
        <w:t>5.3.1</w:t>
      </w:r>
      <w:r w:rsidRPr="00520DE9">
        <w:rPr>
          <w:lang w:eastAsia="ko-KR"/>
        </w:rPr>
        <w:tab/>
        <w:t>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0F1283F2" w14:textId="77777777"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14:paraId="58E69371" w14:textId="77777777"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14:paraId="20B348FE" w14:textId="77777777"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14:paraId="1904042E" w14:textId="77777777"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14:paraId="4A210C43"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Which information that have already existed in Rel-16 needs to be exposed with low latency to the edge computing functions by the 5GS?</w:t>
      </w:r>
    </w:p>
    <w:p w14:paraId="70E03EFA" w14:textId="77777777"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14:paraId="65DCF873" w14:textId="77777777"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14:paraId="693448E3" w14:textId="77777777"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14:paraId="15DD2900" w14:textId="77777777"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14:paraId="607A9421" w14:textId="77777777" w:rsidR="00520DE9" w:rsidRPr="00520DE9" w:rsidRDefault="00520DE9" w:rsidP="00520DE9">
      <w:pPr>
        <w:pStyle w:val="NO"/>
        <w:rPr>
          <w:lang w:eastAsia="ko-KR"/>
        </w:rPr>
      </w:pPr>
      <w:r w:rsidRPr="00520DE9">
        <w:rPr>
          <w:lang w:eastAsia="ko-KR"/>
        </w:rPr>
        <w:t>NOTE 2:</w:t>
      </w:r>
      <w:r w:rsidRPr="00520DE9">
        <w:rPr>
          <w:lang w:eastAsia="ko-KR"/>
        </w:rPr>
        <w:tab/>
        <w:t>This study does not disclose RAN private data (e.g. RAN details) to the edge computing functions or servers.</w:t>
      </w:r>
    </w:p>
    <w:p w14:paraId="5991997E" w14:textId="77777777" w:rsidR="00520DE9" w:rsidRPr="00520DE9" w:rsidRDefault="00520DE9" w:rsidP="00520DE9">
      <w:pPr>
        <w:pStyle w:val="Heading2"/>
        <w:rPr>
          <w:lang w:eastAsia="ko-KR"/>
        </w:rPr>
      </w:pPr>
      <w:bookmarkStart w:id="353" w:name="_Toc26346400"/>
      <w:bookmarkStart w:id="354" w:name="_Toc26346613"/>
      <w:bookmarkStart w:id="355" w:name="_Toc26773883"/>
      <w:bookmarkStart w:id="356" w:name="_Toc31192320"/>
      <w:bookmarkStart w:id="357" w:name="_Toc31192480"/>
      <w:bookmarkStart w:id="358" w:name="_Toc31192971"/>
      <w:bookmarkStart w:id="359" w:name="_Toc31616150"/>
      <w:bookmarkStart w:id="360" w:name="_Toc31616212"/>
      <w:bookmarkStart w:id="361" w:name="_Toc31616288"/>
      <w:bookmarkStart w:id="362" w:name="_Toc31616364"/>
      <w:bookmarkStart w:id="363" w:name="_Toc43317235"/>
      <w:bookmarkStart w:id="364" w:name="_Toc43374707"/>
      <w:bookmarkStart w:id="365" w:name="_Toc43375168"/>
      <w:bookmarkStart w:id="366" w:name="_Toc43801692"/>
      <w:bookmarkStart w:id="367" w:name="_Toc43805958"/>
      <w:bookmarkStart w:id="368" w:name="_Toc43806265"/>
      <w:bookmarkStart w:id="369" w:name="_Toc50466794"/>
      <w:bookmarkStart w:id="370" w:name="_Toc50468138"/>
      <w:bookmarkStart w:id="371" w:name="_Toc50468408"/>
      <w:bookmarkStart w:id="372" w:name="_Toc50468679"/>
      <w:bookmarkStart w:id="373" w:name="_Toc50630560"/>
      <w:bookmarkStart w:id="374" w:name="_Toc54943909"/>
      <w:r w:rsidRPr="00520DE9">
        <w:rPr>
          <w:lang w:eastAsia="ko-KR"/>
        </w:rPr>
        <w:t>5.4</w:t>
      </w:r>
      <w:r w:rsidRPr="00520DE9">
        <w:rPr>
          <w:lang w:eastAsia="ko-KR"/>
        </w:rPr>
        <w:tab/>
        <w:t>Key Issue #4: Consecutive traffic steering in different N6-LAN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41BA5901" w14:textId="77777777" w:rsidR="00520DE9" w:rsidRPr="00520DE9" w:rsidRDefault="00520DE9" w:rsidP="00520DE9">
      <w:pPr>
        <w:pStyle w:val="Heading3"/>
        <w:rPr>
          <w:lang w:eastAsia="ko-KR"/>
        </w:rPr>
      </w:pPr>
      <w:bookmarkStart w:id="375" w:name="_Toc26346401"/>
      <w:bookmarkStart w:id="376" w:name="_Toc26346614"/>
      <w:bookmarkStart w:id="377" w:name="_Toc26773884"/>
      <w:bookmarkStart w:id="378" w:name="_Toc31192321"/>
      <w:bookmarkStart w:id="379" w:name="_Toc31192481"/>
      <w:bookmarkStart w:id="380" w:name="_Toc31192972"/>
      <w:bookmarkStart w:id="381" w:name="_Toc31616151"/>
      <w:bookmarkStart w:id="382" w:name="_Toc31616213"/>
      <w:bookmarkStart w:id="383" w:name="_Toc31616289"/>
      <w:bookmarkStart w:id="384" w:name="_Toc31616365"/>
      <w:bookmarkStart w:id="385" w:name="_Toc43317236"/>
      <w:bookmarkStart w:id="386" w:name="_Toc43374708"/>
      <w:bookmarkStart w:id="387" w:name="_Toc43375169"/>
      <w:bookmarkStart w:id="388" w:name="_Toc43801693"/>
      <w:bookmarkStart w:id="389" w:name="_Toc43805959"/>
      <w:bookmarkStart w:id="390" w:name="_Toc43806266"/>
      <w:bookmarkStart w:id="391" w:name="_Toc50466795"/>
      <w:bookmarkStart w:id="392" w:name="_Toc50468139"/>
      <w:bookmarkStart w:id="393" w:name="_Toc50468409"/>
      <w:bookmarkStart w:id="394" w:name="_Toc50468680"/>
      <w:bookmarkStart w:id="395" w:name="_Toc50630561"/>
      <w:bookmarkStart w:id="396" w:name="_Toc54943910"/>
      <w:r w:rsidRPr="00520DE9">
        <w:rPr>
          <w:lang w:eastAsia="ko-KR"/>
        </w:rPr>
        <w:t>5.4.1</w:t>
      </w:r>
      <w:r w:rsidRPr="00520DE9">
        <w:rPr>
          <w:lang w:eastAsia="ko-KR"/>
        </w:rPr>
        <w:tab/>
        <w:t>Description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24F55A39" w14:textId="77777777" w:rsidR="00520DE9" w:rsidRPr="00520DE9" w:rsidRDefault="00520DE9" w:rsidP="00520DE9">
      <w:pPr>
        <w:pStyle w:val="NO"/>
      </w:pPr>
      <w:r w:rsidRPr="00520DE9">
        <w:t>NOTE:</w:t>
      </w:r>
      <w:r w:rsidRPr="00520DE9">
        <w:tab/>
        <w:t>This key issue is not addressed within Rel-17 timeframe.</w:t>
      </w:r>
    </w:p>
    <w:p w14:paraId="739314E5" w14:textId="77777777"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14:paraId="4F2C68BF" w14:textId="77777777"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77777777"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14:paraId="7E3E35F3" w14:textId="77777777"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14:paraId="33A895D4" w14:textId="77777777"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14:paraId="462A34CA" w14:textId="77777777" w:rsidR="00520DE9" w:rsidRPr="00520DE9" w:rsidRDefault="00520DE9" w:rsidP="00520DE9">
      <w:pPr>
        <w:rPr>
          <w:lang w:eastAsia="ko-KR"/>
        </w:rPr>
      </w:pPr>
      <w:r w:rsidRPr="00520DE9">
        <w:rPr>
          <w:lang w:eastAsia="ko-KR"/>
        </w:rPr>
        <w:t>Solutions defined for this key issue should consider:</w:t>
      </w:r>
    </w:p>
    <w:p w14:paraId="5C37F62F"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14:paraId="69EC49E1"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14:paraId="28DB30A7" w14:textId="77777777" w:rsidR="00520DE9" w:rsidRPr="00520DE9" w:rsidRDefault="00520DE9" w:rsidP="00520DE9">
      <w:pPr>
        <w:pStyle w:val="Heading2"/>
        <w:rPr>
          <w:lang w:eastAsia="ko-KR"/>
        </w:rPr>
      </w:pPr>
      <w:bookmarkStart w:id="397" w:name="_Toc26346402"/>
      <w:bookmarkStart w:id="398" w:name="_Toc26346615"/>
      <w:bookmarkStart w:id="399" w:name="_Toc26773885"/>
      <w:bookmarkStart w:id="400" w:name="_Toc31192322"/>
      <w:bookmarkStart w:id="401" w:name="_Toc31192482"/>
      <w:bookmarkStart w:id="402" w:name="_Toc31192973"/>
      <w:bookmarkStart w:id="403" w:name="_Toc31616152"/>
      <w:bookmarkStart w:id="404" w:name="_Toc31616214"/>
      <w:bookmarkStart w:id="405" w:name="_Toc31616290"/>
      <w:bookmarkStart w:id="406" w:name="_Toc31616366"/>
      <w:bookmarkStart w:id="407" w:name="_Toc43317237"/>
      <w:bookmarkStart w:id="408" w:name="_Toc43374709"/>
      <w:bookmarkStart w:id="409" w:name="_Toc43375170"/>
      <w:bookmarkStart w:id="410" w:name="_Toc43801694"/>
      <w:bookmarkStart w:id="411" w:name="_Toc43805960"/>
      <w:bookmarkStart w:id="412" w:name="_Toc43806267"/>
      <w:bookmarkStart w:id="413" w:name="_Toc50466796"/>
      <w:bookmarkStart w:id="414" w:name="_Toc50468140"/>
      <w:bookmarkStart w:id="415" w:name="_Toc50468410"/>
      <w:bookmarkStart w:id="416" w:name="_Toc50468681"/>
      <w:bookmarkStart w:id="417" w:name="_Toc50630562"/>
      <w:bookmarkStart w:id="418" w:name="_Toc54943911"/>
      <w:r w:rsidRPr="00520DE9">
        <w:rPr>
          <w:lang w:eastAsia="ko-KR"/>
        </w:rPr>
        <w:lastRenderedPageBreak/>
        <w:t>5.5</w:t>
      </w:r>
      <w:r w:rsidRPr="00520DE9">
        <w:rPr>
          <w:lang w:eastAsia="ko-KR"/>
        </w:rPr>
        <w:tab/>
        <w:t>Key Issue #5: Activating the traffic routing towards Local Data Network per AF request</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7BE6506E" w14:textId="77777777" w:rsidR="00520DE9" w:rsidRPr="00520DE9" w:rsidRDefault="00520DE9" w:rsidP="00520DE9">
      <w:pPr>
        <w:pStyle w:val="Heading3"/>
        <w:rPr>
          <w:lang w:eastAsia="ko-KR"/>
        </w:rPr>
      </w:pPr>
      <w:bookmarkStart w:id="419" w:name="_Toc26346403"/>
      <w:bookmarkStart w:id="420" w:name="_Toc26346616"/>
      <w:bookmarkStart w:id="421" w:name="_Toc26773886"/>
      <w:bookmarkStart w:id="422" w:name="_Toc31192323"/>
      <w:bookmarkStart w:id="423" w:name="_Toc31192483"/>
      <w:bookmarkStart w:id="424" w:name="_Toc31192974"/>
      <w:bookmarkStart w:id="425" w:name="_Toc31616153"/>
      <w:bookmarkStart w:id="426" w:name="_Toc31616215"/>
      <w:bookmarkStart w:id="427" w:name="_Toc31616291"/>
      <w:bookmarkStart w:id="428" w:name="_Toc31616367"/>
      <w:bookmarkStart w:id="429" w:name="_Toc43317238"/>
      <w:bookmarkStart w:id="430" w:name="_Toc43374710"/>
      <w:bookmarkStart w:id="431" w:name="_Toc43375171"/>
      <w:bookmarkStart w:id="432" w:name="_Toc43801695"/>
      <w:bookmarkStart w:id="433" w:name="_Toc43805961"/>
      <w:bookmarkStart w:id="434" w:name="_Toc43806268"/>
      <w:bookmarkStart w:id="435" w:name="_Toc50466797"/>
      <w:bookmarkStart w:id="436" w:name="_Toc50468141"/>
      <w:bookmarkStart w:id="437" w:name="_Toc50468411"/>
      <w:bookmarkStart w:id="438" w:name="_Toc50468682"/>
      <w:bookmarkStart w:id="439" w:name="_Toc50630563"/>
      <w:bookmarkStart w:id="440" w:name="_Toc54943912"/>
      <w:r w:rsidRPr="00520DE9">
        <w:rPr>
          <w:lang w:eastAsia="ko-KR"/>
        </w:rPr>
        <w:t>5.5.1</w:t>
      </w:r>
      <w:r w:rsidRPr="00520DE9">
        <w:rPr>
          <w:lang w:eastAsia="ko-KR"/>
        </w:rPr>
        <w:tab/>
        <w:t>Description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4DA87D07" w14:textId="77777777"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520DE9" w:rsidRDefault="00520DE9" w:rsidP="00520DE9">
      <w:pPr>
        <w:rPr>
          <w:lang w:eastAsia="ko-KR"/>
        </w:rPr>
      </w:pPr>
      <w:r w:rsidRPr="00520DE9">
        <w:rPr>
          <w:lang w:eastAsia="ko-KR"/>
        </w:rPr>
        <w:t>The key issue aims at studying the following:</w:t>
      </w:r>
    </w:p>
    <w:p w14:paraId="5AA5E95A" w14:textId="77777777"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14:paraId="29F602A7" w14:textId="77777777"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520DE9" w:rsidRDefault="00520DE9" w:rsidP="00520DE9">
      <w:pPr>
        <w:pStyle w:val="Heading2"/>
        <w:rPr>
          <w:lang w:eastAsia="ko-KR"/>
        </w:rPr>
      </w:pPr>
      <w:bookmarkStart w:id="441" w:name="_Toc26346404"/>
      <w:bookmarkStart w:id="442" w:name="_Toc26346617"/>
      <w:bookmarkStart w:id="443" w:name="_Toc26773887"/>
      <w:bookmarkStart w:id="444" w:name="_Toc31192324"/>
      <w:bookmarkStart w:id="445" w:name="_Toc31192484"/>
      <w:bookmarkStart w:id="446" w:name="_Toc31192975"/>
      <w:bookmarkStart w:id="447" w:name="_Toc31616154"/>
      <w:bookmarkStart w:id="448" w:name="_Toc31616216"/>
      <w:bookmarkStart w:id="449" w:name="_Toc31616292"/>
      <w:bookmarkStart w:id="450" w:name="_Toc31616368"/>
      <w:bookmarkStart w:id="451" w:name="_Toc43317239"/>
      <w:bookmarkStart w:id="452" w:name="_Toc43374711"/>
      <w:bookmarkStart w:id="453" w:name="_Toc43375172"/>
      <w:bookmarkStart w:id="454" w:name="_Toc43801696"/>
      <w:bookmarkStart w:id="455" w:name="_Toc43805962"/>
      <w:bookmarkStart w:id="456" w:name="_Toc43806269"/>
      <w:bookmarkStart w:id="457" w:name="_Toc50466798"/>
      <w:bookmarkStart w:id="458" w:name="_Toc50468142"/>
      <w:bookmarkStart w:id="459" w:name="_Toc50468412"/>
      <w:bookmarkStart w:id="460" w:name="_Toc50468683"/>
      <w:bookmarkStart w:id="461" w:name="_Toc50630564"/>
      <w:bookmarkStart w:id="462" w:name="_Toc54943913"/>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264"/>
      <w:bookmarkEnd w:id="265"/>
      <w:r w:rsidRPr="00520DE9">
        <w:t>&lt;</w:t>
      </w:r>
      <w:r w:rsidRPr="00520DE9">
        <w:rPr>
          <w:rFonts w:hint="eastAsia"/>
          <w:lang w:eastAsia="ko-KR"/>
        </w:rPr>
        <w:t>Key Issue</w:t>
      </w:r>
      <w:r w:rsidRPr="00520DE9">
        <w:t xml:space="preserve"> Title&gt;</w:t>
      </w:r>
      <w:bookmarkEnd w:id="266"/>
      <w:bookmarkEnd w:id="267"/>
      <w:bookmarkEnd w:id="268"/>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27037C0E" w14:textId="77777777" w:rsidR="00520DE9" w:rsidRPr="00520DE9" w:rsidRDefault="00520DE9" w:rsidP="00520DE9">
      <w:pPr>
        <w:pStyle w:val="Heading3"/>
      </w:pPr>
      <w:bookmarkStart w:id="463" w:name="_Toc23255033"/>
      <w:bookmarkStart w:id="464" w:name="_Toc26346405"/>
      <w:bookmarkStart w:id="465" w:name="_Toc26346618"/>
      <w:bookmarkStart w:id="466" w:name="_Toc26773888"/>
      <w:bookmarkStart w:id="467" w:name="_Toc31192325"/>
      <w:bookmarkStart w:id="468" w:name="_Toc31192485"/>
      <w:bookmarkStart w:id="469" w:name="_Toc31192976"/>
      <w:bookmarkStart w:id="470" w:name="_Toc31616155"/>
      <w:bookmarkStart w:id="471" w:name="_Toc31616217"/>
      <w:bookmarkStart w:id="472" w:name="_Toc31616293"/>
      <w:bookmarkStart w:id="473" w:name="_Toc31616369"/>
      <w:bookmarkStart w:id="474" w:name="_Toc43317240"/>
      <w:bookmarkStart w:id="475" w:name="_Toc43374712"/>
      <w:bookmarkStart w:id="476" w:name="_Toc43375173"/>
      <w:bookmarkStart w:id="477" w:name="_Toc43801697"/>
      <w:bookmarkStart w:id="478" w:name="_Toc43805963"/>
      <w:bookmarkStart w:id="479" w:name="_Toc43806270"/>
      <w:bookmarkStart w:id="480" w:name="_Toc50466799"/>
      <w:bookmarkStart w:id="481" w:name="_Toc50468143"/>
      <w:bookmarkStart w:id="482" w:name="_Toc50468413"/>
      <w:bookmarkStart w:id="483" w:name="_Toc50468684"/>
      <w:bookmarkStart w:id="484" w:name="_Toc50630565"/>
      <w:bookmarkStart w:id="485" w:name="_Toc54943914"/>
      <w:r w:rsidRPr="00520DE9">
        <w:t>5.X.1</w:t>
      </w:r>
      <w:r w:rsidRPr="00520DE9">
        <w:tab/>
        <w:t>Description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BBAF08A" w14:textId="073E3CE1"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355D16">
        <w:t xml:space="preserve"> </w:t>
      </w:r>
      <w:r w:rsidR="00520DE9" w:rsidRPr="00520DE9">
        <w:t>provides a description of the key issue.</w:t>
      </w:r>
    </w:p>
    <w:p w14:paraId="5DAAB499" w14:textId="77777777" w:rsidR="00520DE9" w:rsidRPr="00520DE9" w:rsidRDefault="00520DE9" w:rsidP="00355D16">
      <w:pPr>
        <w:rPr>
          <w:lang w:eastAsia="ko-KR"/>
        </w:rPr>
      </w:pPr>
    </w:p>
    <w:p w14:paraId="78DF42F2" w14:textId="77777777" w:rsidR="00520DE9" w:rsidRPr="00520DE9" w:rsidRDefault="00520DE9" w:rsidP="00520DE9">
      <w:pPr>
        <w:pStyle w:val="Heading1"/>
      </w:pPr>
      <w:bookmarkStart w:id="486" w:name="_Toc23255034"/>
      <w:bookmarkStart w:id="487" w:name="_Toc26346406"/>
      <w:bookmarkStart w:id="488" w:name="_Toc26346619"/>
      <w:bookmarkStart w:id="489" w:name="_Toc26773889"/>
      <w:bookmarkStart w:id="490" w:name="_Toc31192326"/>
      <w:bookmarkStart w:id="491" w:name="_Toc31192486"/>
      <w:bookmarkStart w:id="492" w:name="_Toc31192977"/>
      <w:bookmarkStart w:id="493" w:name="_Toc31616156"/>
      <w:bookmarkStart w:id="494" w:name="_Toc31616218"/>
      <w:bookmarkStart w:id="495" w:name="_Toc31616294"/>
      <w:bookmarkStart w:id="496" w:name="_Toc31616370"/>
      <w:bookmarkStart w:id="497" w:name="_Toc43317241"/>
      <w:bookmarkStart w:id="498" w:name="_Toc43374713"/>
      <w:bookmarkStart w:id="499" w:name="_Toc43375174"/>
      <w:bookmarkStart w:id="500" w:name="_Toc43801698"/>
      <w:bookmarkStart w:id="501" w:name="_Toc43805964"/>
      <w:bookmarkStart w:id="502" w:name="_Toc43806271"/>
      <w:bookmarkStart w:id="503" w:name="_Toc50466800"/>
      <w:bookmarkStart w:id="504" w:name="_Toc50468144"/>
      <w:bookmarkStart w:id="505" w:name="_Toc50468414"/>
      <w:bookmarkStart w:id="506" w:name="_Toc50468685"/>
      <w:bookmarkStart w:id="507" w:name="_Toc50630566"/>
      <w:bookmarkStart w:id="508" w:name="_Toc54943915"/>
      <w:r w:rsidRPr="00520DE9">
        <w:t>6</w:t>
      </w:r>
      <w:r w:rsidRPr="00520DE9">
        <w:tab/>
        <w:t>Solutions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2818374D" w14:textId="77777777" w:rsidR="00520DE9" w:rsidRPr="00520DE9" w:rsidRDefault="00520DE9" w:rsidP="00520DE9">
      <w:pPr>
        <w:pStyle w:val="Heading2"/>
        <w:rPr>
          <w:lang w:eastAsia="zh-CN"/>
        </w:rPr>
      </w:pPr>
      <w:bookmarkStart w:id="509" w:name="_Toc23255035"/>
      <w:bookmarkStart w:id="510" w:name="_Toc26346407"/>
      <w:bookmarkStart w:id="511" w:name="_Toc26346620"/>
      <w:bookmarkStart w:id="512" w:name="_Toc26773890"/>
      <w:bookmarkStart w:id="513" w:name="_Toc31192327"/>
      <w:bookmarkStart w:id="514" w:name="_Toc31192487"/>
      <w:bookmarkStart w:id="515" w:name="_Toc31192978"/>
      <w:bookmarkStart w:id="516" w:name="_Toc31616157"/>
      <w:bookmarkStart w:id="517" w:name="_Toc31616219"/>
      <w:bookmarkStart w:id="518" w:name="_Toc31616295"/>
      <w:bookmarkStart w:id="519" w:name="_Toc31616371"/>
      <w:bookmarkStart w:id="520" w:name="_Toc43317242"/>
      <w:bookmarkStart w:id="521" w:name="_Toc43374714"/>
      <w:bookmarkStart w:id="522" w:name="_Toc43375175"/>
      <w:bookmarkStart w:id="523" w:name="_Toc43801699"/>
      <w:bookmarkStart w:id="524" w:name="_Toc43805965"/>
      <w:bookmarkStart w:id="525" w:name="_Toc43806272"/>
      <w:bookmarkStart w:id="526" w:name="_Toc50466801"/>
      <w:bookmarkStart w:id="527" w:name="_Toc50468145"/>
      <w:bookmarkStart w:id="528" w:name="_Toc50468415"/>
      <w:bookmarkStart w:id="529" w:name="_Toc50468686"/>
      <w:bookmarkStart w:id="530" w:name="_Toc50630567"/>
      <w:bookmarkStart w:id="531" w:name="_Toc54943916"/>
      <w:r w:rsidRPr="00520DE9">
        <w:rPr>
          <w:lang w:eastAsia="zh-CN"/>
        </w:rPr>
        <w:t>6.0</w:t>
      </w:r>
      <w:r w:rsidRPr="00520DE9">
        <w:rPr>
          <w:lang w:eastAsia="zh-CN"/>
        </w:rPr>
        <w:tab/>
        <w:t>Mapping of Solutions to Key Issues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40E4257" w14:textId="10141DF5" w:rsidR="00520DE9" w:rsidRDefault="00520DE9" w:rsidP="00520DE9">
      <w:pPr>
        <w:pStyle w:val="TH"/>
        <w:rPr>
          <w:lang w:eastAsia="zh-CN"/>
        </w:rPr>
      </w:pPr>
      <w:r w:rsidRPr="00520DE9">
        <w:rPr>
          <w:lang w:eastAsia="zh-CN"/>
        </w:rPr>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14:paraId="2D033576" w14:textId="77777777" w:rsidTr="00355D16">
        <w:trPr>
          <w:tblHeader/>
        </w:trPr>
        <w:tc>
          <w:tcPr>
            <w:tcW w:w="6799" w:type="dxa"/>
            <w:tcBorders>
              <w:bottom w:val="nil"/>
            </w:tcBorders>
          </w:tcPr>
          <w:p w14:paraId="63D5C852" w14:textId="16A7FA9A" w:rsidR="00355D16" w:rsidRDefault="00355D16" w:rsidP="00355D16">
            <w:pPr>
              <w:pStyle w:val="TAH"/>
              <w:rPr>
                <w:lang w:eastAsia="zh-CN"/>
              </w:rPr>
            </w:pPr>
            <w:r w:rsidRPr="00520DE9">
              <w:t>Solutions</w:t>
            </w:r>
          </w:p>
        </w:tc>
        <w:tc>
          <w:tcPr>
            <w:tcW w:w="2832" w:type="dxa"/>
            <w:gridSpan w:val="4"/>
          </w:tcPr>
          <w:p w14:paraId="746A4C6F" w14:textId="30B3B6D4" w:rsidR="00355D16" w:rsidRDefault="00355D16" w:rsidP="00355D16">
            <w:pPr>
              <w:pStyle w:val="TAH"/>
              <w:rPr>
                <w:lang w:eastAsia="zh-CN"/>
              </w:rPr>
            </w:pPr>
            <w:r w:rsidRPr="00520DE9">
              <w:t>Key Issues</w:t>
            </w:r>
          </w:p>
        </w:tc>
      </w:tr>
      <w:tr w:rsidR="00355D16" w14:paraId="2EB0E6B3" w14:textId="77777777" w:rsidTr="00355D16">
        <w:trPr>
          <w:tblHeader/>
        </w:trPr>
        <w:tc>
          <w:tcPr>
            <w:tcW w:w="6799" w:type="dxa"/>
            <w:tcBorders>
              <w:top w:val="nil"/>
            </w:tcBorders>
          </w:tcPr>
          <w:p w14:paraId="6F26C283" w14:textId="77777777" w:rsidR="00355D16" w:rsidRDefault="00355D16" w:rsidP="00355D16">
            <w:pPr>
              <w:pStyle w:val="TAH"/>
              <w:rPr>
                <w:lang w:eastAsia="zh-CN"/>
              </w:rPr>
            </w:pPr>
          </w:p>
        </w:tc>
        <w:tc>
          <w:tcPr>
            <w:tcW w:w="709" w:type="dxa"/>
          </w:tcPr>
          <w:p w14:paraId="3D0102D7" w14:textId="1C78900B" w:rsidR="00355D16" w:rsidRDefault="00355D16" w:rsidP="00355D16">
            <w:pPr>
              <w:pStyle w:val="TAH"/>
              <w:rPr>
                <w:lang w:eastAsia="zh-CN"/>
              </w:rPr>
            </w:pPr>
            <w:r w:rsidRPr="00770EF6">
              <w:rPr>
                <w:rFonts w:hint="eastAsia"/>
              </w:rPr>
              <w:t>1</w:t>
            </w:r>
          </w:p>
        </w:tc>
        <w:tc>
          <w:tcPr>
            <w:tcW w:w="709" w:type="dxa"/>
          </w:tcPr>
          <w:p w14:paraId="6AD6D7A2" w14:textId="583AAE7E" w:rsidR="00355D16" w:rsidRDefault="00355D16" w:rsidP="00355D16">
            <w:pPr>
              <w:pStyle w:val="TAH"/>
              <w:rPr>
                <w:lang w:eastAsia="zh-CN"/>
              </w:rPr>
            </w:pPr>
            <w:r w:rsidRPr="00770EF6">
              <w:rPr>
                <w:rFonts w:hint="eastAsia"/>
              </w:rPr>
              <w:t>2</w:t>
            </w:r>
          </w:p>
        </w:tc>
        <w:tc>
          <w:tcPr>
            <w:tcW w:w="709" w:type="dxa"/>
          </w:tcPr>
          <w:p w14:paraId="4F1B4069" w14:textId="5E44EFF6" w:rsidR="00355D16" w:rsidRDefault="00355D16" w:rsidP="00355D16">
            <w:pPr>
              <w:pStyle w:val="TAH"/>
              <w:rPr>
                <w:lang w:eastAsia="zh-CN"/>
              </w:rPr>
            </w:pPr>
            <w:r w:rsidRPr="00770EF6">
              <w:rPr>
                <w:rFonts w:hint="eastAsia"/>
              </w:rPr>
              <w:t>3</w:t>
            </w:r>
          </w:p>
        </w:tc>
        <w:tc>
          <w:tcPr>
            <w:tcW w:w="705" w:type="dxa"/>
          </w:tcPr>
          <w:p w14:paraId="6382DEF9" w14:textId="15B6A88E" w:rsidR="00355D16" w:rsidRDefault="00355D16" w:rsidP="00355D16">
            <w:pPr>
              <w:pStyle w:val="TAH"/>
              <w:rPr>
                <w:lang w:eastAsia="zh-CN"/>
              </w:rPr>
            </w:pPr>
            <w:r w:rsidRPr="00770EF6">
              <w:rPr>
                <w:rFonts w:hint="eastAsia"/>
              </w:rPr>
              <w:t>5</w:t>
            </w:r>
          </w:p>
        </w:tc>
      </w:tr>
      <w:tr w:rsidR="00355D16" w14:paraId="6D134DAA" w14:textId="77777777" w:rsidTr="00355D16">
        <w:tc>
          <w:tcPr>
            <w:tcW w:w="6799" w:type="dxa"/>
          </w:tcPr>
          <w:p w14:paraId="538F3E9D" w14:textId="636EBF1C" w:rsidR="00355D16" w:rsidRDefault="00355D16" w:rsidP="00355D16">
            <w:pPr>
              <w:pStyle w:val="TAL"/>
              <w:keepNext w:val="0"/>
              <w:keepLines w:val="0"/>
              <w:widowControl w:val="0"/>
              <w:rPr>
                <w:lang w:eastAsia="zh-CN"/>
              </w:rPr>
            </w:pPr>
            <w:r w:rsidRPr="00355D16">
              <w:t>#1: Provisioning URSP configuration to the UE to establish PDU Sessions for edge applications</w:t>
            </w:r>
          </w:p>
        </w:tc>
        <w:tc>
          <w:tcPr>
            <w:tcW w:w="709" w:type="dxa"/>
          </w:tcPr>
          <w:p w14:paraId="3961E1DB" w14:textId="535C12A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B2259B5" w14:textId="77777777" w:rsidR="00355D16" w:rsidRDefault="00355D16" w:rsidP="00355D16">
            <w:pPr>
              <w:pStyle w:val="TAC"/>
              <w:keepNext w:val="0"/>
              <w:keepLines w:val="0"/>
              <w:widowControl w:val="0"/>
              <w:rPr>
                <w:lang w:eastAsia="zh-CN"/>
              </w:rPr>
            </w:pPr>
          </w:p>
        </w:tc>
        <w:tc>
          <w:tcPr>
            <w:tcW w:w="709" w:type="dxa"/>
          </w:tcPr>
          <w:p w14:paraId="6FD87C12" w14:textId="77777777" w:rsidR="00355D16" w:rsidRDefault="00355D16" w:rsidP="00355D16">
            <w:pPr>
              <w:pStyle w:val="TAC"/>
              <w:keepNext w:val="0"/>
              <w:keepLines w:val="0"/>
              <w:widowControl w:val="0"/>
              <w:rPr>
                <w:lang w:eastAsia="zh-CN"/>
              </w:rPr>
            </w:pPr>
          </w:p>
        </w:tc>
        <w:tc>
          <w:tcPr>
            <w:tcW w:w="705" w:type="dxa"/>
          </w:tcPr>
          <w:p w14:paraId="5F1CC08A" w14:textId="77777777" w:rsidR="00355D16" w:rsidRDefault="00355D16" w:rsidP="00355D16">
            <w:pPr>
              <w:pStyle w:val="TAC"/>
              <w:keepNext w:val="0"/>
              <w:keepLines w:val="0"/>
              <w:widowControl w:val="0"/>
              <w:rPr>
                <w:lang w:eastAsia="zh-CN"/>
              </w:rPr>
            </w:pPr>
          </w:p>
        </w:tc>
      </w:tr>
      <w:tr w:rsidR="00355D16" w14:paraId="686958D8" w14:textId="77777777" w:rsidTr="00355D16">
        <w:tc>
          <w:tcPr>
            <w:tcW w:w="6799" w:type="dxa"/>
          </w:tcPr>
          <w:p w14:paraId="1897634E" w14:textId="2AA66F63" w:rsidR="00355D16" w:rsidRDefault="00355D16" w:rsidP="00355D16">
            <w:pPr>
              <w:pStyle w:val="TAL"/>
              <w:keepNext w:val="0"/>
              <w:keepLines w:val="0"/>
              <w:widowControl w:val="0"/>
              <w:rPr>
                <w:lang w:eastAsia="zh-CN"/>
              </w:rPr>
            </w:pPr>
            <w:r w:rsidRPr="00355D16">
              <w:rPr>
                <w:rFonts w:hint="eastAsia"/>
              </w:rPr>
              <w:t>#</w:t>
            </w:r>
            <w:r w:rsidRPr="00355D16">
              <w:t>2: Local DNS based edge server address discovery</w:t>
            </w:r>
          </w:p>
        </w:tc>
        <w:tc>
          <w:tcPr>
            <w:tcW w:w="709" w:type="dxa"/>
          </w:tcPr>
          <w:p w14:paraId="02C95439" w14:textId="0E4438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00B0BA9F" w14:textId="77777777" w:rsidR="00355D16" w:rsidRDefault="00355D16" w:rsidP="00355D16">
            <w:pPr>
              <w:pStyle w:val="TAC"/>
              <w:keepNext w:val="0"/>
              <w:keepLines w:val="0"/>
              <w:widowControl w:val="0"/>
              <w:rPr>
                <w:lang w:eastAsia="zh-CN"/>
              </w:rPr>
            </w:pPr>
          </w:p>
        </w:tc>
        <w:tc>
          <w:tcPr>
            <w:tcW w:w="709" w:type="dxa"/>
          </w:tcPr>
          <w:p w14:paraId="16F403D0" w14:textId="77777777" w:rsidR="00355D16" w:rsidRDefault="00355D16" w:rsidP="00355D16">
            <w:pPr>
              <w:pStyle w:val="TAC"/>
              <w:keepNext w:val="0"/>
              <w:keepLines w:val="0"/>
              <w:widowControl w:val="0"/>
              <w:rPr>
                <w:lang w:eastAsia="zh-CN"/>
              </w:rPr>
            </w:pPr>
          </w:p>
        </w:tc>
        <w:tc>
          <w:tcPr>
            <w:tcW w:w="705" w:type="dxa"/>
          </w:tcPr>
          <w:p w14:paraId="2A4306D1" w14:textId="77777777" w:rsidR="00355D16" w:rsidRDefault="00355D16" w:rsidP="00355D16">
            <w:pPr>
              <w:pStyle w:val="TAC"/>
              <w:keepNext w:val="0"/>
              <w:keepLines w:val="0"/>
              <w:widowControl w:val="0"/>
              <w:rPr>
                <w:lang w:eastAsia="zh-CN"/>
              </w:rPr>
            </w:pPr>
          </w:p>
        </w:tc>
      </w:tr>
      <w:tr w:rsidR="00355D16" w14:paraId="4F3FBE5F" w14:textId="77777777" w:rsidTr="00355D16">
        <w:tc>
          <w:tcPr>
            <w:tcW w:w="6799" w:type="dxa"/>
          </w:tcPr>
          <w:p w14:paraId="083D1051" w14:textId="5B7717A1" w:rsidR="00355D16" w:rsidRPr="00355D16" w:rsidRDefault="00355D16" w:rsidP="00355D16">
            <w:pPr>
              <w:pStyle w:val="TAL"/>
              <w:keepNext w:val="0"/>
              <w:keepLines w:val="0"/>
              <w:widowControl w:val="0"/>
            </w:pPr>
            <w:r w:rsidRPr="00355D16">
              <w:t>#3: DNS AF</w:t>
            </w:r>
          </w:p>
        </w:tc>
        <w:tc>
          <w:tcPr>
            <w:tcW w:w="709" w:type="dxa"/>
          </w:tcPr>
          <w:p w14:paraId="29A79645" w14:textId="6A47E483" w:rsidR="00355D16" w:rsidRDefault="00355D16" w:rsidP="00355D16">
            <w:pPr>
              <w:pStyle w:val="TAC"/>
              <w:keepNext w:val="0"/>
              <w:keepLines w:val="0"/>
              <w:widowControl w:val="0"/>
              <w:rPr>
                <w:lang w:eastAsia="zh-CN"/>
              </w:rPr>
            </w:pPr>
            <w:r w:rsidRPr="00770EF6">
              <w:t>X</w:t>
            </w:r>
          </w:p>
        </w:tc>
        <w:tc>
          <w:tcPr>
            <w:tcW w:w="709" w:type="dxa"/>
          </w:tcPr>
          <w:p w14:paraId="1D3C9A4D" w14:textId="77777777" w:rsidR="00355D16" w:rsidRDefault="00355D16" w:rsidP="00355D16">
            <w:pPr>
              <w:pStyle w:val="TAC"/>
              <w:keepNext w:val="0"/>
              <w:keepLines w:val="0"/>
              <w:widowControl w:val="0"/>
              <w:rPr>
                <w:lang w:eastAsia="zh-CN"/>
              </w:rPr>
            </w:pPr>
          </w:p>
        </w:tc>
        <w:tc>
          <w:tcPr>
            <w:tcW w:w="709" w:type="dxa"/>
          </w:tcPr>
          <w:p w14:paraId="38F84F85" w14:textId="77777777" w:rsidR="00355D16" w:rsidRDefault="00355D16" w:rsidP="00355D16">
            <w:pPr>
              <w:pStyle w:val="TAC"/>
              <w:keepNext w:val="0"/>
              <w:keepLines w:val="0"/>
              <w:widowControl w:val="0"/>
              <w:rPr>
                <w:lang w:eastAsia="zh-CN"/>
              </w:rPr>
            </w:pPr>
          </w:p>
        </w:tc>
        <w:tc>
          <w:tcPr>
            <w:tcW w:w="705" w:type="dxa"/>
          </w:tcPr>
          <w:p w14:paraId="290F6919" w14:textId="77777777" w:rsidR="00355D16" w:rsidRDefault="00355D16" w:rsidP="00355D16">
            <w:pPr>
              <w:pStyle w:val="TAC"/>
              <w:keepNext w:val="0"/>
              <w:keepLines w:val="0"/>
              <w:widowControl w:val="0"/>
              <w:rPr>
                <w:lang w:eastAsia="zh-CN"/>
              </w:rPr>
            </w:pPr>
          </w:p>
        </w:tc>
      </w:tr>
      <w:tr w:rsidR="00355D16" w14:paraId="53F556EB" w14:textId="77777777" w:rsidTr="00355D16">
        <w:tc>
          <w:tcPr>
            <w:tcW w:w="6799" w:type="dxa"/>
          </w:tcPr>
          <w:p w14:paraId="48987F9C" w14:textId="06144D31" w:rsidR="00355D16" w:rsidRPr="00355D16" w:rsidRDefault="00355D16" w:rsidP="00355D16">
            <w:pPr>
              <w:pStyle w:val="TAL"/>
              <w:keepNext w:val="0"/>
              <w:keepLines w:val="0"/>
              <w:widowControl w:val="0"/>
            </w:pPr>
            <w:r w:rsidRPr="00355D16">
              <w:rPr>
                <w:rFonts w:hint="eastAsia"/>
              </w:rPr>
              <w:t>#</w:t>
            </w:r>
            <w:r w:rsidRPr="00355D16">
              <w:t>4: Providing the DNS authoritative server with IP addressing information about where the UE is located</w:t>
            </w:r>
          </w:p>
        </w:tc>
        <w:tc>
          <w:tcPr>
            <w:tcW w:w="709" w:type="dxa"/>
          </w:tcPr>
          <w:p w14:paraId="1D6450C7" w14:textId="6316535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C7B9240" w14:textId="77777777" w:rsidR="00355D16" w:rsidRDefault="00355D16" w:rsidP="00355D16">
            <w:pPr>
              <w:pStyle w:val="TAC"/>
              <w:keepNext w:val="0"/>
              <w:keepLines w:val="0"/>
              <w:widowControl w:val="0"/>
              <w:rPr>
                <w:lang w:eastAsia="zh-CN"/>
              </w:rPr>
            </w:pPr>
          </w:p>
        </w:tc>
        <w:tc>
          <w:tcPr>
            <w:tcW w:w="709" w:type="dxa"/>
          </w:tcPr>
          <w:p w14:paraId="1BA65E52" w14:textId="77777777" w:rsidR="00355D16" w:rsidRDefault="00355D16" w:rsidP="00355D16">
            <w:pPr>
              <w:pStyle w:val="TAC"/>
              <w:keepNext w:val="0"/>
              <w:keepLines w:val="0"/>
              <w:widowControl w:val="0"/>
              <w:rPr>
                <w:lang w:eastAsia="zh-CN"/>
              </w:rPr>
            </w:pPr>
          </w:p>
        </w:tc>
        <w:tc>
          <w:tcPr>
            <w:tcW w:w="705" w:type="dxa"/>
          </w:tcPr>
          <w:p w14:paraId="587D24B0" w14:textId="77777777" w:rsidR="00355D16" w:rsidRDefault="00355D16" w:rsidP="00355D16">
            <w:pPr>
              <w:pStyle w:val="TAC"/>
              <w:keepNext w:val="0"/>
              <w:keepLines w:val="0"/>
              <w:widowControl w:val="0"/>
              <w:rPr>
                <w:lang w:eastAsia="zh-CN"/>
              </w:rPr>
            </w:pPr>
          </w:p>
        </w:tc>
      </w:tr>
      <w:tr w:rsidR="00355D16" w14:paraId="5B184EAE" w14:textId="77777777" w:rsidTr="00355D16">
        <w:tc>
          <w:tcPr>
            <w:tcW w:w="6799" w:type="dxa"/>
          </w:tcPr>
          <w:p w14:paraId="78086058" w14:textId="4E8F5F26" w:rsidR="00355D16" w:rsidRPr="00355D16" w:rsidRDefault="00355D16" w:rsidP="00355D16">
            <w:pPr>
              <w:pStyle w:val="TAL"/>
              <w:keepNext w:val="0"/>
              <w:keepLines w:val="0"/>
              <w:widowControl w:val="0"/>
            </w:pPr>
            <w:r w:rsidRPr="00355D16">
              <w:t>#5: Server Discovery using DNS, IP Routing and URSP</w:t>
            </w:r>
          </w:p>
        </w:tc>
        <w:tc>
          <w:tcPr>
            <w:tcW w:w="709" w:type="dxa"/>
          </w:tcPr>
          <w:p w14:paraId="746519E9" w14:textId="6A8779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659FE8EB" w14:textId="77777777" w:rsidR="00355D16" w:rsidRDefault="00355D16" w:rsidP="00355D16">
            <w:pPr>
              <w:pStyle w:val="TAC"/>
              <w:keepNext w:val="0"/>
              <w:keepLines w:val="0"/>
              <w:widowControl w:val="0"/>
              <w:rPr>
                <w:lang w:eastAsia="zh-CN"/>
              </w:rPr>
            </w:pPr>
          </w:p>
        </w:tc>
        <w:tc>
          <w:tcPr>
            <w:tcW w:w="709" w:type="dxa"/>
          </w:tcPr>
          <w:p w14:paraId="42B76127" w14:textId="77777777" w:rsidR="00355D16" w:rsidRDefault="00355D16" w:rsidP="00355D16">
            <w:pPr>
              <w:pStyle w:val="TAC"/>
              <w:keepNext w:val="0"/>
              <w:keepLines w:val="0"/>
              <w:widowControl w:val="0"/>
              <w:rPr>
                <w:lang w:eastAsia="zh-CN"/>
              </w:rPr>
            </w:pPr>
          </w:p>
        </w:tc>
        <w:tc>
          <w:tcPr>
            <w:tcW w:w="705" w:type="dxa"/>
          </w:tcPr>
          <w:p w14:paraId="1016F095" w14:textId="77777777" w:rsidR="00355D16" w:rsidRDefault="00355D16" w:rsidP="00355D16">
            <w:pPr>
              <w:pStyle w:val="TAC"/>
              <w:keepNext w:val="0"/>
              <w:keepLines w:val="0"/>
              <w:widowControl w:val="0"/>
              <w:rPr>
                <w:lang w:eastAsia="zh-CN"/>
              </w:rPr>
            </w:pPr>
          </w:p>
        </w:tc>
      </w:tr>
      <w:tr w:rsidR="00355D16" w14:paraId="53BC0983" w14:textId="77777777" w:rsidTr="00355D16">
        <w:tc>
          <w:tcPr>
            <w:tcW w:w="6799" w:type="dxa"/>
          </w:tcPr>
          <w:p w14:paraId="3B775E2E" w14:textId="6FC5D82E" w:rsidR="00355D16" w:rsidRPr="00355D16" w:rsidRDefault="00355D16" w:rsidP="00355D16">
            <w:pPr>
              <w:pStyle w:val="TAL"/>
              <w:keepNext w:val="0"/>
              <w:keepLines w:val="0"/>
              <w:widowControl w:val="0"/>
            </w:pPr>
            <w:r w:rsidRPr="00355D16">
              <w:t>#6: Discovery of EAS based on DNS</w:t>
            </w:r>
          </w:p>
        </w:tc>
        <w:tc>
          <w:tcPr>
            <w:tcW w:w="709" w:type="dxa"/>
          </w:tcPr>
          <w:p w14:paraId="6D64D26A" w14:textId="6A5CA28E" w:rsidR="00355D16" w:rsidRDefault="00355D16" w:rsidP="00355D16">
            <w:pPr>
              <w:pStyle w:val="TAC"/>
              <w:keepNext w:val="0"/>
              <w:keepLines w:val="0"/>
              <w:widowControl w:val="0"/>
              <w:rPr>
                <w:lang w:eastAsia="zh-CN"/>
              </w:rPr>
            </w:pPr>
            <w:r w:rsidRPr="00770EF6">
              <w:t>X</w:t>
            </w:r>
          </w:p>
        </w:tc>
        <w:tc>
          <w:tcPr>
            <w:tcW w:w="709" w:type="dxa"/>
          </w:tcPr>
          <w:p w14:paraId="4FE92631" w14:textId="77777777" w:rsidR="00355D16" w:rsidRDefault="00355D16" w:rsidP="00355D16">
            <w:pPr>
              <w:pStyle w:val="TAC"/>
              <w:keepNext w:val="0"/>
              <w:keepLines w:val="0"/>
              <w:widowControl w:val="0"/>
              <w:rPr>
                <w:lang w:eastAsia="zh-CN"/>
              </w:rPr>
            </w:pPr>
          </w:p>
        </w:tc>
        <w:tc>
          <w:tcPr>
            <w:tcW w:w="709" w:type="dxa"/>
          </w:tcPr>
          <w:p w14:paraId="3E6AFF0A" w14:textId="77777777" w:rsidR="00355D16" w:rsidRDefault="00355D16" w:rsidP="00355D16">
            <w:pPr>
              <w:pStyle w:val="TAC"/>
              <w:keepNext w:val="0"/>
              <w:keepLines w:val="0"/>
              <w:widowControl w:val="0"/>
              <w:rPr>
                <w:lang w:eastAsia="zh-CN"/>
              </w:rPr>
            </w:pPr>
          </w:p>
        </w:tc>
        <w:tc>
          <w:tcPr>
            <w:tcW w:w="705" w:type="dxa"/>
          </w:tcPr>
          <w:p w14:paraId="29C70949" w14:textId="77777777" w:rsidR="00355D16" w:rsidRDefault="00355D16" w:rsidP="00355D16">
            <w:pPr>
              <w:pStyle w:val="TAC"/>
              <w:keepNext w:val="0"/>
              <w:keepLines w:val="0"/>
              <w:widowControl w:val="0"/>
              <w:rPr>
                <w:lang w:eastAsia="zh-CN"/>
              </w:rPr>
            </w:pPr>
          </w:p>
        </w:tc>
      </w:tr>
      <w:tr w:rsidR="00355D16" w14:paraId="41A9628A" w14:textId="77777777" w:rsidTr="00355D16">
        <w:tc>
          <w:tcPr>
            <w:tcW w:w="6799" w:type="dxa"/>
          </w:tcPr>
          <w:p w14:paraId="52F4FB52" w14:textId="1A361A2F" w:rsidR="00355D16" w:rsidRPr="00355D16" w:rsidRDefault="00355D16" w:rsidP="00355D16">
            <w:pPr>
              <w:pStyle w:val="TAL"/>
              <w:keepNext w:val="0"/>
              <w:keepLines w:val="0"/>
              <w:widowControl w:val="0"/>
            </w:pPr>
            <w:r w:rsidRPr="00355D16">
              <w:t>#7: SMF/I-SMF selection based on DNAI</w:t>
            </w:r>
          </w:p>
        </w:tc>
        <w:tc>
          <w:tcPr>
            <w:tcW w:w="709" w:type="dxa"/>
          </w:tcPr>
          <w:p w14:paraId="1B5A4C09" w14:textId="7ED503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7223C78A" w14:textId="77777777" w:rsidR="00355D16" w:rsidRDefault="00355D16" w:rsidP="00355D16">
            <w:pPr>
              <w:pStyle w:val="TAC"/>
              <w:keepNext w:val="0"/>
              <w:keepLines w:val="0"/>
              <w:widowControl w:val="0"/>
              <w:rPr>
                <w:lang w:eastAsia="zh-CN"/>
              </w:rPr>
            </w:pPr>
          </w:p>
        </w:tc>
        <w:tc>
          <w:tcPr>
            <w:tcW w:w="709" w:type="dxa"/>
          </w:tcPr>
          <w:p w14:paraId="61AAE3E7" w14:textId="77777777" w:rsidR="00355D16" w:rsidRDefault="00355D16" w:rsidP="00355D16">
            <w:pPr>
              <w:pStyle w:val="TAC"/>
              <w:keepNext w:val="0"/>
              <w:keepLines w:val="0"/>
              <w:widowControl w:val="0"/>
              <w:rPr>
                <w:lang w:eastAsia="zh-CN"/>
              </w:rPr>
            </w:pPr>
          </w:p>
        </w:tc>
        <w:tc>
          <w:tcPr>
            <w:tcW w:w="705" w:type="dxa"/>
          </w:tcPr>
          <w:p w14:paraId="73F60EF9" w14:textId="77777777" w:rsidR="00355D16" w:rsidRDefault="00355D16" w:rsidP="00355D16">
            <w:pPr>
              <w:pStyle w:val="TAC"/>
              <w:keepNext w:val="0"/>
              <w:keepLines w:val="0"/>
              <w:widowControl w:val="0"/>
              <w:rPr>
                <w:lang w:eastAsia="zh-CN"/>
              </w:rPr>
            </w:pPr>
          </w:p>
        </w:tc>
      </w:tr>
      <w:tr w:rsidR="00355D16" w14:paraId="0559D6E0" w14:textId="77777777" w:rsidTr="00355D16">
        <w:tc>
          <w:tcPr>
            <w:tcW w:w="6799" w:type="dxa"/>
          </w:tcPr>
          <w:p w14:paraId="48A8795E" w14:textId="6294F224" w:rsidR="00355D16" w:rsidRPr="00355D16" w:rsidRDefault="00355D16" w:rsidP="00355D16">
            <w:pPr>
              <w:pStyle w:val="TAL"/>
              <w:keepNext w:val="0"/>
              <w:keepLines w:val="0"/>
              <w:widowControl w:val="0"/>
            </w:pPr>
            <w:r w:rsidRPr="00355D16">
              <w:t>#8: Edge Application Server discovery using anycast DNS</w:t>
            </w:r>
          </w:p>
        </w:tc>
        <w:tc>
          <w:tcPr>
            <w:tcW w:w="709" w:type="dxa"/>
          </w:tcPr>
          <w:p w14:paraId="0244F7B9" w14:textId="4CEC28B1" w:rsidR="00355D16" w:rsidRDefault="00355D16" w:rsidP="00355D16">
            <w:pPr>
              <w:pStyle w:val="TAC"/>
              <w:keepNext w:val="0"/>
              <w:keepLines w:val="0"/>
              <w:widowControl w:val="0"/>
              <w:rPr>
                <w:lang w:eastAsia="zh-CN"/>
              </w:rPr>
            </w:pPr>
            <w:r w:rsidRPr="00770EF6">
              <w:rPr>
                <w:rFonts w:hint="eastAsia"/>
              </w:rPr>
              <w:t>X</w:t>
            </w:r>
          </w:p>
        </w:tc>
        <w:tc>
          <w:tcPr>
            <w:tcW w:w="709" w:type="dxa"/>
          </w:tcPr>
          <w:p w14:paraId="2AE02F41" w14:textId="77777777" w:rsidR="00355D16" w:rsidRDefault="00355D16" w:rsidP="00355D16">
            <w:pPr>
              <w:pStyle w:val="TAC"/>
              <w:keepNext w:val="0"/>
              <w:keepLines w:val="0"/>
              <w:widowControl w:val="0"/>
              <w:rPr>
                <w:lang w:eastAsia="zh-CN"/>
              </w:rPr>
            </w:pPr>
          </w:p>
        </w:tc>
        <w:tc>
          <w:tcPr>
            <w:tcW w:w="709" w:type="dxa"/>
          </w:tcPr>
          <w:p w14:paraId="7581892F" w14:textId="77777777" w:rsidR="00355D16" w:rsidRDefault="00355D16" w:rsidP="00355D16">
            <w:pPr>
              <w:pStyle w:val="TAC"/>
              <w:keepNext w:val="0"/>
              <w:keepLines w:val="0"/>
              <w:widowControl w:val="0"/>
              <w:rPr>
                <w:lang w:eastAsia="zh-CN"/>
              </w:rPr>
            </w:pPr>
          </w:p>
        </w:tc>
        <w:tc>
          <w:tcPr>
            <w:tcW w:w="705" w:type="dxa"/>
          </w:tcPr>
          <w:p w14:paraId="0578C63D" w14:textId="77777777" w:rsidR="00355D16" w:rsidRDefault="00355D16" w:rsidP="00355D16">
            <w:pPr>
              <w:pStyle w:val="TAC"/>
              <w:keepNext w:val="0"/>
              <w:keepLines w:val="0"/>
              <w:widowControl w:val="0"/>
              <w:rPr>
                <w:lang w:eastAsia="zh-CN"/>
              </w:rPr>
            </w:pPr>
          </w:p>
        </w:tc>
      </w:tr>
      <w:tr w:rsidR="00355D16" w14:paraId="63817B63" w14:textId="77777777" w:rsidTr="00355D16">
        <w:tc>
          <w:tcPr>
            <w:tcW w:w="6799" w:type="dxa"/>
          </w:tcPr>
          <w:p w14:paraId="5AE00D17" w14:textId="79677847" w:rsidR="00355D16" w:rsidRPr="00355D16" w:rsidRDefault="00355D16" w:rsidP="00355D16">
            <w:pPr>
              <w:pStyle w:val="TAL"/>
              <w:keepNext w:val="0"/>
              <w:keepLines w:val="0"/>
              <w:widowControl w:val="0"/>
            </w:pPr>
            <w:r w:rsidRPr="00355D16">
              <w:t>#9: Assist DNS resolution without connectivity between local and central data network</w:t>
            </w:r>
          </w:p>
        </w:tc>
        <w:tc>
          <w:tcPr>
            <w:tcW w:w="709" w:type="dxa"/>
          </w:tcPr>
          <w:p w14:paraId="60632470" w14:textId="1AE1DD0E" w:rsidR="00355D16" w:rsidRDefault="00355D16" w:rsidP="00355D16">
            <w:pPr>
              <w:pStyle w:val="TAC"/>
              <w:keepNext w:val="0"/>
              <w:keepLines w:val="0"/>
              <w:widowControl w:val="0"/>
              <w:rPr>
                <w:lang w:eastAsia="zh-CN"/>
              </w:rPr>
            </w:pPr>
            <w:r w:rsidRPr="00770EF6">
              <w:t>X</w:t>
            </w:r>
          </w:p>
        </w:tc>
        <w:tc>
          <w:tcPr>
            <w:tcW w:w="709" w:type="dxa"/>
          </w:tcPr>
          <w:p w14:paraId="5679CAE8" w14:textId="77777777" w:rsidR="00355D16" w:rsidRDefault="00355D16" w:rsidP="00355D16">
            <w:pPr>
              <w:pStyle w:val="TAC"/>
              <w:keepNext w:val="0"/>
              <w:keepLines w:val="0"/>
              <w:widowControl w:val="0"/>
              <w:rPr>
                <w:lang w:eastAsia="zh-CN"/>
              </w:rPr>
            </w:pPr>
          </w:p>
        </w:tc>
        <w:tc>
          <w:tcPr>
            <w:tcW w:w="709" w:type="dxa"/>
          </w:tcPr>
          <w:p w14:paraId="196A078A" w14:textId="77777777" w:rsidR="00355D16" w:rsidRDefault="00355D16" w:rsidP="00355D16">
            <w:pPr>
              <w:pStyle w:val="TAC"/>
              <w:keepNext w:val="0"/>
              <w:keepLines w:val="0"/>
              <w:widowControl w:val="0"/>
              <w:rPr>
                <w:lang w:eastAsia="zh-CN"/>
              </w:rPr>
            </w:pPr>
          </w:p>
        </w:tc>
        <w:tc>
          <w:tcPr>
            <w:tcW w:w="705" w:type="dxa"/>
          </w:tcPr>
          <w:p w14:paraId="13B00A22" w14:textId="77777777" w:rsidR="00355D16" w:rsidRDefault="00355D16" w:rsidP="00355D16">
            <w:pPr>
              <w:pStyle w:val="TAC"/>
              <w:keepNext w:val="0"/>
              <w:keepLines w:val="0"/>
              <w:widowControl w:val="0"/>
              <w:rPr>
                <w:lang w:eastAsia="zh-CN"/>
              </w:rPr>
            </w:pPr>
          </w:p>
        </w:tc>
      </w:tr>
      <w:tr w:rsidR="00355D16" w14:paraId="65592A5A" w14:textId="77777777" w:rsidTr="00355D16">
        <w:tc>
          <w:tcPr>
            <w:tcW w:w="6799" w:type="dxa"/>
          </w:tcPr>
          <w:p w14:paraId="71C98D9D" w14:textId="28BA9A09" w:rsidR="00355D16" w:rsidRPr="00355D16" w:rsidRDefault="00355D16" w:rsidP="00355D16">
            <w:pPr>
              <w:pStyle w:val="TAL"/>
              <w:keepNext w:val="0"/>
              <w:keepLines w:val="0"/>
              <w:widowControl w:val="0"/>
            </w:pPr>
            <w:r w:rsidRPr="00355D16">
              <w:t>#10: DNS for Distributed Anchor</w:t>
            </w:r>
          </w:p>
        </w:tc>
        <w:tc>
          <w:tcPr>
            <w:tcW w:w="709" w:type="dxa"/>
          </w:tcPr>
          <w:p w14:paraId="5C4AB5F9" w14:textId="65EA11E3"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33E7B3" w14:textId="77777777" w:rsidR="00355D16" w:rsidRDefault="00355D16" w:rsidP="00355D16">
            <w:pPr>
              <w:pStyle w:val="TAC"/>
              <w:keepNext w:val="0"/>
              <w:keepLines w:val="0"/>
              <w:widowControl w:val="0"/>
              <w:rPr>
                <w:lang w:eastAsia="zh-CN"/>
              </w:rPr>
            </w:pPr>
          </w:p>
        </w:tc>
        <w:tc>
          <w:tcPr>
            <w:tcW w:w="709" w:type="dxa"/>
          </w:tcPr>
          <w:p w14:paraId="174C9A7E" w14:textId="77777777" w:rsidR="00355D16" w:rsidRDefault="00355D16" w:rsidP="00355D16">
            <w:pPr>
              <w:pStyle w:val="TAC"/>
              <w:keepNext w:val="0"/>
              <w:keepLines w:val="0"/>
              <w:widowControl w:val="0"/>
              <w:rPr>
                <w:lang w:eastAsia="zh-CN"/>
              </w:rPr>
            </w:pPr>
          </w:p>
        </w:tc>
        <w:tc>
          <w:tcPr>
            <w:tcW w:w="705" w:type="dxa"/>
          </w:tcPr>
          <w:p w14:paraId="70CF8CCB" w14:textId="77777777" w:rsidR="00355D16" w:rsidRDefault="00355D16" w:rsidP="00355D16">
            <w:pPr>
              <w:pStyle w:val="TAC"/>
              <w:keepNext w:val="0"/>
              <w:keepLines w:val="0"/>
              <w:widowControl w:val="0"/>
              <w:rPr>
                <w:lang w:eastAsia="zh-CN"/>
              </w:rPr>
            </w:pPr>
          </w:p>
        </w:tc>
      </w:tr>
      <w:tr w:rsidR="00355D16" w14:paraId="78CDEB7F" w14:textId="77777777" w:rsidTr="00355D16">
        <w:tc>
          <w:tcPr>
            <w:tcW w:w="6799" w:type="dxa"/>
          </w:tcPr>
          <w:p w14:paraId="4AC740B7" w14:textId="0ED06578" w:rsidR="00355D16" w:rsidRPr="00355D16" w:rsidRDefault="00355D16" w:rsidP="00355D16">
            <w:pPr>
              <w:pStyle w:val="TAL"/>
              <w:keepNext w:val="0"/>
              <w:keepLines w:val="0"/>
              <w:widowControl w:val="0"/>
            </w:pPr>
            <w:r w:rsidRPr="00355D16">
              <w:t>#11: DNS over HTTP</w:t>
            </w:r>
          </w:p>
        </w:tc>
        <w:tc>
          <w:tcPr>
            <w:tcW w:w="709" w:type="dxa"/>
          </w:tcPr>
          <w:p w14:paraId="590A7A1B" w14:textId="5FBD2D52" w:rsidR="00355D16" w:rsidRDefault="00355D16" w:rsidP="00355D16">
            <w:pPr>
              <w:pStyle w:val="TAC"/>
              <w:keepNext w:val="0"/>
              <w:keepLines w:val="0"/>
              <w:widowControl w:val="0"/>
              <w:rPr>
                <w:lang w:eastAsia="zh-CN"/>
              </w:rPr>
            </w:pPr>
            <w:r w:rsidRPr="00770EF6">
              <w:rPr>
                <w:rFonts w:hint="eastAsia"/>
              </w:rPr>
              <w:t>X</w:t>
            </w:r>
          </w:p>
        </w:tc>
        <w:tc>
          <w:tcPr>
            <w:tcW w:w="709" w:type="dxa"/>
          </w:tcPr>
          <w:p w14:paraId="01FB3E8C" w14:textId="77777777" w:rsidR="00355D16" w:rsidRDefault="00355D16" w:rsidP="00355D16">
            <w:pPr>
              <w:pStyle w:val="TAC"/>
              <w:keepNext w:val="0"/>
              <w:keepLines w:val="0"/>
              <w:widowControl w:val="0"/>
              <w:rPr>
                <w:lang w:eastAsia="zh-CN"/>
              </w:rPr>
            </w:pPr>
          </w:p>
        </w:tc>
        <w:tc>
          <w:tcPr>
            <w:tcW w:w="709" w:type="dxa"/>
          </w:tcPr>
          <w:p w14:paraId="1E9B2115" w14:textId="77777777" w:rsidR="00355D16" w:rsidRDefault="00355D16" w:rsidP="00355D16">
            <w:pPr>
              <w:pStyle w:val="TAC"/>
              <w:keepNext w:val="0"/>
              <w:keepLines w:val="0"/>
              <w:widowControl w:val="0"/>
              <w:rPr>
                <w:lang w:eastAsia="zh-CN"/>
              </w:rPr>
            </w:pPr>
          </w:p>
        </w:tc>
        <w:tc>
          <w:tcPr>
            <w:tcW w:w="705" w:type="dxa"/>
          </w:tcPr>
          <w:p w14:paraId="4050DA27" w14:textId="77777777" w:rsidR="00355D16" w:rsidRDefault="00355D16" w:rsidP="00355D16">
            <w:pPr>
              <w:pStyle w:val="TAC"/>
              <w:keepNext w:val="0"/>
              <w:keepLines w:val="0"/>
              <w:widowControl w:val="0"/>
              <w:rPr>
                <w:lang w:eastAsia="zh-CN"/>
              </w:rPr>
            </w:pPr>
          </w:p>
        </w:tc>
      </w:tr>
      <w:tr w:rsidR="00355D16" w14:paraId="06CB149B" w14:textId="77777777" w:rsidTr="00355D16">
        <w:tc>
          <w:tcPr>
            <w:tcW w:w="6799" w:type="dxa"/>
          </w:tcPr>
          <w:p w14:paraId="08B5321A" w14:textId="2FA29E55" w:rsidR="00355D16" w:rsidRPr="00355D16" w:rsidRDefault="00355D16" w:rsidP="000A7AA2">
            <w:pPr>
              <w:pStyle w:val="TAL"/>
              <w:keepNext w:val="0"/>
              <w:keepLines w:val="0"/>
              <w:widowControl w:val="0"/>
            </w:pPr>
            <w:r w:rsidRPr="00355D16">
              <w:t>#12: PDU session</w:t>
            </w:r>
            <w:r w:rsidRPr="00355D16" w:rsidDel="00AC6AD5">
              <w:t xml:space="preserve"> </w:t>
            </w:r>
            <w:r w:rsidRPr="00355D16">
              <w:t>re-anchoring</w:t>
            </w:r>
          </w:p>
        </w:tc>
        <w:tc>
          <w:tcPr>
            <w:tcW w:w="709" w:type="dxa"/>
          </w:tcPr>
          <w:p w14:paraId="2A4FCC83" w14:textId="778086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526598DA" w14:textId="0CA0F5AE" w:rsidR="00355D16" w:rsidRDefault="00355D16" w:rsidP="00355D16">
            <w:pPr>
              <w:pStyle w:val="TAC"/>
              <w:keepNext w:val="0"/>
              <w:keepLines w:val="0"/>
              <w:widowControl w:val="0"/>
              <w:rPr>
                <w:lang w:eastAsia="zh-CN"/>
              </w:rPr>
            </w:pPr>
          </w:p>
        </w:tc>
        <w:tc>
          <w:tcPr>
            <w:tcW w:w="709" w:type="dxa"/>
          </w:tcPr>
          <w:p w14:paraId="1EA5C62E" w14:textId="77777777" w:rsidR="00355D16" w:rsidRDefault="00355D16" w:rsidP="00355D16">
            <w:pPr>
              <w:pStyle w:val="TAC"/>
              <w:keepNext w:val="0"/>
              <w:keepLines w:val="0"/>
              <w:widowControl w:val="0"/>
              <w:rPr>
                <w:lang w:eastAsia="zh-CN"/>
              </w:rPr>
            </w:pPr>
          </w:p>
        </w:tc>
        <w:tc>
          <w:tcPr>
            <w:tcW w:w="705" w:type="dxa"/>
          </w:tcPr>
          <w:p w14:paraId="58B0842A" w14:textId="3853A041" w:rsidR="00355D16" w:rsidRDefault="00355D16" w:rsidP="00355D16">
            <w:pPr>
              <w:pStyle w:val="TAC"/>
              <w:keepNext w:val="0"/>
              <w:keepLines w:val="0"/>
              <w:widowControl w:val="0"/>
              <w:rPr>
                <w:lang w:eastAsia="zh-CN"/>
              </w:rPr>
            </w:pPr>
            <w:r w:rsidRPr="00770EF6">
              <w:rPr>
                <w:rFonts w:hint="eastAsia"/>
              </w:rPr>
              <w:t>X</w:t>
            </w:r>
          </w:p>
        </w:tc>
      </w:tr>
      <w:tr w:rsidR="00355D16" w14:paraId="402E0551" w14:textId="77777777" w:rsidTr="00355D16">
        <w:tc>
          <w:tcPr>
            <w:tcW w:w="6799" w:type="dxa"/>
          </w:tcPr>
          <w:p w14:paraId="0B2B6C13" w14:textId="408ED5AF" w:rsidR="00355D16" w:rsidRPr="00355D16" w:rsidRDefault="00355D16" w:rsidP="00355D16">
            <w:pPr>
              <w:pStyle w:val="TAL"/>
              <w:keepNext w:val="0"/>
              <w:keepLines w:val="0"/>
              <w:widowControl w:val="0"/>
            </w:pPr>
            <w:r w:rsidRPr="00355D16">
              <w:t>#13: 5GC support for UE selection of the DNS to use</w:t>
            </w:r>
          </w:p>
        </w:tc>
        <w:tc>
          <w:tcPr>
            <w:tcW w:w="709" w:type="dxa"/>
          </w:tcPr>
          <w:p w14:paraId="1BDDC948" w14:textId="7B37BCC5"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7F815C" w14:textId="77777777" w:rsidR="00355D16" w:rsidRDefault="00355D16" w:rsidP="00355D16">
            <w:pPr>
              <w:pStyle w:val="TAC"/>
              <w:keepNext w:val="0"/>
              <w:keepLines w:val="0"/>
              <w:widowControl w:val="0"/>
              <w:rPr>
                <w:lang w:eastAsia="zh-CN"/>
              </w:rPr>
            </w:pPr>
          </w:p>
        </w:tc>
        <w:tc>
          <w:tcPr>
            <w:tcW w:w="709" w:type="dxa"/>
          </w:tcPr>
          <w:p w14:paraId="049274BA" w14:textId="77777777" w:rsidR="00355D16" w:rsidRDefault="00355D16" w:rsidP="00355D16">
            <w:pPr>
              <w:pStyle w:val="TAC"/>
              <w:keepNext w:val="0"/>
              <w:keepLines w:val="0"/>
              <w:widowControl w:val="0"/>
              <w:rPr>
                <w:lang w:eastAsia="zh-CN"/>
              </w:rPr>
            </w:pPr>
          </w:p>
        </w:tc>
        <w:tc>
          <w:tcPr>
            <w:tcW w:w="705" w:type="dxa"/>
          </w:tcPr>
          <w:p w14:paraId="0194AFEF" w14:textId="77777777" w:rsidR="00355D16" w:rsidRDefault="00355D16" w:rsidP="00355D16">
            <w:pPr>
              <w:pStyle w:val="TAC"/>
              <w:keepNext w:val="0"/>
              <w:keepLines w:val="0"/>
              <w:widowControl w:val="0"/>
              <w:rPr>
                <w:lang w:eastAsia="zh-CN"/>
              </w:rPr>
            </w:pPr>
          </w:p>
        </w:tc>
      </w:tr>
      <w:tr w:rsidR="00355D16" w14:paraId="61D1AAE5" w14:textId="77777777" w:rsidTr="00355D16">
        <w:tc>
          <w:tcPr>
            <w:tcW w:w="6799" w:type="dxa"/>
          </w:tcPr>
          <w:p w14:paraId="38D4B8DD" w14:textId="439605AF" w:rsidR="00355D16" w:rsidRPr="00355D16" w:rsidRDefault="00355D16" w:rsidP="00355D16">
            <w:pPr>
              <w:pStyle w:val="TAL"/>
              <w:keepNext w:val="0"/>
              <w:keepLines w:val="0"/>
              <w:widowControl w:val="0"/>
            </w:pPr>
            <w:r w:rsidRPr="00355D16">
              <w:t>#14: IP address discovery for the Service Switch mechanism- DNS handling in both UPF and EC</w:t>
            </w:r>
          </w:p>
        </w:tc>
        <w:tc>
          <w:tcPr>
            <w:tcW w:w="709" w:type="dxa"/>
          </w:tcPr>
          <w:p w14:paraId="53C4CC14" w14:textId="2451C5A2" w:rsidR="00355D16" w:rsidRDefault="00355D16" w:rsidP="00355D16">
            <w:pPr>
              <w:pStyle w:val="TAC"/>
              <w:keepNext w:val="0"/>
              <w:keepLines w:val="0"/>
              <w:widowControl w:val="0"/>
              <w:rPr>
                <w:lang w:eastAsia="zh-CN"/>
              </w:rPr>
            </w:pPr>
            <w:r w:rsidRPr="00770EF6">
              <w:rPr>
                <w:rFonts w:hint="eastAsia"/>
              </w:rPr>
              <w:t>X</w:t>
            </w:r>
          </w:p>
        </w:tc>
        <w:tc>
          <w:tcPr>
            <w:tcW w:w="709" w:type="dxa"/>
          </w:tcPr>
          <w:p w14:paraId="3FD5F448" w14:textId="77777777" w:rsidR="00355D16" w:rsidRDefault="00355D16" w:rsidP="00355D16">
            <w:pPr>
              <w:pStyle w:val="TAC"/>
              <w:keepNext w:val="0"/>
              <w:keepLines w:val="0"/>
              <w:widowControl w:val="0"/>
              <w:rPr>
                <w:lang w:eastAsia="zh-CN"/>
              </w:rPr>
            </w:pPr>
          </w:p>
        </w:tc>
        <w:tc>
          <w:tcPr>
            <w:tcW w:w="709" w:type="dxa"/>
          </w:tcPr>
          <w:p w14:paraId="0E093FE8" w14:textId="77777777" w:rsidR="00355D16" w:rsidRDefault="00355D16" w:rsidP="00355D16">
            <w:pPr>
              <w:pStyle w:val="TAC"/>
              <w:keepNext w:val="0"/>
              <w:keepLines w:val="0"/>
              <w:widowControl w:val="0"/>
              <w:rPr>
                <w:lang w:eastAsia="zh-CN"/>
              </w:rPr>
            </w:pPr>
          </w:p>
        </w:tc>
        <w:tc>
          <w:tcPr>
            <w:tcW w:w="705" w:type="dxa"/>
          </w:tcPr>
          <w:p w14:paraId="13E56147" w14:textId="77777777" w:rsidR="00355D16" w:rsidRDefault="00355D16" w:rsidP="00355D16">
            <w:pPr>
              <w:pStyle w:val="TAC"/>
              <w:keepNext w:val="0"/>
              <w:keepLines w:val="0"/>
              <w:widowControl w:val="0"/>
              <w:rPr>
                <w:lang w:eastAsia="zh-CN"/>
              </w:rPr>
            </w:pPr>
          </w:p>
        </w:tc>
      </w:tr>
      <w:tr w:rsidR="00355D16" w14:paraId="6B838E6A" w14:textId="77777777" w:rsidTr="00355D16">
        <w:tc>
          <w:tcPr>
            <w:tcW w:w="6799" w:type="dxa"/>
          </w:tcPr>
          <w:p w14:paraId="4F794140" w14:textId="30FB5C2A" w:rsidR="00355D16" w:rsidRPr="00355D16" w:rsidRDefault="00355D16" w:rsidP="00355D16">
            <w:pPr>
              <w:pStyle w:val="TAL"/>
              <w:keepNext w:val="0"/>
              <w:keepLines w:val="0"/>
              <w:widowControl w:val="0"/>
            </w:pPr>
            <w:r w:rsidRPr="00355D16">
              <w:t>#15: IP address discovery for the Service Switch mechanism-DNS handling in UPF</w:t>
            </w:r>
          </w:p>
        </w:tc>
        <w:tc>
          <w:tcPr>
            <w:tcW w:w="709" w:type="dxa"/>
          </w:tcPr>
          <w:p w14:paraId="79C9017F" w14:textId="7017994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F4B6FC1" w14:textId="77777777" w:rsidR="00355D16" w:rsidRDefault="00355D16" w:rsidP="00355D16">
            <w:pPr>
              <w:pStyle w:val="TAC"/>
              <w:keepNext w:val="0"/>
              <w:keepLines w:val="0"/>
              <w:widowControl w:val="0"/>
              <w:rPr>
                <w:lang w:eastAsia="zh-CN"/>
              </w:rPr>
            </w:pPr>
          </w:p>
        </w:tc>
        <w:tc>
          <w:tcPr>
            <w:tcW w:w="709" w:type="dxa"/>
          </w:tcPr>
          <w:p w14:paraId="7C0B1A73" w14:textId="77777777" w:rsidR="00355D16" w:rsidRDefault="00355D16" w:rsidP="00355D16">
            <w:pPr>
              <w:pStyle w:val="TAC"/>
              <w:keepNext w:val="0"/>
              <w:keepLines w:val="0"/>
              <w:widowControl w:val="0"/>
              <w:rPr>
                <w:lang w:eastAsia="zh-CN"/>
              </w:rPr>
            </w:pPr>
          </w:p>
        </w:tc>
        <w:tc>
          <w:tcPr>
            <w:tcW w:w="705" w:type="dxa"/>
          </w:tcPr>
          <w:p w14:paraId="510297BA" w14:textId="77777777" w:rsidR="00355D16" w:rsidRDefault="00355D16" w:rsidP="00355D16">
            <w:pPr>
              <w:pStyle w:val="TAC"/>
              <w:keepNext w:val="0"/>
              <w:keepLines w:val="0"/>
              <w:widowControl w:val="0"/>
              <w:rPr>
                <w:lang w:eastAsia="zh-CN"/>
              </w:rPr>
            </w:pPr>
          </w:p>
        </w:tc>
      </w:tr>
      <w:tr w:rsidR="00355D16" w14:paraId="631F5814" w14:textId="77777777" w:rsidTr="00355D16">
        <w:tc>
          <w:tcPr>
            <w:tcW w:w="6799" w:type="dxa"/>
          </w:tcPr>
          <w:p w14:paraId="5634A6E0" w14:textId="4482E868" w:rsidR="00355D16" w:rsidRPr="00355D16" w:rsidRDefault="00355D16" w:rsidP="00355D16">
            <w:pPr>
              <w:pStyle w:val="TAL"/>
              <w:keepNext w:val="0"/>
              <w:keepLines w:val="0"/>
              <w:widowControl w:val="0"/>
            </w:pPr>
            <w:r w:rsidRPr="00355D16">
              <w:t>#16: Edge Configuration Server Based Discovery</w:t>
            </w:r>
          </w:p>
        </w:tc>
        <w:tc>
          <w:tcPr>
            <w:tcW w:w="709" w:type="dxa"/>
          </w:tcPr>
          <w:p w14:paraId="3CF2B338" w14:textId="545F8F22" w:rsidR="00355D16" w:rsidRDefault="00355D16" w:rsidP="00355D16">
            <w:pPr>
              <w:pStyle w:val="TAC"/>
              <w:keepNext w:val="0"/>
              <w:keepLines w:val="0"/>
              <w:widowControl w:val="0"/>
              <w:rPr>
                <w:lang w:eastAsia="zh-CN"/>
              </w:rPr>
            </w:pPr>
            <w:r w:rsidRPr="00770EF6">
              <w:t>X</w:t>
            </w:r>
          </w:p>
        </w:tc>
        <w:tc>
          <w:tcPr>
            <w:tcW w:w="709" w:type="dxa"/>
          </w:tcPr>
          <w:p w14:paraId="45D24F00" w14:textId="77777777" w:rsidR="00355D16" w:rsidRDefault="00355D16" w:rsidP="00355D16">
            <w:pPr>
              <w:pStyle w:val="TAC"/>
              <w:keepNext w:val="0"/>
              <w:keepLines w:val="0"/>
              <w:widowControl w:val="0"/>
              <w:rPr>
                <w:lang w:eastAsia="zh-CN"/>
              </w:rPr>
            </w:pPr>
          </w:p>
        </w:tc>
        <w:tc>
          <w:tcPr>
            <w:tcW w:w="709" w:type="dxa"/>
          </w:tcPr>
          <w:p w14:paraId="302D7CCE" w14:textId="77777777" w:rsidR="00355D16" w:rsidRDefault="00355D16" w:rsidP="00355D16">
            <w:pPr>
              <w:pStyle w:val="TAC"/>
              <w:keepNext w:val="0"/>
              <w:keepLines w:val="0"/>
              <w:widowControl w:val="0"/>
              <w:rPr>
                <w:lang w:eastAsia="zh-CN"/>
              </w:rPr>
            </w:pPr>
          </w:p>
        </w:tc>
        <w:tc>
          <w:tcPr>
            <w:tcW w:w="705" w:type="dxa"/>
          </w:tcPr>
          <w:p w14:paraId="5C19C174" w14:textId="77777777" w:rsidR="00355D16" w:rsidRDefault="00355D16" w:rsidP="00355D16">
            <w:pPr>
              <w:pStyle w:val="TAC"/>
              <w:keepNext w:val="0"/>
              <w:keepLines w:val="0"/>
              <w:widowControl w:val="0"/>
              <w:rPr>
                <w:lang w:eastAsia="zh-CN"/>
              </w:rPr>
            </w:pPr>
          </w:p>
        </w:tc>
      </w:tr>
      <w:tr w:rsidR="00355D16" w14:paraId="2557AA24" w14:textId="77777777" w:rsidTr="00355D16">
        <w:tc>
          <w:tcPr>
            <w:tcW w:w="6799" w:type="dxa"/>
          </w:tcPr>
          <w:p w14:paraId="53C193BC" w14:textId="2F26EF63" w:rsidR="00355D16" w:rsidRPr="00355D16" w:rsidRDefault="00355D16" w:rsidP="00355D16">
            <w:pPr>
              <w:pStyle w:val="TAL"/>
              <w:keepNext w:val="0"/>
              <w:keepLines w:val="0"/>
              <w:widowControl w:val="0"/>
            </w:pPr>
            <w:r w:rsidRPr="00355D16">
              <w:rPr>
                <w:rFonts w:hint="eastAsia"/>
              </w:rPr>
              <w:t>#</w:t>
            </w:r>
            <w:r w:rsidRPr="00355D16">
              <w:t>17: Provisioning EC Parameters including EAS information to the UE</w:t>
            </w:r>
          </w:p>
        </w:tc>
        <w:tc>
          <w:tcPr>
            <w:tcW w:w="709" w:type="dxa"/>
          </w:tcPr>
          <w:p w14:paraId="444D705C" w14:textId="7102E57D" w:rsidR="00355D16" w:rsidRDefault="00355D16" w:rsidP="00355D16">
            <w:pPr>
              <w:pStyle w:val="TAC"/>
              <w:keepNext w:val="0"/>
              <w:keepLines w:val="0"/>
              <w:widowControl w:val="0"/>
              <w:rPr>
                <w:lang w:eastAsia="zh-CN"/>
              </w:rPr>
            </w:pPr>
            <w:r w:rsidRPr="00770EF6">
              <w:rPr>
                <w:rFonts w:hint="eastAsia"/>
              </w:rPr>
              <w:t>X</w:t>
            </w:r>
          </w:p>
        </w:tc>
        <w:tc>
          <w:tcPr>
            <w:tcW w:w="709" w:type="dxa"/>
          </w:tcPr>
          <w:p w14:paraId="69DC43D3" w14:textId="77777777" w:rsidR="00355D16" w:rsidRDefault="00355D16" w:rsidP="00355D16">
            <w:pPr>
              <w:pStyle w:val="TAC"/>
              <w:keepNext w:val="0"/>
              <w:keepLines w:val="0"/>
              <w:widowControl w:val="0"/>
              <w:rPr>
                <w:lang w:eastAsia="zh-CN"/>
              </w:rPr>
            </w:pPr>
          </w:p>
        </w:tc>
        <w:tc>
          <w:tcPr>
            <w:tcW w:w="709" w:type="dxa"/>
          </w:tcPr>
          <w:p w14:paraId="4222DDA7" w14:textId="77777777" w:rsidR="00355D16" w:rsidRDefault="00355D16" w:rsidP="00355D16">
            <w:pPr>
              <w:pStyle w:val="TAC"/>
              <w:keepNext w:val="0"/>
              <w:keepLines w:val="0"/>
              <w:widowControl w:val="0"/>
              <w:rPr>
                <w:lang w:eastAsia="zh-CN"/>
              </w:rPr>
            </w:pPr>
          </w:p>
        </w:tc>
        <w:tc>
          <w:tcPr>
            <w:tcW w:w="705" w:type="dxa"/>
          </w:tcPr>
          <w:p w14:paraId="4E9E2E01" w14:textId="77777777" w:rsidR="00355D16" w:rsidRDefault="00355D16" w:rsidP="00355D16">
            <w:pPr>
              <w:pStyle w:val="TAC"/>
              <w:keepNext w:val="0"/>
              <w:keepLines w:val="0"/>
              <w:widowControl w:val="0"/>
              <w:rPr>
                <w:lang w:eastAsia="zh-CN"/>
              </w:rPr>
            </w:pPr>
          </w:p>
        </w:tc>
      </w:tr>
      <w:tr w:rsidR="00355D16" w14:paraId="2314A23B" w14:textId="77777777" w:rsidTr="00355D16">
        <w:tc>
          <w:tcPr>
            <w:tcW w:w="6799" w:type="dxa"/>
          </w:tcPr>
          <w:p w14:paraId="34834AEC" w14:textId="69A07E9C" w:rsidR="00355D16" w:rsidRPr="00355D16" w:rsidRDefault="00355D16" w:rsidP="00355D16">
            <w:pPr>
              <w:pStyle w:val="TAL"/>
              <w:keepNext w:val="0"/>
              <w:keepLines w:val="0"/>
              <w:widowControl w:val="0"/>
            </w:pPr>
            <w:r w:rsidRPr="00355D16">
              <w:lastRenderedPageBreak/>
              <w:t>#18: Mapping the AS IP address to Edge Server IP address</w:t>
            </w:r>
          </w:p>
        </w:tc>
        <w:tc>
          <w:tcPr>
            <w:tcW w:w="709" w:type="dxa"/>
          </w:tcPr>
          <w:p w14:paraId="2BDE1F92" w14:textId="172AD9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036DE3BB" w14:textId="77777777" w:rsidR="00355D16" w:rsidRDefault="00355D16" w:rsidP="00355D16">
            <w:pPr>
              <w:pStyle w:val="TAC"/>
              <w:keepNext w:val="0"/>
              <w:keepLines w:val="0"/>
              <w:widowControl w:val="0"/>
              <w:rPr>
                <w:lang w:eastAsia="zh-CN"/>
              </w:rPr>
            </w:pPr>
          </w:p>
        </w:tc>
        <w:tc>
          <w:tcPr>
            <w:tcW w:w="709" w:type="dxa"/>
          </w:tcPr>
          <w:p w14:paraId="29C63F8C" w14:textId="77777777" w:rsidR="00355D16" w:rsidRDefault="00355D16" w:rsidP="00355D16">
            <w:pPr>
              <w:pStyle w:val="TAC"/>
              <w:keepNext w:val="0"/>
              <w:keepLines w:val="0"/>
              <w:widowControl w:val="0"/>
              <w:rPr>
                <w:lang w:eastAsia="zh-CN"/>
              </w:rPr>
            </w:pPr>
          </w:p>
        </w:tc>
        <w:tc>
          <w:tcPr>
            <w:tcW w:w="705" w:type="dxa"/>
          </w:tcPr>
          <w:p w14:paraId="3580A3B2" w14:textId="77777777" w:rsidR="00355D16" w:rsidRDefault="00355D16" w:rsidP="00355D16">
            <w:pPr>
              <w:pStyle w:val="TAC"/>
              <w:keepNext w:val="0"/>
              <w:keepLines w:val="0"/>
              <w:widowControl w:val="0"/>
              <w:rPr>
                <w:lang w:eastAsia="zh-CN"/>
              </w:rPr>
            </w:pPr>
          </w:p>
        </w:tc>
      </w:tr>
      <w:tr w:rsidR="00355D16" w14:paraId="11B7D7DA" w14:textId="77777777" w:rsidTr="00355D16">
        <w:tc>
          <w:tcPr>
            <w:tcW w:w="6799" w:type="dxa"/>
          </w:tcPr>
          <w:p w14:paraId="5054A7FA" w14:textId="54E08BF4" w:rsidR="00355D16" w:rsidRPr="00355D16" w:rsidRDefault="00355D16" w:rsidP="00355D16">
            <w:pPr>
              <w:pStyle w:val="TAL"/>
              <w:keepNext w:val="0"/>
              <w:keepLines w:val="0"/>
              <w:widowControl w:val="0"/>
            </w:pPr>
            <w:r w:rsidRPr="00355D16">
              <w:t>#19: Edge Application Server discovery using an Address Resolution Function</w:t>
            </w:r>
          </w:p>
        </w:tc>
        <w:tc>
          <w:tcPr>
            <w:tcW w:w="709" w:type="dxa"/>
          </w:tcPr>
          <w:p w14:paraId="5ABD0C24" w14:textId="61F8550F"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87B79E" w14:textId="77777777" w:rsidR="00355D16" w:rsidRDefault="00355D16" w:rsidP="00355D16">
            <w:pPr>
              <w:pStyle w:val="TAC"/>
              <w:keepNext w:val="0"/>
              <w:keepLines w:val="0"/>
              <w:widowControl w:val="0"/>
              <w:rPr>
                <w:lang w:eastAsia="zh-CN"/>
              </w:rPr>
            </w:pPr>
          </w:p>
        </w:tc>
        <w:tc>
          <w:tcPr>
            <w:tcW w:w="709" w:type="dxa"/>
          </w:tcPr>
          <w:p w14:paraId="6E9BE982" w14:textId="77777777" w:rsidR="00355D16" w:rsidRDefault="00355D16" w:rsidP="00355D16">
            <w:pPr>
              <w:pStyle w:val="TAC"/>
              <w:keepNext w:val="0"/>
              <w:keepLines w:val="0"/>
              <w:widowControl w:val="0"/>
              <w:rPr>
                <w:lang w:eastAsia="zh-CN"/>
              </w:rPr>
            </w:pPr>
          </w:p>
        </w:tc>
        <w:tc>
          <w:tcPr>
            <w:tcW w:w="705" w:type="dxa"/>
          </w:tcPr>
          <w:p w14:paraId="6E5A1A82" w14:textId="77777777" w:rsidR="00355D16" w:rsidRDefault="00355D16" w:rsidP="00355D16">
            <w:pPr>
              <w:pStyle w:val="TAC"/>
              <w:keepNext w:val="0"/>
              <w:keepLines w:val="0"/>
              <w:widowControl w:val="0"/>
              <w:rPr>
                <w:lang w:eastAsia="zh-CN"/>
              </w:rPr>
            </w:pPr>
          </w:p>
        </w:tc>
      </w:tr>
      <w:tr w:rsidR="00355D16" w14:paraId="0D9266ED" w14:textId="77777777" w:rsidTr="00355D16">
        <w:tc>
          <w:tcPr>
            <w:tcW w:w="6799" w:type="dxa"/>
          </w:tcPr>
          <w:p w14:paraId="6EBDCFBA" w14:textId="44833803" w:rsidR="00355D16" w:rsidRPr="00355D16" w:rsidRDefault="00355D16" w:rsidP="00355D16">
            <w:pPr>
              <w:pStyle w:val="TAL"/>
              <w:keepNext w:val="0"/>
              <w:keepLines w:val="0"/>
              <w:widowControl w:val="0"/>
            </w:pPr>
            <w:r w:rsidRPr="00355D16">
              <w:t>#20: DNS Inspector based EAS Discovery</w:t>
            </w:r>
          </w:p>
        </w:tc>
        <w:tc>
          <w:tcPr>
            <w:tcW w:w="709" w:type="dxa"/>
          </w:tcPr>
          <w:p w14:paraId="02D70DC2" w14:textId="0EE3FE1D" w:rsidR="00355D16" w:rsidRDefault="00355D16" w:rsidP="00355D16">
            <w:pPr>
              <w:pStyle w:val="TAC"/>
              <w:keepNext w:val="0"/>
              <w:keepLines w:val="0"/>
              <w:widowControl w:val="0"/>
              <w:rPr>
                <w:lang w:eastAsia="zh-CN"/>
              </w:rPr>
            </w:pPr>
            <w:r w:rsidRPr="00770EF6">
              <w:t>X</w:t>
            </w:r>
          </w:p>
        </w:tc>
        <w:tc>
          <w:tcPr>
            <w:tcW w:w="709" w:type="dxa"/>
          </w:tcPr>
          <w:p w14:paraId="0F377045" w14:textId="77777777" w:rsidR="00355D16" w:rsidRDefault="00355D16" w:rsidP="00355D16">
            <w:pPr>
              <w:pStyle w:val="TAC"/>
              <w:keepNext w:val="0"/>
              <w:keepLines w:val="0"/>
              <w:widowControl w:val="0"/>
              <w:rPr>
                <w:lang w:eastAsia="zh-CN"/>
              </w:rPr>
            </w:pPr>
          </w:p>
        </w:tc>
        <w:tc>
          <w:tcPr>
            <w:tcW w:w="709" w:type="dxa"/>
          </w:tcPr>
          <w:p w14:paraId="5CDAC1A9" w14:textId="77777777" w:rsidR="00355D16" w:rsidRDefault="00355D16" w:rsidP="00355D16">
            <w:pPr>
              <w:pStyle w:val="TAC"/>
              <w:keepNext w:val="0"/>
              <w:keepLines w:val="0"/>
              <w:widowControl w:val="0"/>
              <w:rPr>
                <w:lang w:eastAsia="zh-CN"/>
              </w:rPr>
            </w:pPr>
          </w:p>
        </w:tc>
        <w:tc>
          <w:tcPr>
            <w:tcW w:w="705" w:type="dxa"/>
          </w:tcPr>
          <w:p w14:paraId="4F4462E2" w14:textId="77777777" w:rsidR="00355D16" w:rsidRDefault="00355D16" w:rsidP="00355D16">
            <w:pPr>
              <w:pStyle w:val="TAC"/>
              <w:keepNext w:val="0"/>
              <w:keepLines w:val="0"/>
              <w:widowControl w:val="0"/>
              <w:rPr>
                <w:lang w:eastAsia="zh-CN"/>
              </w:rPr>
            </w:pPr>
          </w:p>
        </w:tc>
      </w:tr>
      <w:tr w:rsidR="00355D16" w14:paraId="023EDED3" w14:textId="77777777" w:rsidTr="00355D16">
        <w:tc>
          <w:tcPr>
            <w:tcW w:w="6799" w:type="dxa"/>
          </w:tcPr>
          <w:p w14:paraId="48DF67B8" w14:textId="40F6EB17" w:rsidR="00355D16" w:rsidRPr="00355D16" w:rsidRDefault="00355D16" w:rsidP="00355D16">
            <w:pPr>
              <w:pStyle w:val="TAL"/>
              <w:keepNext w:val="0"/>
              <w:keepLines w:val="0"/>
              <w:widowControl w:val="0"/>
            </w:pPr>
            <w:r w:rsidRPr="00355D16">
              <w:t>#21: Provisioning URSP configuration to the UE to establish PDU Sessions for edge applications based on Provisioning Domains</w:t>
            </w:r>
          </w:p>
        </w:tc>
        <w:tc>
          <w:tcPr>
            <w:tcW w:w="709" w:type="dxa"/>
          </w:tcPr>
          <w:p w14:paraId="3D9ADC41" w14:textId="5B9853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9007E5B" w14:textId="7DD9CB65" w:rsidR="00355D16" w:rsidRDefault="00355D16" w:rsidP="00355D16">
            <w:pPr>
              <w:pStyle w:val="TAC"/>
              <w:keepNext w:val="0"/>
              <w:keepLines w:val="0"/>
              <w:widowControl w:val="0"/>
              <w:rPr>
                <w:lang w:eastAsia="zh-CN"/>
              </w:rPr>
            </w:pPr>
            <w:r w:rsidRPr="00770EF6">
              <w:t>X</w:t>
            </w:r>
          </w:p>
        </w:tc>
        <w:tc>
          <w:tcPr>
            <w:tcW w:w="709" w:type="dxa"/>
          </w:tcPr>
          <w:p w14:paraId="22FC539C" w14:textId="77777777" w:rsidR="00355D16" w:rsidRDefault="00355D16" w:rsidP="00355D16">
            <w:pPr>
              <w:pStyle w:val="TAC"/>
              <w:keepNext w:val="0"/>
              <w:keepLines w:val="0"/>
              <w:widowControl w:val="0"/>
              <w:rPr>
                <w:lang w:eastAsia="zh-CN"/>
              </w:rPr>
            </w:pPr>
          </w:p>
        </w:tc>
        <w:tc>
          <w:tcPr>
            <w:tcW w:w="705" w:type="dxa"/>
          </w:tcPr>
          <w:p w14:paraId="45204689" w14:textId="77777777" w:rsidR="00355D16" w:rsidRDefault="00355D16" w:rsidP="00355D16">
            <w:pPr>
              <w:pStyle w:val="TAC"/>
              <w:keepNext w:val="0"/>
              <w:keepLines w:val="0"/>
              <w:widowControl w:val="0"/>
              <w:rPr>
                <w:lang w:eastAsia="zh-CN"/>
              </w:rPr>
            </w:pPr>
          </w:p>
        </w:tc>
      </w:tr>
      <w:tr w:rsidR="00355D16" w14:paraId="221430CB" w14:textId="77777777" w:rsidTr="00355D16">
        <w:tc>
          <w:tcPr>
            <w:tcW w:w="6799" w:type="dxa"/>
          </w:tcPr>
          <w:p w14:paraId="1BBF28C4" w14:textId="7BA094C3" w:rsidR="00355D16" w:rsidRPr="00355D16" w:rsidRDefault="00355D16" w:rsidP="00355D16">
            <w:pPr>
              <w:pStyle w:val="TAL"/>
              <w:keepNext w:val="0"/>
              <w:keepLines w:val="0"/>
              <w:widowControl w:val="0"/>
            </w:pPr>
            <w:r w:rsidRPr="00355D16">
              <w:rPr>
                <w:rFonts w:hint="eastAsia"/>
              </w:rPr>
              <w:t>#</w:t>
            </w:r>
            <w:r w:rsidRPr="00355D16">
              <w:t>22: DNS based EAS discovery supporting session breakout.</w:t>
            </w:r>
          </w:p>
        </w:tc>
        <w:tc>
          <w:tcPr>
            <w:tcW w:w="709" w:type="dxa"/>
          </w:tcPr>
          <w:p w14:paraId="0F8BBAFA" w14:textId="275CE963" w:rsidR="00355D16" w:rsidRDefault="00355D16" w:rsidP="00355D16">
            <w:pPr>
              <w:pStyle w:val="TAC"/>
              <w:keepNext w:val="0"/>
              <w:keepLines w:val="0"/>
              <w:widowControl w:val="0"/>
              <w:rPr>
                <w:lang w:eastAsia="zh-CN"/>
              </w:rPr>
            </w:pPr>
            <w:r w:rsidRPr="00770EF6">
              <w:rPr>
                <w:rFonts w:hint="eastAsia"/>
              </w:rPr>
              <w:t>X</w:t>
            </w:r>
          </w:p>
        </w:tc>
        <w:tc>
          <w:tcPr>
            <w:tcW w:w="709" w:type="dxa"/>
          </w:tcPr>
          <w:p w14:paraId="7E90BF24" w14:textId="77777777" w:rsidR="00355D16" w:rsidRDefault="00355D16" w:rsidP="00355D16">
            <w:pPr>
              <w:pStyle w:val="TAC"/>
              <w:keepNext w:val="0"/>
              <w:keepLines w:val="0"/>
              <w:widowControl w:val="0"/>
              <w:rPr>
                <w:lang w:eastAsia="zh-CN"/>
              </w:rPr>
            </w:pPr>
          </w:p>
        </w:tc>
        <w:tc>
          <w:tcPr>
            <w:tcW w:w="709" w:type="dxa"/>
          </w:tcPr>
          <w:p w14:paraId="1201BC5F" w14:textId="77777777" w:rsidR="00355D16" w:rsidRDefault="00355D16" w:rsidP="00355D16">
            <w:pPr>
              <w:pStyle w:val="TAC"/>
              <w:keepNext w:val="0"/>
              <w:keepLines w:val="0"/>
              <w:widowControl w:val="0"/>
              <w:rPr>
                <w:lang w:eastAsia="zh-CN"/>
              </w:rPr>
            </w:pPr>
          </w:p>
        </w:tc>
        <w:tc>
          <w:tcPr>
            <w:tcW w:w="705" w:type="dxa"/>
          </w:tcPr>
          <w:p w14:paraId="67A43864" w14:textId="77777777" w:rsidR="00355D16" w:rsidRDefault="00355D16" w:rsidP="00355D16">
            <w:pPr>
              <w:pStyle w:val="TAC"/>
              <w:keepNext w:val="0"/>
              <w:keepLines w:val="0"/>
              <w:widowControl w:val="0"/>
              <w:rPr>
                <w:lang w:eastAsia="zh-CN"/>
              </w:rPr>
            </w:pPr>
          </w:p>
        </w:tc>
      </w:tr>
      <w:tr w:rsidR="00355D16" w14:paraId="4638DE5E" w14:textId="77777777" w:rsidTr="00355D16">
        <w:tc>
          <w:tcPr>
            <w:tcW w:w="6799" w:type="dxa"/>
          </w:tcPr>
          <w:p w14:paraId="1B7BE03F" w14:textId="0EB7941E" w:rsidR="00355D16" w:rsidRPr="00355D16" w:rsidRDefault="00355D16" w:rsidP="00355D16">
            <w:pPr>
              <w:pStyle w:val="TAL"/>
              <w:keepNext w:val="0"/>
              <w:keepLines w:val="0"/>
              <w:widowControl w:val="0"/>
            </w:pPr>
            <w:r w:rsidRPr="00355D16">
              <w:rPr>
                <w:rFonts w:hint="eastAsia"/>
              </w:rPr>
              <w:t>#2</w:t>
            </w:r>
            <w:r w:rsidRPr="00355D16">
              <w:t>3: DNS for AS Discovery at Edge Relocation</w:t>
            </w:r>
          </w:p>
        </w:tc>
        <w:tc>
          <w:tcPr>
            <w:tcW w:w="709" w:type="dxa"/>
          </w:tcPr>
          <w:p w14:paraId="7A568077" w14:textId="77777777" w:rsidR="00355D16" w:rsidRDefault="00355D16" w:rsidP="00355D16">
            <w:pPr>
              <w:pStyle w:val="TAC"/>
              <w:keepNext w:val="0"/>
              <w:keepLines w:val="0"/>
              <w:widowControl w:val="0"/>
              <w:rPr>
                <w:lang w:eastAsia="zh-CN"/>
              </w:rPr>
            </w:pPr>
          </w:p>
        </w:tc>
        <w:tc>
          <w:tcPr>
            <w:tcW w:w="709" w:type="dxa"/>
          </w:tcPr>
          <w:p w14:paraId="638B3C2E" w14:textId="32725302" w:rsidR="00355D16" w:rsidRDefault="00355D16" w:rsidP="00355D16">
            <w:pPr>
              <w:pStyle w:val="TAC"/>
              <w:keepNext w:val="0"/>
              <w:keepLines w:val="0"/>
              <w:widowControl w:val="0"/>
              <w:rPr>
                <w:lang w:eastAsia="zh-CN"/>
              </w:rPr>
            </w:pPr>
            <w:r w:rsidRPr="00770EF6">
              <w:rPr>
                <w:rFonts w:hint="eastAsia"/>
              </w:rPr>
              <w:t>X</w:t>
            </w:r>
          </w:p>
        </w:tc>
        <w:tc>
          <w:tcPr>
            <w:tcW w:w="709" w:type="dxa"/>
          </w:tcPr>
          <w:p w14:paraId="6F90A0BA" w14:textId="77777777" w:rsidR="00355D16" w:rsidRDefault="00355D16" w:rsidP="00355D16">
            <w:pPr>
              <w:pStyle w:val="TAC"/>
              <w:keepNext w:val="0"/>
              <w:keepLines w:val="0"/>
              <w:widowControl w:val="0"/>
              <w:rPr>
                <w:lang w:eastAsia="zh-CN"/>
              </w:rPr>
            </w:pPr>
          </w:p>
        </w:tc>
        <w:tc>
          <w:tcPr>
            <w:tcW w:w="705" w:type="dxa"/>
          </w:tcPr>
          <w:p w14:paraId="1A72EE9E" w14:textId="77777777" w:rsidR="00355D16" w:rsidRDefault="00355D16" w:rsidP="00355D16">
            <w:pPr>
              <w:pStyle w:val="TAC"/>
              <w:keepNext w:val="0"/>
              <w:keepLines w:val="0"/>
              <w:widowControl w:val="0"/>
              <w:rPr>
                <w:lang w:eastAsia="zh-CN"/>
              </w:rPr>
            </w:pPr>
          </w:p>
        </w:tc>
      </w:tr>
      <w:tr w:rsidR="00355D16" w14:paraId="6316D5DB" w14:textId="77777777" w:rsidTr="00355D16">
        <w:tc>
          <w:tcPr>
            <w:tcW w:w="6799" w:type="dxa"/>
          </w:tcPr>
          <w:p w14:paraId="4AC0464E" w14:textId="7E171B3B" w:rsidR="00355D16" w:rsidRPr="00355D16" w:rsidRDefault="00355D16" w:rsidP="00355D16">
            <w:pPr>
              <w:pStyle w:val="TAL"/>
              <w:keepNext w:val="0"/>
              <w:keepLines w:val="0"/>
              <w:widowControl w:val="0"/>
            </w:pPr>
            <w:r w:rsidRPr="00355D16">
              <w:t>#24: Support of edge relocation, triggering of new DNS query by the UE</w:t>
            </w:r>
          </w:p>
        </w:tc>
        <w:tc>
          <w:tcPr>
            <w:tcW w:w="709" w:type="dxa"/>
          </w:tcPr>
          <w:p w14:paraId="4D55F46E" w14:textId="77777777" w:rsidR="00355D16" w:rsidRDefault="00355D16" w:rsidP="00355D16">
            <w:pPr>
              <w:pStyle w:val="TAC"/>
              <w:keepNext w:val="0"/>
              <w:keepLines w:val="0"/>
              <w:widowControl w:val="0"/>
              <w:rPr>
                <w:lang w:eastAsia="zh-CN"/>
              </w:rPr>
            </w:pPr>
          </w:p>
        </w:tc>
        <w:tc>
          <w:tcPr>
            <w:tcW w:w="709" w:type="dxa"/>
          </w:tcPr>
          <w:p w14:paraId="758EEE7C" w14:textId="66E7379C" w:rsidR="00355D16" w:rsidRDefault="00355D16" w:rsidP="00355D16">
            <w:pPr>
              <w:pStyle w:val="TAC"/>
              <w:keepNext w:val="0"/>
              <w:keepLines w:val="0"/>
              <w:widowControl w:val="0"/>
              <w:rPr>
                <w:lang w:eastAsia="zh-CN"/>
              </w:rPr>
            </w:pPr>
            <w:r w:rsidRPr="00770EF6">
              <w:t>X</w:t>
            </w:r>
          </w:p>
        </w:tc>
        <w:tc>
          <w:tcPr>
            <w:tcW w:w="709" w:type="dxa"/>
          </w:tcPr>
          <w:p w14:paraId="075FF2AD" w14:textId="77777777" w:rsidR="00355D16" w:rsidRDefault="00355D16" w:rsidP="00355D16">
            <w:pPr>
              <w:pStyle w:val="TAC"/>
              <w:keepNext w:val="0"/>
              <w:keepLines w:val="0"/>
              <w:widowControl w:val="0"/>
              <w:rPr>
                <w:lang w:eastAsia="zh-CN"/>
              </w:rPr>
            </w:pPr>
          </w:p>
        </w:tc>
        <w:tc>
          <w:tcPr>
            <w:tcW w:w="705" w:type="dxa"/>
          </w:tcPr>
          <w:p w14:paraId="06ED926B" w14:textId="77777777" w:rsidR="00355D16" w:rsidRDefault="00355D16" w:rsidP="00355D16">
            <w:pPr>
              <w:pStyle w:val="TAC"/>
              <w:keepNext w:val="0"/>
              <w:keepLines w:val="0"/>
              <w:widowControl w:val="0"/>
              <w:rPr>
                <w:lang w:eastAsia="zh-CN"/>
              </w:rPr>
            </w:pPr>
          </w:p>
        </w:tc>
      </w:tr>
      <w:tr w:rsidR="00355D16" w14:paraId="143F34EA" w14:textId="77777777" w:rsidTr="00355D16">
        <w:tc>
          <w:tcPr>
            <w:tcW w:w="6799" w:type="dxa"/>
          </w:tcPr>
          <w:p w14:paraId="2130BCCB" w14:textId="57DDBA9D" w:rsidR="00355D16" w:rsidRPr="00355D16" w:rsidRDefault="00355D16" w:rsidP="00355D16">
            <w:pPr>
              <w:pStyle w:val="TAL"/>
              <w:keepNext w:val="0"/>
              <w:keepLines w:val="0"/>
              <w:widowControl w:val="0"/>
            </w:pPr>
            <w:r w:rsidRPr="00355D16">
              <w:t>#25: Seamless Change of Edge for Stateful Applications</w:t>
            </w:r>
          </w:p>
        </w:tc>
        <w:tc>
          <w:tcPr>
            <w:tcW w:w="709" w:type="dxa"/>
          </w:tcPr>
          <w:p w14:paraId="65C76A8C" w14:textId="77777777" w:rsidR="00355D16" w:rsidRDefault="00355D16" w:rsidP="00355D16">
            <w:pPr>
              <w:pStyle w:val="TAC"/>
              <w:keepNext w:val="0"/>
              <w:keepLines w:val="0"/>
              <w:widowControl w:val="0"/>
              <w:rPr>
                <w:lang w:eastAsia="zh-CN"/>
              </w:rPr>
            </w:pPr>
          </w:p>
        </w:tc>
        <w:tc>
          <w:tcPr>
            <w:tcW w:w="709" w:type="dxa"/>
          </w:tcPr>
          <w:p w14:paraId="2E4F5C8B" w14:textId="4F4D4B3D" w:rsidR="00355D16" w:rsidRDefault="00355D16" w:rsidP="00355D16">
            <w:pPr>
              <w:pStyle w:val="TAC"/>
              <w:keepNext w:val="0"/>
              <w:keepLines w:val="0"/>
              <w:widowControl w:val="0"/>
              <w:rPr>
                <w:lang w:eastAsia="zh-CN"/>
              </w:rPr>
            </w:pPr>
            <w:r w:rsidRPr="00770EF6">
              <w:t>X</w:t>
            </w:r>
          </w:p>
        </w:tc>
        <w:tc>
          <w:tcPr>
            <w:tcW w:w="709" w:type="dxa"/>
          </w:tcPr>
          <w:p w14:paraId="359E189D" w14:textId="77777777" w:rsidR="00355D16" w:rsidRDefault="00355D16" w:rsidP="00355D16">
            <w:pPr>
              <w:pStyle w:val="TAC"/>
              <w:keepNext w:val="0"/>
              <w:keepLines w:val="0"/>
              <w:widowControl w:val="0"/>
              <w:rPr>
                <w:lang w:eastAsia="zh-CN"/>
              </w:rPr>
            </w:pPr>
          </w:p>
        </w:tc>
        <w:tc>
          <w:tcPr>
            <w:tcW w:w="705" w:type="dxa"/>
          </w:tcPr>
          <w:p w14:paraId="0D2309E4" w14:textId="77777777" w:rsidR="00355D16" w:rsidRDefault="00355D16" w:rsidP="00355D16">
            <w:pPr>
              <w:pStyle w:val="TAC"/>
              <w:keepNext w:val="0"/>
              <w:keepLines w:val="0"/>
              <w:widowControl w:val="0"/>
              <w:rPr>
                <w:lang w:eastAsia="zh-CN"/>
              </w:rPr>
            </w:pPr>
          </w:p>
        </w:tc>
      </w:tr>
      <w:tr w:rsidR="00355D16" w14:paraId="3B85E5DA" w14:textId="77777777" w:rsidTr="00355D16">
        <w:tc>
          <w:tcPr>
            <w:tcW w:w="6799" w:type="dxa"/>
          </w:tcPr>
          <w:p w14:paraId="0EB331F1" w14:textId="1ACFA015" w:rsidR="00355D16" w:rsidRPr="00355D16" w:rsidRDefault="00355D16" w:rsidP="00355D16">
            <w:pPr>
              <w:pStyle w:val="TAL"/>
              <w:keepNext w:val="0"/>
              <w:keepLines w:val="0"/>
              <w:widowControl w:val="0"/>
            </w:pPr>
            <w:r w:rsidRPr="00355D16">
              <w:t>#26: Persistent address allocation for mobile UEs that need MEC access</w:t>
            </w:r>
          </w:p>
        </w:tc>
        <w:tc>
          <w:tcPr>
            <w:tcW w:w="709" w:type="dxa"/>
          </w:tcPr>
          <w:p w14:paraId="0B8F9257" w14:textId="77777777" w:rsidR="00355D16" w:rsidRDefault="00355D16" w:rsidP="00355D16">
            <w:pPr>
              <w:pStyle w:val="TAC"/>
              <w:keepNext w:val="0"/>
              <w:keepLines w:val="0"/>
              <w:widowControl w:val="0"/>
              <w:rPr>
                <w:lang w:eastAsia="zh-CN"/>
              </w:rPr>
            </w:pPr>
          </w:p>
        </w:tc>
        <w:tc>
          <w:tcPr>
            <w:tcW w:w="709" w:type="dxa"/>
          </w:tcPr>
          <w:p w14:paraId="1DEDD864" w14:textId="634C4EC1" w:rsidR="00355D16" w:rsidRDefault="00355D16" w:rsidP="00355D16">
            <w:pPr>
              <w:pStyle w:val="TAC"/>
              <w:keepNext w:val="0"/>
              <w:keepLines w:val="0"/>
              <w:widowControl w:val="0"/>
              <w:rPr>
                <w:lang w:eastAsia="zh-CN"/>
              </w:rPr>
            </w:pPr>
            <w:r w:rsidRPr="00770EF6">
              <w:t>X</w:t>
            </w:r>
          </w:p>
        </w:tc>
        <w:tc>
          <w:tcPr>
            <w:tcW w:w="709" w:type="dxa"/>
          </w:tcPr>
          <w:p w14:paraId="4893446D" w14:textId="77777777" w:rsidR="00355D16" w:rsidRDefault="00355D16" w:rsidP="00355D16">
            <w:pPr>
              <w:pStyle w:val="TAC"/>
              <w:keepNext w:val="0"/>
              <w:keepLines w:val="0"/>
              <w:widowControl w:val="0"/>
              <w:rPr>
                <w:lang w:eastAsia="zh-CN"/>
              </w:rPr>
            </w:pPr>
          </w:p>
        </w:tc>
        <w:tc>
          <w:tcPr>
            <w:tcW w:w="705" w:type="dxa"/>
          </w:tcPr>
          <w:p w14:paraId="54B4EA1B" w14:textId="77777777" w:rsidR="00355D16" w:rsidRDefault="00355D16" w:rsidP="00355D16">
            <w:pPr>
              <w:pStyle w:val="TAC"/>
              <w:keepNext w:val="0"/>
              <w:keepLines w:val="0"/>
              <w:widowControl w:val="0"/>
              <w:rPr>
                <w:lang w:eastAsia="zh-CN"/>
              </w:rPr>
            </w:pPr>
          </w:p>
        </w:tc>
      </w:tr>
      <w:tr w:rsidR="00355D16" w14:paraId="30993BE5" w14:textId="77777777" w:rsidTr="00355D16">
        <w:tc>
          <w:tcPr>
            <w:tcW w:w="6799" w:type="dxa"/>
          </w:tcPr>
          <w:p w14:paraId="6DF031DE" w14:textId="019B9AA2" w:rsidR="00355D16" w:rsidRPr="00355D16" w:rsidRDefault="00355D16" w:rsidP="00355D16">
            <w:pPr>
              <w:pStyle w:val="TAL"/>
              <w:keepNext w:val="0"/>
              <w:keepLines w:val="0"/>
              <w:widowControl w:val="0"/>
            </w:pPr>
            <w:r w:rsidRPr="00355D16">
              <w:t>#27: Reducing packet loss during EAS relocation</w:t>
            </w:r>
          </w:p>
        </w:tc>
        <w:tc>
          <w:tcPr>
            <w:tcW w:w="709" w:type="dxa"/>
          </w:tcPr>
          <w:p w14:paraId="32B5F8AD" w14:textId="77777777" w:rsidR="00355D16" w:rsidRDefault="00355D16" w:rsidP="00355D16">
            <w:pPr>
              <w:pStyle w:val="TAC"/>
              <w:keepNext w:val="0"/>
              <w:keepLines w:val="0"/>
              <w:widowControl w:val="0"/>
              <w:rPr>
                <w:lang w:eastAsia="zh-CN"/>
              </w:rPr>
            </w:pPr>
          </w:p>
        </w:tc>
        <w:tc>
          <w:tcPr>
            <w:tcW w:w="709" w:type="dxa"/>
          </w:tcPr>
          <w:p w14:paraId="0A11D566" w14:textId="01763C07" w:rsidR="00355D16" w:rsidRDefault="00355D16" w:rsidP="00355D16">
            <w:pPr>
              <w:pStyle w:val="TAC"/>
              <w:keepNext w:val="0"/>
              <w:keepLines w:val="0"/>
              <w:widowControl w:val="0"/>
              <w:rPr>
                <w:lang w:eastAsia="zh-CN"/>
              </w:rPr>
            </w:pPr>
            <w:r w:rsidRPr="00770EF6">
              <w:t>X</w:t>
            </w:r>
          </w:p>
        </w:tc>
        <w:tc>
          <w:tcPr>
            <w:tcW w:w="709" w:type="dxa"/>
          </w:tcPr>
          <w:p w14:paraId="693467A5" w14:textId="77777777" w:rsidR="00355D16" w:rsidRDefault="00355D16" w:rsidP="00355D16">
            <w:pPr>
              <w:pStyle w:val="TAC"/>
              <w:keepNext w:val="0"/>
              <w:keepLines w:val="0"/>
              <w:widowControl w:val="0"/>
              <w:rPr>
                <w:lang w:eastAsia="zh-CN"/>
              </w:rPr>
            </w:pPr>
          </w:p>
        </w:tc>
        <w:tc>
          <w:tcPr>
            <w:tcW w:w="705" w:type="dxa"/>
          </w:tcPr>
          <w:p w14:paraId="1A790A9F" w14:textId="77777777" w:rsidR="00355D16" w:rsidRDefault="00355D16" w:rsidP="00355D16">
            <w:pPr>
              <w:pStyle w:val="TAC"/>
              <w:keepNext w:val="0"/>
              <w:keepLines w:val="0"/>
              <w:widowControl w:val="0"/>
              <w:rPr>
                <w:lang w:eastAsia="zh-CN"/>
              </w:rPr>
            </w:pPr>
          </w:p>
        </w:tc>
      </w:tr>
      <w:tr w:rsidR="00355D16" w14:paraId="18D7BD0A" w14:textId="77777777" w:rsidTr="00355D16">
        <w:tc>
          <w:tcPr>
            <w:tcW w:w="6799" w:type="dxa"/>
          </w:tcPr>
          <w:p w14:paraId="66DBED2D" w14:textId="277BE434" w:rsidR="00355D16" w:rsidRPr="00355D16" w:rsidRDefault="00355D16" w:rsidP="00355D16">
            <w:pPr>
              <w:pStyle w:val="TAL"/>
              <w:keepNext w:val="0"/>
              <w:keepLines w:val="0"/>
              <w:widowControl w:val="0"/>
            </w:pPr>
            <w:r w:rsidRPr="00355D16">
              <w:t>#28: Supporting application server change based on AF notification</w:t>
            </w:r>
          </w:p>
        </w:tc>
        <w:tc>
          <w:tcPr>
            <w:tcW w:w="709" w:type="dxa"/>
          </w:tcPr>
          <w:p w14:paraId="1E26B71C" w14:textId="2FE979F6" w:rsidR="00355D16" w:rsidRDefault="00355D16" w:rsidP="00355D16">
            <w:pPr>
              <w:pStyle w:val="TAC"/>
              <w:keepNext w:val="0"/>
              <w:keepLines w:val="0"/>
              <w:widowControl w:val="0"/>
              <w:rPr>
                <w:lang w:eastAsia="zh-CN"/>
              </w:rPr>
            </w:pPr>
            <w:r w:rsidRPr="00770EF6">
              <w:rPr>
                <w:rFonts w:hint="eastAsia"/>
              </w:rPr>
              <w:t>X</w:t>
            </w:r>
          </w:p>
        </w:tc>
        <w:tc>
          <w:tcPr>
            <w:tcW w:w="709" w:type="dxa"/>
          </w:tcPr>
          <w:p w14:paraId="4E4B65E4" w14:textId="2AF8ACA9" w:rsidR="00355D16" w:rsidRDefault="00355D16" w:rsidP="00355D16">
            <w:pPr>
              <w:pStyle w:val="TAC"/>
              <w:keepNext w:val="0"/>
              <w:keepLines w:val="0"/>
              <w:widowControl w:val="0"/>
              <w:rPr>
                <w:lang w:eastAsia="zh-CN"/>
              </w:rPr>
            </w:pPr>
            <w:r w:rsidRPr="00770EF6">
              <w:rPr>
                <w:rFonts w:hint="eastAsia"/>
              </w:rPr>
              <w:t>X</w:t>
            </w:r>
          </w:p>
        </w:tc>
        <w:tc>
          <w:tcPr>
            <w:tcW w:w="709" w:type="dxa"/>
          </w:tcPr>
          <w:p w14:paraId="3D90C8ED" w14:textId="77777777" w:rsidR="00355D16" w:rsidRDefault="00355D16" w:rsidP="00355D16">
            <w:pPr>
              <w:pStyle w:val="TAC"/>
              <w:keepNext w:val="0"/>
              <w:keepLines w:val="0"/>
              <w:widowControl w:val="0"/>
              <w:rPr>
                <w:lang w:eastAsia="zh-CN"/>
              </w:rPr>
            </w:pPr>
          </w:p>
        </w:tc>
        <w:tc>
          <w:tcPr>
            <w:tcW w:w="705" w:type="dxa"/>
          </w:tcPr>
          <w:p w14:paraId="7678F18E" w14:textId="77777777" w:rsidR="00355D16" w:rsidRDefault="00355D16" w:rsidP="00355D16">
            <w:pPr>
              <w:pStyle w:val="TAC"/>
              <w:keepNext w:val="0"/>
              <w:keepLines w:val="0"/>
              <w:widowControl w:val="0"/>
              <w:rPr>
                <w:lang w:eastAsia="zh-CN"/>
              </w:rPr>
            </w:pPr>
          </w:p>
        </w:tc>
      </w:tr>
      <w:tr w:rsidR="00355D16" w14:paraId="03FEE5C4" w14:textId="77777777" w:rsidTr="00355D16">
        <w:tc>
          <w:tcPr>
            <w:tcW w:w="6799" w:type="dxa"/>
          </w:tcPr>
          <w:p w14:paraId="41123788" w14:textId="64C14C4B" w:rsidR="00355D16" w:rsidRPr="00355D16" w:rsidRDefault="00355D16" w:rsidP="00355D16">
            <w:pPr>
              <w:pStyle w:val="TAL"/>
              <w:keepNext w:val="0"/>
              <w:keepLines w:val="0"/>
              <w:widowControl w:val="0"/>
            </w:pPr>
            <w:r w:rsidRPr="00355D16">
              <w:t>#29: CN-based edge relocation</w:t>
            </w:r>
          </w:p>
        </w:tc>
        <w:tc>
          <w:tcPr>
            <w:tcW w:w="709" w:type="dxa"/>
          </w:tcPr>
          <w:p w14:paraId="72E93D49" w14:textId="77777777" w:rsidR="00355D16" w:rsidRDefault="00355D16" w:rsidP="00355D16">
            <w:pPr>
              <w:pStyle w:val="TAC"/>
              <w:keepNext w:val="0"/>
              <w:keepLines w:val="0"/>
              <w:widowControl w:val="0"/>
              <w:rPr>
                <w:lang w:eastAsia="zh-CN"/>
              </w:rPr>
            </w:pPr>
          </w:p>
        </w:tc>
        <w:tc>
          <w:tcPr>
            <w:tcW w:w="709" w:type="dxa"/>
          </w:tcPr>
          <w:p w14:paraId="78E11466" w14:textId="210489A7" w:rsidR="00355D16" w:rsidRDefault="00355D16" w:rsidP="00355D16">
            <w:pPr>
              <w:pStyle w:val="TAC"/>
              <w:keepNext w:val="0"/>
              <w:keepLines w:val="0"/>
              <w:widowControl w:val="0"/>
              <w:rPr>
                <w:lang w:eastAsia="zh-CN"/>
              </w:rPr>
            </w:pPr>
            <w:r w:rsidRPr="00770EF6">
              <w:rPr>
                <w:rFonts w:hint="eastAsia"/>
              </w:rPr>
              <w:t>X</w:t>
            </w:r>
          </w:p>
        </w:tc>
        <w:tc>
          <w:tcPr>
            <w:tcW w:w="709" w:type="dxa"/>
          </w:tcPr>
          <w:p w14:paraId="6DD8890F" w14:textId="77777777" w:rsidR="00355D16" w:rsidRDefault="00355D16" w:rsidP="00355D16">
            <w:pPr>
              <w:pStyle w:val="TAC"/>
              <w:keepNext w:val="0"/>
              <w:keepLines w:val="0"/>
              <w:widowControl w:val="0"/>
              <w:rPr>
                <w:lang w:eastAsia="zh-CN"/>
              </w:rPr>
            </w:pPr>
          </w:p>
        </w:tc>
        <w:tc>
          <w:tcPr>
            <w:tcW w:w="705" w:type="dxa"/>
          </w:tcPr>
          <w:p w14:paraId="270EF5F8" w14:textId="77777777" w:rsidR="00355D16" w:rsidRDefault="00355D16" w:rsidP="00355D16">
            <w:pPr>
              <w:pStyle w:val="TAC"/>
              <w:keepNext w:val="0"/>
              <w:keepLines w:val="0"/>
              <w:widowControl w:val="0"/>
              <w:rPr>
                <w:lang w:eastAsia="zh-CN"/>
              </w:rPr>
            </w:pPr>
          </w:p>
        </w:tc>
      </w:tr>
      <w:tr w:rsidR="00355D16" w14:paraId="6DB8ECFC" w14:textId="77777777" w:rsidTr="00355D16">
        <w:tc>
          <w:tcPr>
            <w:tcW w:w="6799" w:type="dxa"/>
          </w:tcPr>
          <w:p w14:paraId="25685601" w14:textId="6A685F4E" w:rsidR="00355D16" w:rsidRPr="00355D16" w:rsidRDefault="00355D16" w:rsidP="00355D16">
            <w:pPr>
              <w:pStyle w:val="TAL"/>
              <w:keepNext w:val="0"/>
              <w:keepLines w:val="0"/>
              <w:widowControl w:val="0"/>
            </w:pPr>
            <w:r w:rsidRPr="00355D16">
              <w:t>#30: UE Agnostic EAS IP address replacement for traffic subject to edge computing</w:t>
            </w:r>
          </w:p>
        </w:tc>
        <w:tc>
          <w:tcPr>
            <w:tcW w:w="709" w:type="dxa"/>
          </w:tcPr>
          <w:p w14:paraId="2EB81AD6" w14:textId="77777777" w:rsidR="00355D16" w:rsidRDefault="00355D16" w:rsidP="00355D16">
            <w:pPr>
              <w:pStyle w:val="TAC"/>
              <w:keepNext w:val="0"/>
              <w:keepLines w:val="0"/>
              <w:widowControl w:val="0"/>
              <w:rPr>
                <w:lang w:eastAsia="zh-CN"/>
              </w:rPr>
            </w:pPr>
          </w:p>
        </w:tc>
        <w:tc>
          <w:tcPr>
            <w:tcW w:w="709" w:type="dxa"/>
          </w:tcPr>
          <w:p w14:paraId="67EA5F9A" w14:textId="46219AFB" w:rsidR="00355D16" w:rsidRDefault="00355D16" w:rsidP="00355D16">
            <w:pPr>
              <w:pStyle w:val="TAC"/>
              <w:keepNext w:val="0"/>
              <w:keepLines w:val="0"/>
              <w:widowControl w:val="0"/>
              <w:rPr>
                <w:lang w:eastAsia="zh-CN"/>
              </w:rPr>
            </w:pPr>
            <w:r w:rsidRPr="00770EF6">
              <w:t>X</w:t>
            </w:r>
          </w:p>
        </w:tc>
        <w:tc>
          <w:tcPr>
            <w:tcW w:w="709" w:type="dxa"/>
          </w:tcPr>
          <w:p w14:paraId="25628B50" w14:textId="77777777" w:rsidR="00355D16" w:rsidRDefault="00355D16" w:rsidP="00355D16">
            <w:pPr>
              <w:pStyle w:val="TAC"/>
              <w:keepNext w:val="0"/>
              <w:keepLines w:val="0"/>
              <w:widowControl w:val="0"/>
              <w:rPr>
                <w:lang w:eastAsia="zh-CN"/>
              </w:rPr>
            </w:pPr>
          </w:p>
        </w:tc>
        <w:tc>
          <w:tcPr>
            <w:tcW w:w="705" w:type="dxa"/>
          </w:tcPr>
          <w:p w14:paraId="508732E9" w14:textId="77777777" w:rsidR="00355D16" w:rsidRDefault="00355D16" w:rsidP="00355D16">
            <w:pPr>
              <w:pStyle w:val="TAC"/>
              <w:keepNext w:val="0"/>
              <w:keepLines w:val="0"/>
              <w:widowControl w:val="0"/>
              <w:rPr>
                <w:lang w:eastAsia="zh-CN"/>
              </w:rPr>
            </w:pPr>
          </w:p>
        </w:tc>
      </w:tr>
      <w:tr w:rsidR="00355D16" w14:paraId="293871BD" w14:textId="77777777" w:rsidTr="00355D16">
        <w:tc>
          <w:tcPr>
            <w:tcW w:w="6799" w:type="dxa"/>
          </w:tcPr>
          <w:p w14:paraId="394704EE" w14:textId="757020B2" w:rsidR="00355D16" w:rsidRPr="00355D16" w:rsidRDefault="00355D16" w:rsidP="00355D16">
            <w:pPr>
              <w:pStyle w:val="TAL"/>
              <w:keepNext w:val="0"/>
              <w:keepLines w:val="0"/>
              <w:widowControl w:val="0"/>
            </w:pPr>
            <w:r w:rsidRPr="00355D16">
              <w:t>#31: Application Relocation with UE assistance</w:t>
            </w:r>
          </w:p>
        </w:tc>
        <w:tc>
          <w:tcPr>
            <w:tcW w:w="709" w:type="dxa"/>
          </w:tcPr>
          <w:p w14:paraId="7494ECC2" w14:textId="77777777" w:rsidR="00355D16" w:rsidRDefault="00355D16" w:rsidP="00355D16">
            <w:pPr>
              <w:pStyle w:val="TAC"/>
              <w:keepNext w:val="0"/>
              <w:keepLines w:val="0"/>
              <w:widowControl w:val="0"/>
              <w:rPr>
                <w:lang w:eastAsia="zh-CN"/>
              </w:rPr>
            </w:pPr>
          </w:p>
        </w:tc>
        <w:tc>
          <w:tcPr>
            <w:tcW w:w="709" w:type="dxa"/>
          </w:tcPr>
          <w:p w14:paraId="104BC790" w14:textId="1243601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633A72B" w14:textId="77777777" w:rsidR="00355D16" w:rsidRDefault="00355D16" w:rsidP="00355D16">
            <w:pPr>
              <w:pStyle w:val="TAC"/>
              <w:keepNext w:val="0"/>
              <w:keepLines w:val="0"/>
              <w:widowControl w:val="0"/>
              <w:rPr>
                <w:lang w:eastAsia="zh-CN"/>
              </w:rPr>
            </w:pPr>
          </w:p>
        </w:tc>
        <w:tc>
          <w:tcPr>
            <w:tcW w:w="705" w:type="dxa"/>
          </w:tcPr>
          <w:p w14:paraId="46A0FDE1" w14:textId="77777777" w:rsidR="00355D16" w:rsidRDefault="00355D16" w:rsidP="00355D16">
            <w:pPr>
              <w:pStyle w:val="TAC"/>
              <w:keepNext w:val="0"/>
              <w:keepLines w:val="0"/>
              <w:widowControl w:val="0"/>
              <w:rPr>
                <w:lang w:eastAsia="zh-CN"/>
              </w:rPr>
            </w:pPr>
          </w:p>
        </w:tc>
      </w:tr>
      <w:tr w:rsidR="00355D16" w14:paraId="1FDC65BE" w14:textId="77777777" w:rsidTr="00355D16">
        <w:tc>
          <w:tcPr>
            <w:tcW w:w="6799" w:type="dxa"/>
          </w:tcPr>
          <w:p w14:paraId="14CFE9F0" w14:textId="6537EFEE" w:rsidR="00355D16" w:rsidRPr="00355D16" w:rsidRDefault="00355D16" w:rsidP="00355D16">
            <w:pPr>
              <w:pStyle w:val="TAL"/>
              <w:keepNext w:val="0"/>
              <w:keepLines w:val="0"/>
              <w:widowControl w:val="0"/>
            </w:pPr>
            <w:r w:rsidRPr="00355D16">
              <w:t>#32: UE DNS cache flush</w:t>
            </w:r>
          </w:p>
        </w:tc>
        <w:tc>
          <w:tcPr>
            <w:tcW w:w="709" w:type="dxa"/>
          </w:tcPr>
          <w:p w14:paraId="074E5C1B" w14:textId="3DC95C45" w:rsidR="00355D16" w:rsidRDefault="00355D16" w:rsidP="00355D16">
            <w:pPr>
              <w:pStyle w:val="TAC"/>
              <w:keepNext w:val="0"/>
              <w:keepLines w:val="0"/>
              <w:widowControl w:val="0"/>
              <w:rPr>
                <w:lang w:eastAsia="zh-CN"/>
              </w:rPr>
            </w:pPr>
            <w:r w:rsidRPr="00770EF6">
              <w:rPr>
                <w:rFonts w:hint="eastAsia"/>
              </w:rPr>
              <w:t>X</w:t>
            </w:r>
          </w:p>
        </w:tc>
        <w:tc>
          <w:tcPr>
            <w:tcW w:w="709" w:type="dxa"/>
          </w:tcPr>
          <w:p w14:paraId="643028F6" w14:textId="70E592B6"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A04534" w14:textId="77777777" w:rsidR="00355D16" w:rsidRDefault="00355D16" w:rsidP="00355D16">
            <w:pPr>
              <w:pStyle w:val="TAC"/>
              <w:keepNext w:val="0"/>
              <w:keepLines w:val="0"/>
              <w:widowControl w:val="0"/>
              <w:rPr>
                <w:lang w:eastAsia="zh-CN"/>
              </w:rPr>
            </w:pPr>
          </w:p>
        </w:tc>
        <w:tc>
          <w:tcPr>
            <w:tcW w:w="705" w:type="dxa"/>
          </w:tcPr>
          <w:p w14:paraId="6D8B9B94" w14:textId="77777777" w:rsidR="00355D16" w:rsidRDefault="00355D16" w:rsidP="00355D16">
            <w:pPr>
              <w:pStyle w:val="TAC"/>
              <w:keepNext w:val="0"/>
              <w:keepLines w:val="0"/>
              <w:widowControl w:val="0"/>
              <w:rPr>
                <w:lang w:eastAsia="zh-CN"/>
              </w:rPr>
            </w:pPr>
          </w:p>
        </w:tc>
      </w:tr>
      <w:tr w:rsidR="00355D16" w14:paraId="080FFAE7" w14:textId="77777777" w:rsidTr="00355D16">
        <w:tc>
          <w:tcPr>
            <w:tcW w:w="6799" w:type="dxa"/>
          </w:tcPr>
          <w:p w14:paraId="4BB04FBE" w14:textId="681925F0" w:rsidR="00355D16" w:rsidRPr="00355D16" w:rsidRDefault="00355D16" w:rsidP="00355D16">
            <w:pPr>
              <w:pStyle w:val="TAL"/>
              <w:keepNext w:val="0"/>
              <w:keepLines w:val="0"/>
              <w:widowControl w:val="0"/>
            </w:pPr>
            <w:r w:rsidRPr="00355D16">
              <w:rPr>
                <w:rFonts w:hint="eastAsia"/>
              </w:rPr>
              <w:t>#</w:t>
            </w:r>
            <w:r w:rsidRPr="00355D16">
              <w:t>33</w:t>
            </w:r>
            <w:r w:rsidRPr="00355D16">
              <w:rPr>
                <w:rFonts w:hint="eastAsia"/>
              </w:rPr>
              <w:t>:</w:t>
            </w:r>
            <w:r w:rsidRPr="00355D16">
              <w:t xml:space="preserve"> IP preserving PSA relocation</w:t>
            </w:r>
          </w:p>
        </w:tc>
        <w:tc>
          <w:tcPr>
            <w:tcW w:w="709" w:type="dxa"/>
          </w:tcPr>
          <w:p w14:paraId="45F003FD" w14:textId="77777777" w:rsidR="00355D16" w:rsidRDefault="00355D16" w:rsidP="00355D16">
            <w:pPr>
              <w:pStyle w:val="TAC"/>
              <w:keepNext w:val="0"/>
              <w:keepLines w:val="0"/>
              <w:widowControl w:val="0"/>
              <w:rPr>
                <w:lang w:eastAsia="zh-CN"/>
              </w:rPr>
            </w:pPr>
          </w:p>
        </w:tc>
        <w:tc>
          <w:tcPr>
            <w:tcW w:w="709" w:type="dxa"/>
          </w:tcPr>
          <w:p w14:paraId="23D5E431" w14:textId="323A538B" w:rsidR="00355D16" w:rsidRDefault="00355D16" w:rsidP="00355D16">
            <w:pPr>
              <w:pStyle w:val="TAC"/>
              <w:keepNext w:val="0"/>
              <w:keepLines w:val="0"/>
              <w:widowControl w:val="0"/>
              <w:rPr>
                <w:lang w:eastAsia="zh-CN"/>
              </w:rPr>
            </w:pPr>
            <w:r w:rsidRPr="00770EF6">
              <w:rPr>
                <w:rFonts w:hint="eastAsia"/>
              </w:rPr>
              <w:t>X</w:t>
            </w:r>
          </w:p>
        </w:tc>
        <w:tc>
          <w:tcPr>
            <w:tcW w:w="709" w:type="dxa"/>
          </w:tcPr>
          <w:p w14:paraId="5F9FF920" w14:textId="77777777" w:rsidR="00355D16" w:rsidRDefault="00355D16" w:rsidP="00355D16">
            <w:pPr>
              <w:pStyle w:val="TAC"/>
              <w:keepNext w:val="0"/>
              <w:keepLines w:val="0"/>
              <w:widowControl w:val="0"/>
              <w:rPr>
                <w:lang w:eastAsia="zh-CN"/>
              </w:rPr>
            </w:pPr>
          </w:p>
        </w:tc>
        <w:tc>
          <w:tcPr>
            <w:tcW w:w="705" w:type="dxa"/>
          </w:tcPr>
          <w:p w14:paraId="17252BDA" w14:textId="77777777" w:rsidR="00355D16" w:rsidRDefault="00355D16" w:rsidP="00355D16">
            <w:pPr>
              <w:pStyle w:val="TAC"/>
              <w:keepNext w:val="0"/>
              <w:keepLines w:val="0"/>
              <w:widowControl w:val="0"/>
              <w:rPr>
                <w:lang w:eastAsia="zh-CN"/>
              </w:rPr>
            </w:pPr>
          </w:p>
        </w:tc>
      </w:tr>
      <w:tr w:rsidR="00355D16" w14:paraId="7B0D7707" w14:textId="77777777" w:rsidTr="00355D16">
        <w:tc>
          <w:tcPr>
            <w:tcW w:w="6799" w:type="dxa"/>
          </w:tcPr>
          <w:p w14:paraId="7B44125B" w14:textId="4E9C4BB7" w:rsidR="00355D16" w:rsidRPr="00355D16" w:rsidRDefault="00355D16" w:rsidP="00355D16">
            <w:pPr>
              <w:pStyle w:val="TAL"/>
              <w:keepNext w:val="0"/>
              <w:keepLines w:val="0"/>
              <w:widowControl w:val="0"/>
            </w:pPr>
            <w:r w:rsidRPr="00355D16">
              <w:t>#34: Local DN notification to the UE during ULCL operations</w:t>
            </w:r>
          </w:p>
        </w:tc>
        <w:tc>
          <w:tcPr>
            <w:tcW w:w="709" w:type="dxa"/>
          </w:tcPr>
          <w:p w14:paraId="7D813713" w14:textId="77777777" w:rsidR="00355D16" w:rsidRDefault="00355D16" w:rsidP="00355D16">
            <w:pPr>
              <w:pStyle w:val="TAC"/>
              <w:keepNext w:val="0"/>
              <w:keepLines w:val="0"/>
              <w:widowControl w:val="0"/>
              <w:rPr>
                <w:lang w:eastAsia="zh-CN"/>
              </w:rPr>
            </w:pPr>
          </w:p>
        </w:tc>
        <w:tc>
          <w:tcPr>
            <w:tcW w:w="709" w:type="dxa"/>
          </w:tcPr>
          <w:p w14:paraId="612AC438" w14:textId="02A3C60E" w:rsidR="00355D16" w:rsidRDefault="00355D16" w:rsidP="00355D16">
            <w:pPr>
              <w:pStyle w:val="TAC"/>
              <w:keepNext w:val="0"/>
              <w:keepLines w:val="0"/>
              <w:widowControl w:val="0"/>
              <w:rPr>
                <w:lang w:eastAsia="zh-CN"/>
              </w:rPr>
            </w:pPr>
            <w:r w:rsidRPr="00770EF6">
              <w:rPr>
                <w:rFonts w:hint="eastAsia"/>
              </w:rPr>
              <w:t>X</w:t>
            </w:r>
          </w:p>
        </w:tc>
        <w:tc>
          <w:tcPr>
            <w:tcW w:w="709" w:type="dxa"/>
          </w:tcPr>
          <w:p w14:paraId="40B67CF9" w14:textId="77777777" w:rsidR="00355D16" w:rsidRDefault="00355D16" w:rsidP="00355D16">
            <w:pPr>
              <w:pStyle w:val="TAC"/>
              <w:keepNext w:val="0"/>
              <w:keepLines w:val="0"/>
              <w:widowControl w:val="0"/>
              <w:rPr>
                <w:lang w:eastAsia="zh-CN"/>
              </w:rPr>
            </w:pPr>
          </w:p>
        </w:tc>
        <w:tc>
          <w:tcPr>
            <w:tcW w:w="705" w:type="dxa"/>
          </w:tcPr>
          <w:p w14:paraId="33E53420" w14:textId="77777777" w:rsidR="00355D16" w:rsidRDefault="00355D16" w:rsidP="00355D16">
            <w:pPr>
              <w:pStyle w:val="TAC"/>
              <w:keepNext w:val="0"/>
              <w:keepLines w:val="0"/>
              <w:widowControl w:val="0"/>
              <w:rPr>
                <w:lang w:eastAsia="zh-CN"/>
              </w:rPr>
            </w:pPr>
          </w:p>
        </w:tc>
      </w:tr>
      <w:tr w:rsidR="00355D16" w14:paraId="679584C5" w14:textId="77777777" w:rsidTr="00355D16">
        <w:tc>
          <w:tcPr>
            <w:tcW w:w="6799" w:type="dxa"/>
          </w:tcPr>
          <w:p w14:paraId="48E80215" w14:textId="6E136576" w:rsidR="00355D16" w:rsidRPr="00355D16" w:rsidRDefault="00355D16" w:rsidP="00355D16">
            <w:pPr>
              <w:pStyle w:val="TAL"/>
              <w:keepNext w:val="0"/>
              <w:keepLines w:val="0"/>
              <w:widowControl w:val="0"/>
            </w:pPr>
            <w:r w:rsidRPr="00355D16">
              <w:t>#35: Edge relocation considering with user plane latency requirement (SMF decision)</w:t>
            </w:r>
          </w:p>
        </w:tc>
        <w:tc>
          <w:tcPr>
            <w:tcW w:w="709" w:type="dxa"/>
          </w:tcPr>
          <w:p w14:paraId="07A4CE01" w14:textId="77777777" w:rsidR="00355D16" w:rsidRDefault="00355D16" w:rsidP="00355D16">
            <w:pPr>
              <w:pStyle w:val="TAC"/>
              <w:keepNext w:val="0"/>
              <w:keepLines w:val="0"/>
              <w:widowControl w:val="0"/>
              <w:rPr>
                <w:lang w:eastAsia="zh-CN"/>
              </w:rPr>
            </w:pPr>
          </w:p>
        </w:tc>
        <w:tc>
          <w:tcPr>
            <w:tcW w:w="709" w:type="dxa"/>
          </w:tcPr>
          <w:p w14:paraId="587F9ED4" w14:textId="5FF1B04B" w:rsidR="00355D16" w:rsidRDefault="00355D16" w:rsidP="00355D16">
            <w:pPr>
              <w:pStyle w:val="TAC"/>
              <w:keepNext w:val="0"/>
              <w:keepLines w:val="0"/>
              <w:widowControl w:val="0"/>
              <w:rPr>
                <w:lang w:eastAsia="zh-CN"/>
              </w:rPr>
            </w:pPr>
            <w:r w:rsidRPr="00770EF6">
              <w:rPr>
                <w:rFonts w:hint="eastAsia"/>
              </w:rPr>
              <w:t>X</w:t>
            </w:r>
          </w:p>
        </w:tc>
        <w:tc>
          <w:tcPr>
            <w:tcW w:w="709" w:type="dxa"/>
          </w:tcPr>
          <w:p w14:paraId="32FD1A23" w14:textId="77777777" w:rsidR="00355D16" w:rsidRDefault="00355D16" w:rsidP="00355D16">
            <w:pPr>
              <w:pStyle w:val="TAC"/>
              <w:keepNext w:val="0"/>
              <w:keepLines w:val="0"/>
              <w:widowControl w:val="0"/>
              <w:rPr>
                <w:lang w:eastAsia="zh-CN"/>
              </w:rPr>
            </w:pPr>
          </w:p>
        </w:tc>
        <w:tc>
          <w:tcPr>
            <w:tcW w:w="705" w:type="dxa"/>
          </w:tcPr>
          <w:p w14:paraId="32E07281" w14:textId="77777777" w:rsidR="00355D16" w:rsidRDefault="00355D16" w:rsidP="00355D16">
            <w:pPr>
              <w:pStyle w:val="TAC"/>
              <w:keepNext w:val="0"/>
              <w:keepLines w:val="0"/>
              <w:widowControl w:val="0"/>
              <w:rPr>
                <w:lang w:eastAsia="zh-CN"/>
              </w:rPr>
            </w:pPr>
          </w:p>
        </w:tc>
      </w:tr>
      <w:tr w:rsidR="00355D16" w14:paraId="395E991E" w14:textId="77777777" w:rsidTr="00355D16">
        <w:tc>
          <w:tcPr>
            <w:tcW w:w="6799" w:type="dxa"/>
          </w:tcPr>
          <w:p w14:paraId="3CF8BA33" w14:textId="7D24EA5D" w:rsidR="00355D16" w:rsidRPr="00355D16" w:rsidRDefault="00355D16" w:rsidP="00355D16">
            <w:pPr>
              <w:pStyle w:val="TAL"/>
              <w:keepNext w:val="0"/>
              <w:keepLines w:val="0"/>
              <w:widowControl w:val="0"/>
            </w:pPr>
            <w:r w:rsidRPr="00355D16">
              <w:t>#36: Edge relocation considering with user plane latency requirement (AF decision)</w:t>
            </w:r>
          </w:p>
        </w:tc>
        <w:tc>
          <w:tcPr>
            <w:tcW w:w="709" w:type="dxa"/>
          </w:tcPr>
          <w:p w14:paraId="2D0C01AF" w14:textId="77777777" w:rsidR="00355D16" w:rsidRDefault="00355D16" w:rsidP="00355D16">
            <w:pPr>
              <w:pStyle w:val="TAC"/>
              <w:keepNext w:val="0"/>
              <w:keepLines w:val="0"/>
              <w:widowControl w:val="0"/>
              <w:rPr>
                <w:lang w:eastAsia="zh-CN"/>
              </w:rPr>
            </w:pPr>
          </w:p>
        </w:tc>
        <w:tc>
          <w:tcPr>
            <w:tcW w:w="709" w:type="dxa"/>
          </w:tcPr>
          <w:p w14:paraId="40A9512B" w14:textId="560529B4" w:rsidR="00355D16" w:rsidRDefault="00355D16" w:rsidP="00355D16">
            <w:pPr>
              <w:pStyle w:val="TAC"/>
              <w:keepNext w:val="0"/>
              <w:keepLines w:val="0"/>
              <w:widowControl w:val="0"/>
              <w:rPr>
                <w:lang w:eastAsia="zh-CN"/>
              </w:rPr>
            </w:pPr>
            <w:r w:rsidRPr="00770EF6">
              <w:rPr>
                <w:rFonts w:hint="eastAsia"/>
              </w:rPr>
              <w:t>X</w:t>
            </w:r>
          </w:p>
        </w:tc>
        <w:tc>
          <w:tcPr>
            <w:tcW w:w="709" w:type="dxa"/>
          </w:tcPr>
          <w:p w14:paraId="3A9BBA1C" w14:textId="77777777" w:rsidR="00355D16" w:rsidRDefault="00355D16" w:rsidP="00355D16">
            <w:pPr>
              <w:pStyle w:val="TAC"/>
              <w:keepNext w:val="0"/>
              <w:keepLines w:val="0"/>
              <w:widowControl w:val="0"/>
              <w:rPr>
                <w:lang w:eastAsia="zh-CN"/>
              </w:rPr>
            </w:pPr>
          </w:p>
        </w:tc>
        <w:tc>
          <w:tcPr>
            <w:tcW w:w="705" w:type="dxa"/>
          </w:tcPr>
          <w:p w14:paraId="033F95B3" w14:textId="77777777" w:rsidR="00355D16" w:rsidRDefault="00355D16" w:rsidP="00355D16">
            <w:pPr>
              <w:pStyle w:val="TAC"/>
              <w:keepNext w:val="0"/>
              <w:keepLines w:val="0"/>
              <w:widowControl w:val="0"/>
              <w:rPr>
                <w:lang w:eastAsia="zh-CN"/>
              </w:rPr>
            </w:pPr>
          </w:p>
        </w:tc>
      </w:tr>
      <w:tr w:rsidR="00355D16" w14:paraId="4FA59846" w14:textId="77777777" w:rsidTr="00355D16">
        <w:tc>
          <w:tcPr>
            <w:tcW w:w="6799" w:type="dxa"/>
          </w:tcPr>
          <w:p w14:paraId="34C54508" w14:textId="1ECFA380" w:rsidR="00355D16" w:rsidRPr="00355D16" w:rsidRDefault="00355D16" w:rsidP="00355D16">
            <w:pPr>
              <w:pStyle w:val="TAL"/>
              <w:keepNext w:val="0"/>
              <w:keepLines w:val="0"/>
              <w:widowControl w:val="0"/>
            </w:pPr>
            <w:r w:rsidRPr="00355D16">
              <w:t>#37: AF-based EAS End-Point-Address update via External Parameter Provisioning</w:t>
            </w:r>
          </w:p>
        </w:tc>
        <w:tc>
          <w:tcPr>
            <w:tcW w:w="709" w:type="dxa"/>
          </w:tcPr>
          <w:p w14:paraId="0EF60ACB" w14:textId="77777777" w:rsidR="00355D16" w:rsidRDefault="00355D16" w:rsidP="00355D16">
            <w:pPr>
              <w:pStyle w:val="TAC"/>
              <w:keepNext w:val="0"/>
              <w:keepLines w:val="0"/>
              <w:widowControl w:val="0"/>
              <w:rPr>
                <w:lang w:eastAsia="zh-CN"/>
              </w:rPr>
            </w:pPr>
          </w:p>
        </w:tc>
        <w:tc>
          <w:tcPr>
            <w:tcW w:w="709" w:type="dxa"/>
          </w:tcPr>
          <w:p w14:paraId="1008BAC8" w14:textId="1F1DC3EC"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F24480" w14:textId="77777777" w:rsidR="00355D16" w:rsidRDefault="00355D16" w:rsidP="00355D16">
            <w:pPr>
              <w:pStyle w:val="TAC"/>
              <w:keepNext w:val="0"/>
              <w:keepLines w:val="0"/>
              <w:widowControl w:val="0"/>
              <w:rPr>
                <w:lang w:eastAsia="zh-CN"/>
              </w:rPr>
            </w:pPr>
          </w:p>
        </w:tc>
        <w:tc>
          <w:tcPr>
            <w:tcW w:w="705" w:type="dxa"/>
          </w:tcPr>
          <w:p w14:paraId="1E3AC508" w14:textId="77777777" w:rsidR="00355D16" w:rsidRDefault="00355D16" w:rsidP="00355D16">
            <w:pPr>
              <w:pStyle w:val="TAC"/>
              <w:keepNext w:val="0"/>
              <w:keepLines w:val="0"/>
              <w:widowControl w:val="0"/>
              <w:rPr>
                <w:lang w:eastAsia="zh-CN"/>
              </w:rPr>
            </w:pPr>
          </w:p>
        </w:tc>
      </w:tr>
      <w:tr w:rsidR="00355D16" w14:paraId="6FD19AFC" w14:textId="77777777" w:rsidTr="00355D16">
        <w:tc>
          <w:tcPr>
            <w:tcW w:w="6799" w:type="dxa"/>
          </w:tcPr>
          <w:p w14:paraId="0D3BBFB1" w14:textId="57339D52" w:rsidR="00355D16" w:rsidRPr="00355D16" w:rsidRDefault="00355D16" w:rsidP="00355D16">
            <w:pPr>
              <w:pStyle w:val="TAL"/>
              <w:keepNext w:val="0"/>
              <w:keepLines w:val="0"/>
              <w:widowControl w:val="0"/>
            </w:pPr>
            <w:r w:rsidRPr="00355D16">
              <w:t>#38: EAS change with reducing packet loss in uplink</w:t>
            </w:r>
          </w:p>
        </w:tc>
        <w:tc>
          <w:tcPr>
            <w:tcW w:w="709" w:type="dxa"/>
          </w:tcPr>
          <w:p w14:paraId="48359A4E" w14:textId="77777777" w:rsidR="00355D16" w:rsidRDefault="00355D16" w:rsidP="00355D16">
            <w:pPr>
              <w:pStyle w:val="TAC"/>
              <w:keepNext w:val="0"/>
              <w:keepLines w:val="0"/>
              <w:widowControl w:val="0"/>
              <w:rPr>
                <w:lang w:eastAsia="zh-CN"/>
              </w:rPr>
            </w:pPr>
          </w:p>
        </w:tc>
        <w:tc>
          <w:tcPr>
            <w:tcW w:w="709" w:type="dxa"/>
          </w:tcPr>
          <w:p w14:paraId="4B6D743B" w14:textId="53F1ECEE" w:rsidR="00355D16" w:rsidRDefault="00355D16" w:rsidP="00355D16">
            <w:pPr>
              <w:pStyle w:val="TAC"/>
              <w:keepNext w:val="0"/>
              <w:keepLines w:val="0"/>
              <w:widowControl w:val="0"/>
              <w:rPr>
                <w:lang w:eastAsia="zh-CN"/>
              </w:rPr>
            </w:pPr>
            <w:r w:rsidRPr="00770EF6">
              <w:t>X</w:t>
            </w:r>
          </w:p>
        </w:tc>
        <w:tc>
          <w:tcPr>
            <w:tcW w:w="709" w:type="dxa"/>
          </w:tcPr>
          <w:p w14:paraId="4110E9BA" w14:textId="77777777" w:rsidR="00355D16" w:rsidRDefault="00355D16" w:rsidP="00355D16">
            <w:pPr>
              <w:pStyle w:val="TAC"/>
              <w:keepNext w:val="0"/>
              <w:keepLines w:val="0"/>
              <w:widowControl w:val="0"/>
              <w:rPr>
                <w:lang w:eastAsia="zh-CN"/>
              </w:rPr>
            </w:pPr>
          </w:p>
        </w:tc>
        <w:tc>
          <w:tcPr>
            <w:tcW w:w="705" w:type="dxa"/>
          </w:tcPr>
          <w:p w14:paraId="40E36CCC" w14:textId="77777777" w:rsidR="00355D16" w:rsidRDefault="00355D16" w:rsidP="00355D16">
            <w:pPr>
              <w:pStyle w:val="TAC"/>
              <w:keepNext w:val="0"/>
              <w:keepLines w:val="0"/>
              <w:widowControl w:val="0"/>
              <w:rPr>
                <w:lang w:eastAsia="zh-CN"/>
              </w:rPr>
            </w:pPr>
          </w:p>
        </w:tc>
      </w:tr>
      <w:tr w:rsidR="00355D16" w14:paraId="6FCB23FC" w14:textId="77777777" w:rsidTr="00355D16">
        <w:tc>
          <w:tcPr>
            <w:tcW w:w="6799" w:type="dxa"/>
          </w:tcPr>
          <w:p w14:paraId="2C4B184B" w14:textId="5F3066BE" w:rsidR="00355D16" w:rsidRPr="00355D16" w:rsidRDefault="00355D16" w:rsidP="00355D16">
            <w:pPr>
              <w:pStyle w:val="TAL"/>
              <w:keepNext w:val="0"/>
              <w:keepLines w:val="0"/>
              <w:widowControl w:val="0"/>
            </w:pPr>
            <w:r w:rsidRPr="00355D16">
              <w:t>#39: EAS relocation coordinated with PSA change</w:t>
            </w:r>
          </w:p>
        </w:tc>
        <w:tc>
          <w:tcPr>
            <w:tcW w:w="709" w:type="dxa"/>
          </w:tcPr>
          <w:p w14:paraId="57EFB529" w14:textId="77777777" w:rsidR="00355D16" w:rsidRDefault="00355D16" w:rsidP="00355D16">
            <w:pPr>
              <w:pStyle w:val="TAC"/>
              <w:keepNext w:val="0"/>
              <w:keepLines w:val="0"/>
              <w:widowControl w:val="0"/>
              <w:rPr>
                <w:lang w:eastAsia="zh-CN"/>
              </w:rPr>
            </w:pPr>
          </w:p>
        </w:tc>
        <w:tc>
          <w:tcPr>
            <w:tcW w:w="709" w:type="dxa"/>
          </w:tcPr>
          <w:p w14:paraId="2205BD6A" w14:textId="031B4925" w:rsidR="00355D16" w:rsidRDefault="00355D16" w:rsidP="00355D16">
            <w:pPr>
              <w:pStyle w:val="TAC"/>
              <w:keepNext w:val="0"/>
              <w:keepLines w:val="0"/>
              <w:widowControl w:val="0"/>
              <w:rPr>
                <w:lang w:eastAsia="zh-CN"/>
              </w:rPr>
            </w:pPr>
            <w:r w:rsidRPr="00770EF6">
              <w:rPr>
                <w:rFonts w:hint="eastAsia"/>
              </w:rPr>
              <w:t>X</w:t>
            </w:r>
          </w:p>
        </w:tc>
        <w:tc>
          <w:tcPr>
            <w:tcW w:w="709" w:type="dxa"/>
          </w:tcPr>
          <w:p w14:paraId="514044FA" w14:textId="77777777" w:rsidR="00355D16" w:rsidRDefault="00355D16" w:rsidP="00355D16">
            <w:pPr>
              <w:pStyle w:val="TAC"/>
              <w:keepNext w:val="0"/>
              <w:keepLines w:val="0"/>
              <w:widowControl w:val="0"/>
              <w:rPr>
                <w:lang w:eastAsia="zh-CN"/>
              </w:rPr>
            </w:pPr>
          </w:p>
        </w:tc>
        <w:tc>
          <w:tcPr>
            <w:tcW w:w="705" w:type="dxa"/>
          </w:tcPr>
          <w:p w14:paraId="29A310E0" w14:textId="77777777" w:rsidR="00355D16" w:rsidRDefault="00355D16" w:rsidP="00355D16">
            <w:pPr>
              <w:pStyle w:val="TAC"/>
              <w:keepNext w:val="0"/>
              <w:keepLines w:val="0"/>
              <w:widowControl w:val="0"/>
              <w:rPr>
                <w:lang w:eastAsia="zh-CN"/>
              </w:rPr>
            </w:pPr>
          </w:p>
        </w:tc>
      </w:tr>
      <w:tr w:rsidR="00355D16" w14:paraId="51564164" w14:textId="77777777" w:rsidTr="00355D16">
        <w:tc>
          <w:tcPr>
            <w:tcW w:w="6799" w:type="dxa"/>
          </w:tcPr>
          <w:p w14:paraId="42669BC1" w14:textId="75176D3F" w:rsidR="00355D16" w:rsidRPr="00355D16" w:rsidRDefault="00355D16" w:rsidP="00355D16">
            <w:pPr>
              <w:pStyle w:val="TAL"/>
              <w:keepNext w:val="0"/>
              <w:keepLines w:val="0"/>
              <w:widowControl w:val="0"/>
            </w:pPr>
            <w:r w:rsidRPr="00355D16">
              <w:t>#40: Seamless change of Edge Application Sever for stateful applications by caching application status information in NEF</w:t>
            </w:r>
          </w:p>
        </w:tc>
        <w:tc>
          <w:tcPr>
            <w:tcW w:w="709" w:type="dxa"/>
          </w:tcPr>
          <w:p w14:paraId="757224AF" w14:textId="77777777" w:rsidR="00355D16" w:rsidRDefault="00355D16" w:rsidP="00355D16">
            <w:pPr>
              <w:pStyle w:val="TAC"/>
              <w:keepNext w:val="0"/>
              <w:keepLines w:val="0"/>
              <w:widowControl w:val="0"/>
              <w:rPr>
                <w:lang w:eastAsia="zh-CN"/>
              </w:rPr>
            </w:pPr>
          </w:p>
        </w:tc>
        <w:tc>
          <w:tcPr>
            <w:tcW w:w="709" w:type="dxa"/>
          </w:tcPr>
          <w:p w14:paraId="36F64B28" w14:textId="48D1CC62"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AE017E" w14:textId="77777777" w:rsidR="00355D16" w:rsidRDefault="00355D16" w:rsidP="00355D16">
            <w:pPr>
              <w:pStyle w:val="TAC"/>
              <w:keepNext w:val="0"/>
              <w:keepLines w:val="0"/>
              <w:widowControl w:val="0"/>
              <w:rPr>
                <w:lang w:eastAsia="zh-CN"/>
              </w:rPr>
            </w:pPr>
          </w:p>
        </w:tc>
        <w:tc>
          <w:tcPr>
            <w:tcW w:w="705" w:type="dxa"/>
          </w:tcPr>
          <w:p w14:paraId="2B7C0EF3" w14:textId="77777777" w:rsidR="00355D16" w:rsidRDefault="00355D16" w:rsidP="00355D16">
            <w:pPr>
              <w:pStyle w:val="TAC"/>
              <w:keepNext w:val="0"/>
              <w:keepLines w:val="0"/>
              <w:widowControl w:val="0"/>
              <w:rPr>
                <w:lang w:eastAsia="zh-CN"/>
              </w:rPr>
            </w:pPr>
          </w:p>
        </w:tc>
      </w:tr>
      <w:tr w:rsidR="00355D16" w14:paraId="6399EDFA" w14:textId="77777777" w:rsidTr="00355D16">
        <w:tc>
          <w:tcPr>
            <w:tcW w:w="6799" w:type="dxa"/>
          </w:tcPr>
          <w:p w14:paraId="4D40C29C" w14:textId="234B6B4F" w:rsidR="00355D16" w:rsidRPr="00355D16" w:rsidRDefault="00355D16" w:rsidP="00355D16">
            <w:pPr>
              <w:pStyle w:val="TAL"/>
              <w:keepNext w:val="0"/>
              <w:keepLines w:val="0"/>
              <w:widowControl w:val="0"/>
            </w:pPr>
            <w:r w:rsidRPr="00355D16">
              <w:t>#41: Network Information Provisioning using the IP path</w:t>
            </w:r>
          </w:p>
        </w:tc>
        <w:tc>
          <w:tcPr>
            <w:tcW w:w="709" w:type="dxa"/>
          </w:tcPr>
          <w:p w14:paraId="4876CAEA" w14:textId="77777777" w:rsidR="00355D16" w:rsidRDefault="00355D16" w:rsidP="00355D16">
            <w:pPr>
              <w:pStyle w:val="TAC"/>
              <w:keepNext w:val="0"/>
              <w:keepLines w:val="0"/>
              <w:widowControl w:val="0"/>
              <w:rPr>
                <w:lang w:eastAsia="zh-CN"/>
              </w:rPr>
            </w:pPr>
          </w:p>
        </w:tc>
        <w:tc>
          <w:tcPr>
            <w:tcW w:w="709" w:type="dxa"/>
          </w:tcPr>
          <w:p w14:paraId="10535099" w14:textId="77777777" w:rsidR="00355D16" w:rsidRDefault="00355D16" w:rsidP="00355D16">
            <w:pPr>
              <w:pStyle w:val="TAC"/>
              <w:keepNext w:val="0"/>
              <w:keepLines w:val="0"/>
              <w:widowControl w:val="0"/>
              <w:rPr>
                <w:lang w:eastAsia="zh-CN"/>
              </w:rPr>
            </w:pPr>
          </w:p>
        </w:tc>
        <w:tc>
          <w:tcPr>
            <w:tcW w:w="709" w:type="dxa"/>
          </w:tcPr>
          <w:p w14:paraId="6747AC09" w14:textId="339AB16F" w:rsidR="00355D16" w:rsidRDefault="00355D16" w:rsidP="00355D16">
            <w:pPr>
              <w:pStyle w:val="TAC"/>
              <w:keepNext w:val="0"/>
              <w:keepLines w:val="0"/>
              <w:widowControl w:val="0"/>
              <w:rPr>
                <w:lang w:eastAsia="zh-CN"/>
              </w:rPr>
            </w:pPr>
            <w:r w:rsidRPr="00770EF6">
              <w:t>X</w:t>
            </w:r>
          </w:p>
        </w:tc>
        <w:tc>
          <w:tcPr>
            <w:tcW w:w="705" w:type="dxa"/>
          </w:tcPr>
          <w:p w14:paraId="439FC6C9" w14:textId="77777777" w:rsidR="00355D16" w:rsidRDefault="00355D16" w:rsidP="00355D16">
            <w:pPr>
              <w:pStyle w:val="TAC"/>
              <w:keepNext w:val="0"/>
              <w:keepLines w:val="0"/>
              <w:widowControl w:val="0"/>
              <w:rPr>
                <w:lang w:eastAsia="zh-CN"/>
              </w:rPr>
            </w:pPr>
          </w:p>
        </w:tc>
      </w:tr>
      <w:tr w:rsidR="00355D16" w14:paraId="442A90C2" w14:textId="77777777" w:rsidTr="00355D16">
        <w:tc>
          <w:tcPr>
            <w:tcW w:w="6799" w:type="dxa"/>
          </w:tcPr>
          <w:p w14:paraId="089F2D27" w14:textId="30002E15" w:rsidR="00355D16" w:rsidRPr="00355D16" w:rsidRDefault="00355D16" w:rsidP="00355D16">
            <w:pPr>
              <w:pStyle w:val="TAL"/>
              <w:keepNext w:val="0"/>
              <w:keepLines w:val="0"/>
              <w:widowControl w:val="0"/>
            </w:pPr>
            <w:r w:rsidRPr="00355D16">
              <w:t>#42: Providing selected radio information to an App requiring it</w:t>
            </w:r>
          </w:p>
        </w:tc>
        <w:tc>
          <w:tcPr>
            <w:tcW w:w="709" w:type="dxa"/>
          </w:tcPr>
          <w:p w14:paraId="5D93DB93" w14:textId="77777777" w:rsidR="00355D16" w:rsidRDefault="00355D16" w:rsidP="00355D16">
            <w:pPr>
              <w:pStyle w:val="TAC"/>
              <w:keepNext w:val="0"/>
              <w:keepLines w:val="0"/>
              <w:widowControl w:val="0"/>
              <w:rPr>
                <w:lang w:eastAsia="zh-CN"/>
              </w:rPr>
            </w:pPr>
          </w:p>
        </w:tc>
        <w:tc>
          <w:tcPr>
            <w:tcW w:w="709" w:type="dxa"/>
          </w:tcPr>
          <w:p w14:paraId="0C5B8F44" w14:textId="77777777" w:rsidR="00355D16" w:rsidRDefault="00355D16" w:rsidP="00355D16">
            <w:pPr>
              <w:pStyle w:val="TAC"/>
              <w:keepNext w:val="0"/>
              <w:keepLines w:val="0"/>
              <w:widowControl w:val="0"/>
              <w:rPr>
                <w:lang w:eastAsia="zh-CN"/>
              </w:rPr>
            </w:pPr>
          </w:p>
        </w:tc>
        <w:tc>
          <w:tcPr>
            <w:tcW w:w="709" w:type="dxa"/>
          </w:tcPr>
          <w:p w14:paraId="2F93D6A8" w14:textId="5095B408" w:rsidR="00355D16" w:rsidRDefault="00355D16" w:rsidP="00355D16">
            <w:pPr>
              <w:pStyle w:val="TAC"/>
              <w:keepNext w:val="0"/>
              <w:keepLines w:val="0"/>
              <w:widowControl w:val="0"/>
              <w:rPr>
                <w:lang w:eastAsia="zh-CN"/>
              </w:rPr>
            </w:pPr>
            <w:r w:rsidRPr="00770EF6">
              <w:t>X</w:t>
            </w:r>
          </w:p>
        </w:tc>
        <w:tc>
          <w:tcPr>
            <w:tcW w:w="705" w:type="dxa"/>
          </w:tcPr>
          <w:p w14:paraId="559EB249" w14:textId="77777777" w:rsidR="00355D16" w:rsidRDefault="00355D16" w:rsidP="00355D16">
            <w:pPr>
              <w:pStyle w:val="TAC"/>
              <w:keepNext w:val="0"/>
              <w:keepLines w:val="0"/>
              <w:widowControl w:val="0"/>
              <w:rPr>
                <w:lang w:eastAsia="zh-CN"/>
              </w:rPr>
            </w:pPr>
          </w:p>
        </w:tc>
      </w:tr>
      <w:tr w:rsidR="00355D16" w14:paraId="5037FD9F" w14:textId="77777777" w:rsidTr="00355D16">
        <w:tc>
          <w:tcPr>
            <w:tcW w:w="6799" w:type="dxa"/>
          </w:tcPr>
          <w:p w14:paraId="7215F296" w14:textId="0F09A896" w:rsidR="00355D16" w:rsidRPr="00355D16" w:rsidRDefault="00355D16" w:rsidP="00355D16">
            <w:pPr>
              <w:pStyle w:val="TAL"/>
              <w:keepNext w:val="0"/>
              <w:keepLines w:val="0"/>
              <w:widowControl w:val="0"/>
            </w:pPr>
            <w:r w:rsidRPr="00355D16">
              <w:t>#43: Low Latency exposure API by using the distributed CAPIF framework feature</w:t>
            </w:r>
          </w:p>
        </w:tc>
        <w:tc>
          <w:tcPr>
            <w:tcW w:w="709" w:type="dxa"/>
          </w:tcPr>
          <w:p w14:paraId="4F086811" w14:textId="77777777" w:rsidR="00355D16" w:rsidRDefault="00355D16" w:rsidP="00355D16">
            <w:pPr>
              <w:pStyle w:val="TAC"/>
              <w:keepNext w:val="0"/>
              <w:keepLines w:val="0"/>
              <w:widowControl w:val="0"/>
              <w:rPr>
                <w:lang w:eastAsia="zh-CN"/>
              </w:rPr>
            </w:pPr>
          </w:p>
        </w:tc>
        <w:tc>
          <w:tcPr>
            <w:tcW w:w="709" w:type="dxa"/>
          </w:tcPr>
          <w:p w14:paraId="108D2C85" w14:textId="77777777" w:rsidR="00355D16" w:rsidRDefault="00355D16" w:rsidP="00355D16">
            <w:pPr>
              <w:pStyle w:val="TAC"/>
              <w:keepNext w:val="0"/>
              <w:keepLines w:val="0"/>
              <w:widowControl w:val="0"/>
              <w:rPr>
                <w:lang w:eastAsia="zh-CN"/>
              </w:rPr>
            </w:pPr>
          </w:p>
        </w:tc>
        <w:tc>
          <w:tcPr>
            <w:tcW w:w="709" w:type="dxa"/>
          </w:tcPr>
          <w:p w14:paraId="12F1A3B7" w14:textId="1A288667" w:rsidR="00355D16" w:rsidRDefault="00355D16" w:rsidP="00355D16">
            <w:pPr>
              <w:pStyle w:val="TAC"/>
              <w:keepNext w:val="0"/>
              <w:keepLines w:val="0"/>
              <w:widowControl w:val="0"/>
              <w:rPr>
                <w:lang w:eastAsia="zh-CN"/>
              </w:rPr>
            </w:pPr>
            <w:r w:rsidRPr="00770EF6">
              <w:rPr>
                <w:rFonts w:hint="eastAsia"/>
              </w:rPr>
              <w:t>X</w:t>
            </w:r>
          </w:p>
        </w:tc>
        <w:tc>
          <w:tcPr>
            <w:tcW w:w="705" w:type="dxa"/>
          </w:tcPr>
          <w:p w14:paraId="5B225C33" w14:textId="77777777" w:rsidR="00355D16" w:rsidRDefault="00355D16" w:rsidP="00355D16">
            <w:pPr>
              <w:pStyle w:val="TAC"/>
              <w:keepNext w:val="0"/>
              <w:keepLines w:val="0"/>
              <w:widowControl w:val="0"/>
              <w:rPr>
                <w:lang w:eastAsia="zh-CN"/>
              </w:rPr>
            </w:pPr>
          </w:p>
        </w:tc>
      </w:tr>
      <w:tr w:rsidR="00355D16" w14:paraId="12DBA7EA" w14:textId="77777777" w:rsidTr="00355D16">
        <w:tc>
          <w:tcPr>
            <w:tcW w:w="6799" w:type="dxa"/>
          </w:tcPr>
          <w:p w14:paraId="1DF1B585" w14:textId="0FC57615" w:rsidR="00355D16" w:rsidRPr="00355D16" w:rsidRDefault="00355D16" w:rsidP="00355D16">
            <w:pPr>
              <w:pStyle w:val="TAL"/>
              <w:keepNext w:val="0"/>
              <w:keepLines w:val="0"/>
              <w:widowControl w:val="0"/>
            </w:pPr>
            <w:r w:rsidRPr="00355D16">
              <w:t>#44: Network Information Exposure to Local AF with Low Latency</w:t>
            </w:r>
          </w:p>
        </w:tc>
        <w:tc>
          <w:tcPr>
            <w:tcW w:w="709" w:type="dxa"/>
          </w:tcPr>
          <w:p w14:paraId="5CCD6ACF" w14:textId="77777777" w:rsidR="00355D16" w:rsidRDefault="00355D16" w:rsidP="00355D16">
            <w:pPr>
              <w:pStyle w:val="TAC"/>
              <w:keepNext w:val="0"/>
              <w:keepLines w:val="0"/>
              <w:widowControl w:val="0"/>
              <w:rPr>
                <w:lang w:eastAsia="zh-CN"/>
              </w:rPr>
            </w:pPr>
          </w:p>
        </w:tc>
        <w:tc>
          <w:tcPr>
            <w:tcW w:w="709" w:type="dxa"/>
          </w:tcPr>
          <w:p w14:paraId="4F876994" w14:textId="77777777" w:rsidR="00355D16" w:rsidRDefault="00355D16" w:rsidP="00355D16">
            <w:pPr>
              <w:pStyle w:val="TAC"/>
              <w:keepNext w:val="0"/>
              <w:keepLines w:val="0"/>
              <w:widowControl w:val="0"/>
              <w:rPr>
                <w:lang w:eastAsia="zh-CN"/>
              </w:rPr>
            </w:pPr>
          </w:p>
        </w:tc>
        <w:tc>
          <w:tcPr>
            <w:tcW w:w="709" w:type="dxa"/>
          </w:tcPr>
          <w:p w14:paraId="18EA3F90" w14:textId="1FB8DBB0" w:rsidR="00355D16" w:rsidRDefault="00355D16" w:rsidP="00355D16">
            <w:pPr>
              <w:pStyle w:val="TAC"/>
              <w:keepNext w:val="0"/>
              <w:keepLines w:val="0"/>
              <w:widowControl w:val="0"/>
              <w:rPr>
                <w:lang w:eastAsia="zh-CN"/>
              </w:rPr>
            </w:pPr>
            <w:r w:rsidRPr="00770EF6">
              <w:t>X</w:t>
            </w:r>
          </w:p>
        </w:tc>
        <w:tc>
          <w:tcPr>
            <w:tcW w:w="705" w:type="dxa"/>
          </w:tcPr>
          <w:p w14:paraId="6D954742" w14:textId="77777777" w:rsidR="00355D16" w:rsidRDefault="00355D16" w:rsidP="00355D16">
            <w:pPr>
              <w:pStyle w:val="TAC"/>
              <w:keepNext w:val="0"/>
              <w:keepLines w:val="0"/>
              <w:widowControl w:val="0"/>
              <w:rPr>
                <w:lang w:eastAsia="zh-CN"/>
              </w:rPr>
            </w:pPr>
          </w:p>
        </w:tc>
      </w:tr>
      <w:tr w:rsidR="00355D16" w14:paraId="5DFAC23B" w14:textId="77777777" w:rsidTr="00355D16">
        <w:tc>
          <w:tcPr>
            <w:tcW w:w="6799" w:type="dxa"/>
          </w:tcPr>
          <w:p w14:paraId="2B3DB8F3" w14:textId="77FA4113" w:rsidR="00355D16" w:rsidRPr="00355D16" w:rsidRDefault="00355D16" w:rsidP="00355D16">
            <w:pPr>
              <w:pStyle w:val="TAL"/>
              <w:keepNext w:val="0"/>
              <w:keepLines w:val="0"/>
              <w:widowControl w:val="0"/>
            </w:pPr>
            <w:r w:rsidRPr="00355D16">
              <w:t>#45: Using AS or NAS message notify UE's application layer</w:t>
            </w:r>
          </w:p>
        </w:tc>
        <w:tc>
          <w:tcPr>
            <w:tcW w:w="709" w:type="dxa"/>
          </w:tcPr>
          <w:p w14:paraId="79ED07CF" w14:textId="77777777" w:rsidR="00355D16" w:rsidRDefault="00355D16" w:rsidP="00355D16">
            <w:pPr>
              <w:pStyle w:val="TAC"/>
              <w:keepNext w:val="0"/>
              <w:keepLines w:val="0"/>
              <w:widowControl w:val="0"/>
              <w:rPr>
                <w:lang w:eastAsia="zh-CN"/>
              </w:rPr>
            </w:pPr>
          </w:p>
        </w:tc>
        <w:tc>
          <w:tcPr>
            <w:tcW w:w="709" w:type="dxa"/>
          </w:tcPr>
          <w:p w14:paraId="15517F9F" w14:textId="77777777" w:rsidR="00355D16" w:rsidRDefault="00355D16" w:rsidP="00355D16">
            <w:pPr>
              <w:pStyle w:val="TAC"/>
              <w:keepNext w:val="0"/>
              <w:keepLines w:val="0"/>
              <w:widowControl w:val="0"/>
              <w:rPr>
                <w:lang w:eastAsia="zh-CN"/>
              </w:rPr>
            </w:pPr>
          </w:p>
        </w:tc>
        <w:tc>
          <w:tcPr>
            <w:tcW w:w="709" w:type="dxa"/>
          </w:tcPr>
          <w:p w14:paraId="7299AE22" w14:textId="11D0A03E" w:rsidR="00355D16" w:rsidRDefault="00355D16" w:rsidP="00355D16">
            <w:pPr>
              <w:pStyle w:val="TAC"/>
              <w:keepNext w:val="0"/>
              <w:keepLines w:val="0"/>
              <w:widowControl w:val="0"/>
              <w:rPr>
                <w:lang w:eastAsia="zh-CN"/>
              </w:rPr>
            </w:pPr>
            <w:r w:rsidRPr="00770EF6">
              <w:t>X</w:t>
            </w:r>
          </w:p>
        </w:tc>
        <w:tc>
          <w:tcPr>
            <w:tcW w:w="705" w:type="dxa"/>
          </w:tcPr>
          <w:p w14:paraId="0CBA311C" w14:textId="77777777" w:rsidR="00355D16" w:rsidRDefault="00355D16" w:rsidP="00355D16">
            <w:pPr>
              <w:pStyle w:val="TAC"/>
              <w:keepNext w:val="0"/>
              <w:keepLines w:val="0"/>
              <w:widowControl w:val="0"/>
              <w:rPr>
                <w:lang w:eastAsia="zh-CN"/>
              </w:rPr>
            </w:pPr>
          </w:p>
        </w:tc>
      </w:tr>
      <w:tr w:rsidR="00355D16" w14:paraId="7388E244" w14:textId="77777777" w:rsidTr="00355D16">
        <w:tc>
          <w:tcPr>
            <w:tcW w:w="6799" w:type="dxa"/>
          </w:tcPr>
          <w:p w14:paraId="58FF6665" w14:textId="655D3F84" w:rsidR="00355D16" w:rsidRPr="00355D16" w:rsidRDefault="00355D16" w:rsidP="00355D16">
            <w:pPr>
              <w:pStyle w:val="TAL"/>
              <w:keepNext w:val="0"/>
              <w:keepLines w:val="0"/>
              <w:widowControl w:val="0"/>
            </w:pPr>
            <w:r w:rsidRPr="00355D16">
              <w:t>#46: Local NEF Deployment for network information exposure to Local AF with Low Latency</w:t>
            </w:r>
          </w:p>
        </w:tc>
        <w:tc>
          <w:tcPr>
            <w:tcW w:w="709" w:type="dxa"/>
          </w:tcPr>
          <w:p w14:paraId="590827AD" w14:textId="77777777" w:rsidR="00355D16" w:rsidRDefault="00355D16" w:rsidP="00355D16">
            <w:pPr>
              <w:pStyle w:val="TAC"/>
              <w:keepNext w:val="0"/>
              <w:keepLines w:val="0"/>
              <w:widowControl w:val="0"/>
              <w:rPr>
                <w:lang w:eastAsia="zh-CN"/>
              </w:rPr>
            </w:pPr>
          </w:p>
        </w:tc>
        <w:tc>
          <w:tcPr>
            <w:tcW w:w="709" w:type="dxa"/>
          </w:tcPr>
          <w:p w14:paraId="28E702C6" w14:textId="77777777" w:rsidR="00355D16" w:rsidRDefault="00355D16" w:rsidP="00355D16">
            <w:pPr>
              <w:pStyle w:val="TAC"/>
              <w:keepNext w:val="0"/>
              <w:keepLines w:val="0"/>
              <w:widowControl w:val="0"/>
              <w:rPr>
                <w:lang w:eastAsia="zh-CN"/>
              </w:rPr>
            </w:pPr>
          </w:p>
        </w:tc>
        <w:tc>
          <w:tcPr>
            <w:tcW w:w="709" w:type="dxa"/>
          </w:tcPr>
          <w:p w14:paraId="41622120" w14:textId="0BA031EF" w:rsidR="00355D16" w:rsidRDefault="00355D16" w:rsidP="00355D16">
            <w:pPr>
              <w:pStyle w:val="TAC"/>
              <w:keepNext w:val="0"/>
              <w:keepLines w:val="0"/>
              <w:widowControl w:val="0"/>
              <w:rPr>
                <w:lang w:eastAsia="zh-CN"/>
              </w:rPr>
            </w:pPr>
            <w:r w:rsidRPr="00770EF6">
              <w:t>X</w:t>
            </w:r>
          </w:p>
        </w:tc>
        <w:tc>
          <w:tcPr>
            <w:tcW w:w="705" w:type="dxa"/>
          </w:tcPr>
          <w:p w14:paraId="6C9D8F21" w14:textId="77777777" w:rsidR="00355D16" w:rsidRDefault="00355D16" w:rsidP="00355D16">
            <w:pPr>
              <w:pStyle w:val="TAC"/>
              <w:keepNext w:val="0"/>
              <w:keepLines w:val="0"/>
              <w:widowControl w:val="0"/>
              <w:rPr>
                <w:lang w:eastAsia="zh-CN"/>
              </w:rPr>
            </w:pPr>
          </w:p>
        </w:tc>
      </w:tr>
      <w:tr w:rsidR="00355D16" w14:paraId="46CC6FD0" w14:textId="77777777" w:rsidTr="00355D16">
        <w:tc>
          <w:tcPr>
            <w:tcW w:w="6799" w:type="dxa"/>
          </w:tcPr>
          <w:p w14:paraId="5D680454" w14:textId="2BEA5E9F" w:rsidR="00355D16" w:rsidRPr="00355D16" w:rsidRDefault="00355D16" w:rsidP="00355D16">
            <w:pPr>
              <w:pStyle w:val="TAL"/>
              <w:keepNext w:val="0"/>
              <w:keepLines w:val="0"/>
              <w:widowControl w:val="0"/>
            </w:pPr>
            <w:r w:rsidRPr="00355D16">
              <w:t>#47: User Plane based Network Information Provisioning</w:t>
            </w:r>
          </w:p>
        </w:tc>
        <w:tc>
          <w:tcPr>
            <w:tcW w:w="709" w:type="dxa"/>
          </w:tcPr>
          <w:p w14:paraId="7A7AFE47" w14:textId="77777777" w:rsidR="00355D16" w:rsidRDefault="00355D16" w:rsidP="00355D16">
            <w:pPr>
              <w:pStyle w:val="TAC"/>
              <w:keepNext w:val="0"/>
              <w:keepLines w:val="0"/>
              <w:widowControl w:val="0"/>
              <w:rPr>
                <w:lang w:eastAsia="zh-CN"/>
              </w:rPr>
            </w:pPr>
          </w:p>
        </w:tc>
        <w:tc>
          <w:tcPr>
            <w:tcW w:w="709" w:type="dxa"/>
          </w:tcPr>
          <w:p w14:paraId="5B79DBFB" w14:textId="77777777" w:rsidR="00355D16" w:rsidRDefault="00355D16" w:rsidP="00355D16">
            <w:pPr>
              <w:pStyle w:val="TAC"/>
              <w:keepNext w:val="0"/>
              <w:keepLines w:val="0"/>
              <w:widowControl w:val="0"/>
              <w:rPr>
                <w:lang w:eastAsia="zh-CN"/>
              </w:rPr>
            </w:pPr>
          </w:p>
        </w:tc>
        <w:tc>
          <w:tcPr>
            <w:tcW w:w="709" w:type="dxa"/>
          </w:tcPr>
          <w:p w14:paraId="6CF9257D" w14:textId="1BA85546" w:rsidR="00355D16" w:rsidRDefault="00355D16" w:rsidP="00355D16">
            <w:pPr>
              <w:pStyle w:val="TAC"/>
              <w:keepNext w:val="0"/>
              <w:keepLines w:val="0"/>
              <w:widowControl w:val="0"/>
              <w:rPr>
                <w:lang w:eastAsia="zh-CN"/>
              </w:rPr>
            </w:pPr>
            <w:r w:rsidRPr="00770EF6">
              <w:rPr>
                <w:rFonts w:hint="eastAsia"/>
              </w:rPr>
              <w:t>X</w:t>
            </w:r>
          </w:p>
        </w:tc>
        <w:tc>
          <w:tcPr>
            <w:tcW w:w="705" w:type="dxa"/>
          </w:tcPr>
          <w:p w14:paraId="2D202F89" w14:textId="77777777" w:rsidR="00355D16" w:rsidRDefault="00355D16" w:rsidP="00355D16">
            <w:pPr>
              <w:pStyle w:val="TAC"/>
              <w:keepNext w:val="0"/>
              <w:keepLines w:val="0"/>
              <w:widowControl w:val="0"/>
              <w:rPr>
                <w:lang w:eastAsia="zh-CN"/>
              </w:rPr>
            </w:pPr>
          </w:p>
        </w:tc>
      </w:tr>
      <w:tr w:rsidR="00355D16" w14:paraId="34D6EC92" w14:textId="77777777" w:rsidTr="00355D16">
        <w:tc>
          <w:tcPr>
            <w:tcW w:w="6799" w:type="dxa"/>
          </w:tcPr>
          <w:p w14:paraId="46C6A720" w14:textId="343E7A67" w:rsidR="00355D16" w:rsidRPr="00355D16" w:rsidRDefault="00355D16" w:rsidP="00355D16">
            <w:pPr>
              <w:pStyle w:val="TAL"/>
              <w:keepNext w:val="0"/>
              <w:keepLines w:val="0"/>
              <w:widowControl w:val="0"/>
            </w:pPr>
            <w:r w:rsidRPr="00355D16">
              <w:t>#48: QoS monitoring information exposure based on unstructured data transmission mechanism</w:t>
            </w:r>
          </w:p>
        </w:tc>
        <w:tc>
          <w:tcPr>
            <w:tcW w:w="709" w:type="dxa"/>
          </w:tcPr>
          <w:p w14:paraId="4E064779" w14:textId="77777777" w:rsidR="00355D16" w:rsidRDefault="00355D16" w:rsidP="00355D16">
            <w:pPr>
              <w:pStyle w:val="TAC"/>
              <w:keepNext w:val="0"/>
              <w:keepLines w:val="0"/>
              <w:widowControl w:val="0"/>
              <w:rPr>
                <w:lang w:eastAsia="zh-CN"/>
              </w:rPr>
            </w:pPr>
          </w:p>
        </w:tc>
        <w:tc>
          <w:tcPr>
            <w:tcW w:w="709" w:type="dxa"/>
          </w:tcPr>
          <w:p w14:paraId="61F0C66B" w14:textId="77777777" w:rsidR="00355D16" w:rsidRDefault="00355D16" w:rsidP="00355D16">
            <w:pPr>
              <w:pStyle w:val="TAC"/>
              <w:keepNext w:val="0"/>
              <w:keepLines w:val="0"/>
              <w:widowControl w:val="0"/>
              <w:rPr>
                <w:lang w:eastAsia="zh-CN"/>
              </w:rPr>
            </w:pPr>
          </w:p>
        </w:tc>
        <w:tc>
          <w:tcPr>
            <w:tcW w:w="709" w:type="dxa"/>
          </w:tcPr>
          <w:p w14:paraId="6CF8F26D" w14:textId="23DC21CB"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92D98" w14:textId="77777777" w:rsidR="00355D16" w:rsidRDefault="00355D16" w:rsidP="00355D16">
            <w:pPr>
              <w:pStyle w:val="TAC"/>
              <w:keepNext w:val="0"/>
              <w:keepLines w:val="0"/>
              <w:widowControl w:val="0"/>
              <w:rPr>
                <w:lang w:eastAsia="zh-CN"/>
              </w:rPr>
            </w:pPr>
          </w:p>
        </w:tc>
      </w:tr>
      <w:tr w:rsidR="00355D16" w14:paraId="230652C9" w14:textId="77777777" w:rsidTr="00355D16">
        <w:tc>
          <w:tcPr>
            <w:tcW w:w="6799" w:type="dxa"/>
          </w:tcPr>
          <w:p w14:paraId="2E37BB7B" w14:textId="44A2A21D" w:rsidR="00355D16" w:rsidRPr="00355D16" w:rsidRDefault="00355D16" w:rsidP="00355D16">
            <w:pPr>
              <w:pStyle w:val="TAL"/>
              <w:keepNext w:val="0"/>
              <w:keepLines w:val="0"/>
              <w:widowControl w:val="0"/>
            </w:pPr>
            <w:r w:rsidRPr="00355D16">
              <w:t>#49: Network Information Provisioning to EAS with low latency based on User Plane</w:t>
            </w:r>
          </w:p>
        </w:tc>
        <w:tc>
          <w:tcPr>
            <w:tcW w:w="709" w:type="dxa"/>
          </w:tcPr>
          <w:p w14:paraId="2B201C40" w14:textId="77777777" w:rsidR="00355D16" w:rsidRDefault="00355D16" w:rsidP="00355D16">
            <w:pPr>
              <w:pStyle w:val="TAC"/>
              <w:keepNext w:val="0"/>
              <w:keepLines w:val="0"/>
              <w:widowControl w:val="0"/>
              <w:rPr>
                <w:lang w:eastAsia="zh-CN"/>
              </w:rPr>
            </w:pPr>
          </w:p>
        </w:tc>
        <w:tc>
          <w:tcPr>
            <w:tcW w:w="709" w:type="dxa"/>
          </w:tcPr>
          <w:p w14:paraId="09E8906E" w14:textId="77777777" w:rsidR="00355D16" w:rsidRDefault="00355D16" w:rsidP="00355D16">
            <w:pPr>
              <w:pStyle w:val="TAC"/>
              <w:keepNext w:val="0"/>
              <w:keepLines w:val="0"/>
              <w:widowControl w:val="0"/>
              <w:rPr>
                <w:lang w:eastAsia="zh-CN"/>
              </w:rPr>
            </w:pPr>
          </w:p>
        </w:tc>
        <w:tc>
          <w:tcPr>
            <w:tcW w:w="709" w:type="dxa"/>
          </w:tcPr>
          <w:p w14:paraId="39F982E2" w14:textId="4F092789" w:rsidR="00355D16" w:rsidRDefault="00355D16" w:rsidP="00355D16">
            <w:pPr>
              <w:pStyle w:val="TAC"/>
              <w:keepNext w:val="0"/>
              <w:keepLines w:val="0"/>
              <w:widowControl w:val="0"/>
              <w:rPr>
                <w:lang w:eastAsia="zh-CN"/>
              </w:rPr>
            </w:pPr>
            <w:r w:rsidRPr="00770EF6">
              <w:t>X</w:t>
            </w:r>
          </w:p>
        </w:tc>
        <w:tc>
          <w:tcPr>
            <w:tcW w:w="705" w:type="dxa"/>
          </w:tcPr>
          <w:p w14:paraId="341EF769" w14:textId="77777777" w:rsidR="00355D16" w:rsidRDefault="00355D16" w:rsidP="00355D16">
            <w:pPr>
              <w:pStyle w:val="TAC"/>
              <w:keepNext w:val="0"/>
              <w:keepLines w:val="0"/>
              <w:widowControl w:val="0"/>
              <w:rPr>
                <w:lang w:eastAsia="zh-CN"/>
              </w:rPr>
            </w:pPr>
          </w:p>
        </w:tc>
      </w:tr>
      <w:tr w:rsidR="00355D16" w14:paraId="72088180" w14:textId="77777777" w:rsidTr="00355D16">
        <w:tc>
          <w:tcPr>
            <w:tcW w:w="6799" w:type="dxa"/>
          </w:tcPr>
          <w:p w14:paraId="0FEACC3C" w14:textId="4B5CF1DA" w:rsidR="00355D16" w:rsidRPr="00355D16" w:rsidRDefault="00355D16" w:rsidP="00355D16">
            <w:pPr>
              <w:pStyle w:val="TAL"/>
              <w:keepNext w:val="0"/>
              <w:keepLines w:val="0"/>
              <w:widowControl w:val="0"/>
            </w:pPr>
            <w:r w:rsidRPr="00355D16">
              <w:t>#50: Activating the traffic routing towards Local Data Network per AF request</w:t>
            </w:r>
          </w:p>
        </w:tc>
        <w:tc>
          <w:tcPr>
            <w:tcW w:w="709" w:type="dxa"/>
          </w:tcPr>
          <w:p w14:paraId="3DA9DE0F" w14:textId="77777777" w:rsidR="00355D16" w:rsidRDefault="00355D16" w:rsidP="00355D16">
            <w:pPr>
              <w:pStyle w:val="TAC"/>
              <w:keepNext w:val="0"/>
              <w:keepLines w:val="0"/>
              <w:widowControl w:val="0"/>
              <w:rPr>
                <w:lang w:eastAsia="zh-CN"/>
              </w:rPr>
            </w:pPr>
          </w:p>
        </w:tc>
        <w:tc>
          <w:tcPr>
            <w:tcW w:w="709" w:type="dxa"/>
          </w:tcPr>
          <w:p w14:paraId="38B8AB22" w14:textId="77777777" w:rsidR="00355D16" w:rsidRDefault="00355D16" w:rsidP="00355D16">
            <w:pPr>
              <w:pStyle w:val="TAC"/>
              <w:keepNext w:val="0"/>
              <w:keepLines w:val="0"/>
              <w:widowControl w:val="0"/>
              <w:rPr>
                <w:lang w:eastAsia="zh-CN"/>
              </w:rPr>
            </w:pPr>
          </w:p>
        </w:tc>
        <w:tc>
          <w:tcPr>
            <w:tcW w:w="709" w:type="dxa"/>
          </w:tcPr>
          <w:p w14:paraId="1F8A0E58" w14:textId="77777777" w:rsidR="00355D16" w:rsidRDefault="00355D16" w:rsidP="00355D16">
            <w:pPr>
              <w:pStyle w:val="TAC"/>
              <w:keepNext w:val="0"/>
              <w:keepLines w:val="0"/>
              <w:widowControl w:val="0"/>
              <w:rPr>
                <w:lang w:eastAsia="zh-CN"/>
              </w:rPr>
            </w:pPr>
          </w:p>
        </w:tc>
        <w:tc>
          <w:tcPr>
            <w:tcW w:w="705" w:type="dxa"/>
          </w:tcPr>
          <w:p w14:paraId="0E551B64" w14:textId="2D3E94DA" w:rsidR="00355D16" w:rsidRDefault="00355D16" w:rsidP="00355D16">
            <w:pPr>
              <w:pStyle w:val="TAC"/>
              <w:keepNext w:val="0"/>
              <w:keepLines w:val="0"/>
              <w:widowControl w:val="0"/>
              <w:rPr>
                <w:lang w:eastAsia="zh-CN"/>
              </w:rPr>
            </w:pPr>
            <w:r w:rsidRPr="00770EF6">
              <w:rPr>
                <w:rFonts w:hint="eastAsia"/>
              </w:rPr>
              <w:t>X</w:t>
            </w:r>
          </w:p>
        </w:tc>
      </w:tr>
      <w:tr w:rsidR="00355D16" w14:paraId="4AB8AA1B" w14:textId="77777777" w:rsidTr="00355D16">
        <w:tc>
          <w:tcPr>
            <w:tcW w:w="6799" w:type="dxa"/>
          </w:tcPr>
          <w:p w14:paraId="57C50BBC" w14:textId="2962BB5B" w:rsidR="00355D16" w:rsidRPr="00355D16" w:rsidRDefault="00355D16" w:rsidP="00355D16">
            <w:pPr>
              <w:pStyle w:val="TAL"/>
              <w:keepNext w:val="0"/>
              <w:keepLines w:val="0"/>
              <w:widowControl w:val="0"/>
            </w:pPr>
            <w:r w:rsidRPr="00355D16">
              <w:t>#51: Edge Relocation for all connectivity models</w:t>
            </w:r>
          </w:p>
        </w:tc>
        <w:tc>
          <w:tcPr>
            <w:tcW w:w="709" w:type="dxa"/>
          </w:tcPr>
          <w:p w14:paraId="3D600C2E" w14:textId="77777777" w:rsidR="00355D16" w:rsidRDefault="00355D16" w:rsidP="00355D16">
            <w:pPr>
              <w:pStyle w:val="TAC"/>
              <w:keepNext w:val="0"/>
              <w:keepLines w:val="0"/>
              <w:widowControl w:val="0"/>
              <w:rPr>
                <w:lang w:eastAsia="zh-CN"/>
              </w:rPr>
            </w:pPr>
          </w:p>
        </w:tc>
        <w:tc>
          <w:tcPr>
            <w:tcW w:w="709" w:type="dxa"/>
          </w:tcPr>
          <w:p w14:paraId="28C0153B" w14:textId="54E1401E" w:rsidR="00355D16" w:rsidRDefault="00355D16" w:rsidP="00355D16">
            <w:pPr>
              <w:pStyle w:val="TAC"/>
              <w:keepNext w:val="0"/>
              <w:keepLines w:val="0"/>
              <w:widowControl w:val="0"/>
              <w:rPr>
                <w:lang w:eastAsia="zh-CN"/>
              </w:rPr>
            </w:pPr>
            <w:r w:rsidRPr="00770EF6">
              <w:rPr>
                <w:rFonts w:hint="eastAsia"/>
              </w:rPr>
              <w:t>X</w:t>
            </w:r>
          </w:p>
        </w:tc>
        <w:tc>
          <w:tcPr>
            <w:tcW w:w="709" w:type="dxa"/>
          </w:tcPr>
          <w:p w14:paraId="6BFB4E13" w14:textId="77777777" w:rsidR="00355D16" w:rsidRDefault="00355D16" w:rsidP="00355D16">
            <w:pPr>
              <w:pStyle w:val="TAC"/>
              <w:keepNext w:val="0"/>
              <w:keepLines w:val="0"/>
              <w:widowControl w:val="0"/>
              <w:rPr>
                <w:lang w:eastAsia="zh-CN"/>
              </w:rPr>
            </w:pPr>
          </w:p>
        </w:tc>
        <w:tc>
          <w:tcPr>
            <w:tcW w:w="705" w:type="dxa"/>
          </w:tcPr>
          <w:p w14:paraId="22EF2059" w14:textId="77777777" w:rsidR="00355D16" w:rsidRDefault="00355D16" w:rsidP="00355D16">
            <w:pPr>
              <w:pStyle w:val="TAC"/>
              <w:keepNext w:val="0"/>
              <w:keepLines w:val="0"/>
              <w:widowControl w:val="0"/>
              <w:rPr>
                <w:lang w:eastAsia="zh-CN"/>
              </w:rPr>
            </w:pPr>
          </w:p>
        </w:tc>
      </w:tr>
      <w:tr w:rsidR="00355D16" w14:paraId="3FC04AC9" w14:textId="77777777" w:rsidTr="00355D16">
        <w:tc>
          <w:tcPr>
            <w:tcW w:w="6799" w:type="dxa"/>
          </w:tcPr>
          <w:p w14:paraId="323BB014" w14:textId="4F01D3F7" w:rsidR="00355D16" w:rsidRPr="00355D16" w:rsidRDefault="00355D16" w:rsidP="00355D16">
            <w:pPr>
              <w:pStyle w:val="TAL"/>
              <w:keepNext w:val="0"/>
              <w:keepLines w:val="0"/>
              <w:widowControl w:val="0"/>
            </w:pPr>
            <w:r w:rsidRPr="00355D16">
              <w:t>#52: Service Continuity at EAS relocation with PSA coexistence in session break-out scenarios</w:t>
            </w:r>
          </w:p>
        </w:tc>
        <w:tc>
          <w:tcPr>
            <w:tcW w:w="709" w:type="dxa"/>
          </w:tcPr>
          <w:p w14:paraId="36DECECD" w14:textId="77777777" w:rsidR="00355D16" w:rsidRDefault="00355D16" w:rsidP="00355D16">
            <w:pPr>
              <w:pStyle w:val="TAC"/>
              <w:keepNext w:val="0"/>
              <w:keepLines w:val="0"/>
              <w:widowControl w:val="0"/>
              <w:rPr>
                <w:lang w:eastAsia="zh-CN"/>
              </w:rPr>
            </w:pPr>
          </w:p>
        </w:tc>
        <w:tc>
          <w:tcPr>
            <w:tcW w:w="709" w:type="dxa"/>
          </w:tcPr>
          <w:p w14:paraId="1CB058A7" w14:textId="60659F54" w:rsidR="00355D16" w:rsidRDefault="00355D16" w:rsidP="00355D16">
            <w:pPr>
              <w:pStyle w:val="TAC"/>
              <w:keepNext w:val="0"/>
              <w:keepLines w:val="0"/>
              <w:widowControl w:val="0"/>
              <w:rPr>
                <w:lang w:eastAsia="zh-CN"/>
              </w:rPr>
            </w:pPr>
            <w:r w:rsidRPr="00770EF6">
              <w:t>X</w:t>
            </w:r>
          </w:p>
        </w:tc>
        <w:tc>
          <w:tcPr>
            <w:tcW w:w="709" w:type="dxa"/>
          </w:tcPr>
          <w:p w14:paraId="3445D1C4" w14:textId="77777777" w:rsidR="00355D16" w:rsidRDefault="00355D16" w:rsidP="00355D16">
            <w:pPr>
              <w:pStyle w:val="TAC"/>
              <w:keepNext w:val="0"/>
              <w:keepLines w:val="0"/>
              <w:widowControl w:val="0"/>
              <w:rPr>
                <w:lang w:eastAsia="zh-CN"/>
              </w:rPr>
            </w:pPr>
          </w:p>
        </w:tc>
        <w:tc>
          <w:tcPr>
            <w:tcW w:w="705" w:type="dxa"/>
          </w:tcPr>
          <w:p w14:paraId="758D1089" w14:textId="77777777" w:rsidR="00355D16" w:rsidRDefault="00355D16" w:rsidP="00355D16">
            <w:pPr>
              <w:pStyle w:val="TAC"/>
              <w:keepNext w:val="0"/>
              <w:keepLines w:val="0"/>
              <w:widowControl w:val="0"/>
              <w:rPr>
                <w:lang w:eastAsia="zh-CN"/>
              </w:rPr>
            </w:pPr>
          </w:p>
        </w:tc>
      </w:tr>
      <w:tr w:rsidR="00355D16" w14:paraId="6C48A77A" w14:textId="77777777" w:rsidTr="00355D16">
        <w:tc>
          <w:tcPr>
            <w:tcW w:w="6799" w:type="dxa"/>
          </w:tcPr>
          <w:p w14:paraId="2DAB1985" w14:textId="3A4DD879" w:rsidR="00355D16" w:rsidRPr="00355D16" w:rsidRDefault="00355D16" w:rsidP="00355D16">
            <w:pPr>
              <w:pStyle w:val="TAL"/>
              <w:keepNext w:val="0"/>
              <w:keepLines w:val="0"/>
              <w:widowControl w:val="0"/>
            </w:pPr>
            <w:r w:rsidRPr="00355D16">
              <w:t>#53: Service Continuity at Edge Relocation with DNS triggered insertion of BP/ULCL and Edge PSA</w:t>
            </w:r>
          </w:p>
        </w:tc>
        <w:tc>
          <w:tcPr>
            <w:tcW w:w="709" w:type="dxa"/>
          </w:tcPr>
          <w:p w14:paraId="17FEE09B" w14:textId="77777777" w:rsidR="00355D16" w:rsidRDefault="00355D16" w:rsidP="00355D16">
            <w:pPr>
              <w:pStyle w:val="TAC"/>
              <w:keepNext w:val="0"/>
              <w:keepLines w:val="0"/>
              <w:widowControl w:val="0"/>
              <w:rPr>
                <w:lang w:eastAsia="zh-CN"/>
              </w:rPr>
            </w:pPr>
          </w:p>
        </w:tc>
        <w:tc>
          <w:tcPr>
            <w:tcW w:w="709" w:type="dxa"/>
          </w:tcPr>
          <w:p w14:paraId="27FB5342" w14:textId="359E50F4" w:rsidR="00355D16" w:rsidRDefault="00355D16" w:rsidP="00355D16">
            <w:pPr>
              <w:pStyle w:val="TAC"/>
              <w:keepNext w:val="0"/>
              <w:keepLines w:val="0"/>
              <w:widowControl w:val="0"/>
              <w:rPr>
                <w:lang w:eastAsia="zh-CN"/>
              </w:rPr>
            </w:pPr>
            <w:r w:rsidRPr="00770EF6">
              <w:t>X</w:t>
            </w:r>
          </w:p>
        </w:tc>
        <w:tc>
          <w:tcPr>
            <w:tcW w:w="709" w:type="dxa"/>
          </w:tcPr>
          <w:p w14:paraId="6FB5C03F" w14:textId="77777777" w:rsidR="00355D16" w:rsidRDefault="00355D16" w:rsidP="00355D16">
            <w:pPr>
              <w:pStyle w:val="TAC"/>
              <w:keepNext w:val="0"/>
              <w:keepLines w:val="0"/>
              <w:widowControl w:val="0"/>
              <w:rPr>
                <w:lang w:eastAsia="zh-CN"/>
              </w:rPr>
            </w:pPr>
          </w:p>
        </w:tc>
        <w:tc>
          <w:tcPr>
            <w:tcW w:w="705" w:type="dxa"/>
          </w:tcPr>
          <w:p w14:paraId="2A9D36B6" w14:textId="77777777" w:rsidR="00355D16" w:rsidRDefault="00355D16" w:rsidP="00355D16">
            <w:pPr>
              <w:pStyle w:val="TAC"/>
              <w:keepNext w:val="0"/>
              <w:keepLines w:val="0"/>
              <w:widowControl w:val="0"/>
              <w:rPr>
                <w:lang w:eastAsia="zh-CN"/>
              </w:rPr>
            </w:pPr>
          </w:p>
        </w:tc>
      </w:tr>
      <w:tr w:rsidR="00355D16" w14:paraId="3962AB87" w14:textId="77777777" w:rsidTr="00355D16">
        <w:tc>
          <w:tcPr>
            <w:tcW w:w="6799" w:type="dxa"/>
          </w:tcPr>
          <w:p w14:paraId="6EBAA846" w14:textId="195B1BE8" w:rsidR="00355D16" w:rsidRPr="00355D16" w:rsidRDefault="00355D16" w:rsidP="00355D16">
            <w:pPr>
              <w:pStyle w:val="TAL"/>
              <w:keepNext w:val="0"/>
              <w:keepLines w:val="0"/>
              <w:widowControl w:val="0"/>
            </w:pPr>
            <w:r w:rsidRPr="00355D16">
              <w:t>#54: EAS relocation for SSC mode 3 PDU Session</w:t>
            </w:r>
          </w:p>
        </w:tc>
        <w:tc>
          <w:tcPr>
            <w:tcW w:w="709" w:type="dxa"/>
          </w:tcPr>
          <w:p w14:paraId="09D678AC" w14:textId="77777777" w:rsidR="00355D16" w:rsidRDefault="00355D16" w:rsidP="00355D16">
            <w:pPr>
              <w:pStyle w:val="TAC"/>
              <w:keepNext w:val="0"/>
              <w:keepLines w:val="0"/>
              <w:widowControl w:val="0"/>
              <w:rPr>
                <w:lang w:eastAsia="zh-CN"/>
              </w:rPr>
            </w:pPr>
          </w:p>
        </w:tc>
        <w:tc>
          <w:tcPr>
            <w:tcW w:w="709" w:type="dxa"/>
          </w:tcPr>
          <w:p w14:paraId="03E0200D" w14:textId="159468A6" w:rsidR="00355D16" w:rsidRDefault="00355D16" w:rsidP="00355D16">
            <w:pPr>
              <w:pStyle w:val="TAC"/>
              <w:keepNext w:val="0"/>
              <w:keepLines w:val="0"/>
              <w:widowControl w:val="0"/>
              <w:rPr>
                <w:lang w:eastAsia="zh-CN"/>
              </w:rPr>
            </w:pPr>
            <w:r w:rsidRPr="00770EF6">
              <w:t>X</w:t>
            </w:r>
          </w:p>
        </w:tc>
        <w:tc>
          <w:tcPr>
            <w:tcW w:w="709" w:type="dxa"/>
          </w:tcPr>
          <w:p w14:paraId="483A43BA" w14:textId="77777777" w:rsidR="00355D16" w:rsidRDefault="00355D16" w:rsidP="00355D16">
            <w:pPr>
              <w:pStyle w:val="TAC"/>
              <w:keepNext w:val="0"/>
              <w:keepLines w:val="0"/>
              <w:widowControl w:val="0"/>
              <w:rPr>
                <w:lang w:eastAsia="zh-CN"/>
              </w:rPr>
            </w:pPr>
          </w:p>
        </w:tc>
        <w:tc>
          <w:tcPr>
            <w:tcW w:w="705" w:type="dxa"/>
          </w:tcPr>
          <w:p w14:paraId="7E450877" w14:textId="77777777" w:rsidR="00355D16" w:rsidRDefault="00355D16" w:rsidP="00355D16">
            <w:pPr>
              <w:pStyle w:val="TAC"/>
              <w:keepNext w:val="0"/>
              <w:keepLines w:val="0"/>
              <w:widowControl w:val="0"/>
              <w:rPr>
                <w:lang w:eastAsia="zh-CN"/>
              </w:rPr>
            </w:pPr>
          </w:p>
        </w:tc>
      </w:tr>
      <w:tr w:rsidR="00355D16" w14:paraId="4F607B0F" w14:textId="77777777" w:rsidTr="00355D16">
        <w:tc>
          <w:tcPr>
            <w:tcW w:w="6799" w:type="dxa"/>
          </w:tcPr>
          <w:p w14:paraId="725C87E3" w14:textId="435DDC38" w:rsidR="00355D16" w:rsidRPr="00355D16" w:rsidRDefault="00355D16" w:rsidP="00355D16">
            <w:pPr>
              <w:pStyle w:val="TAL"/>
              <w:keepNext w:val="0"/>
              <w:keepLines w:val="0"/>
              <w:widowControl w:val="0"/>
            </w:pPr>
            <w:r w:rsidRPr="00355D16">
              <w:t>#55: Multiple AFs</w:t>
            </w:r>
          </w:p>
        </w:tc>
        <w:tc>
          <w:tcPr>
            <w:tcW w:w="709" w:type="dxa"/>
          </w:tcPr>
          <w:p w14:paraId="62D605A0" w14:textId="77777777" w:rsidR="00355D16" w:rsidRDefault="00355D16" w:rsidP="00355D16">
            <w:pPr>
              <w:pStyle w:val="TAC"/>
              <w:keepNext w:val="0"/>
              <w:keepLines w:val="0"/>
              <w:widowControl w:val="0"/>
              <w:rPr>
                <w:lang w:eastAsia="zh-CN"/>
              </w:rPr>
            </w:pPr>
          </w:p>
        </w:tc>
        <w:tc>
          <w:tcPr>
            <w:tcW w:w="709" w:type="dxa"/>
          </w:tcPr>
          <w:p w14:paraId="47A2B633" w14:textId="797F712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8348BA8" w14:textId="77777777" w:rsidR="00355D16" w:rsidRDefault="00355D16" w:rsidP="00355D16">
            <w:pPr>
              <w:pStyle w:val="TAC"/>
              <w:keepNext w:val="0"/>
              <w:keepLines w:val="0"/>
              <w:widowControl w:val="0"/>
              <w:rPr>
                <w:lang w:eastAsia="zh-CN"/>
              </w:rPr>
            </w:pPr>
          </w:p>
        </w:tc>
        <w:tc>
          <w:tcPr>
            <w:tcW w:w="705" w:type="dxa"/>
          </w:tcPr>
          <w:p w14:paraId="22DE90A9" w14:textId="77777777" w:rsidR="00355D16" w:rsidRDefault="00355D16" w:rsidP="00355D16">
            <w:pPr>
              <w:pStyle w:val="TAC"/>
              <w:keepNext w:val="0"/>
              <w:keepLines w:val="0"/>
              <w:widowControl w:val="0"/>
              <w:rPr>
                <w:lang w:eastAsia="zh-CN"/>
              </w:rPr>
            </w:pPr>
          </w:p>
        </w:tc>
      </w:tr>
      <w:tr w:rsidR="00355D16" w14:paraId="61EAAED4" w14:textId="77777777" w:rsidTr="00355D16">
        <w:tc>
          <w:tcPr>
            <w:tcW w:w="6799" w:type="dxa"/>
          </w:tcPr>
          <w:p w14:paraId="0970C6E3" w14:textId="0341E891" w:rsidR="00355D16" w:rsidRPr="00355D16" w:rsidRDefault="00355D16" w:rsidP="00355D16">
            <w:pPr>
              <w:pStyle w:val="TAL"/>
              <w:keepNext w:val="0"/>
              <w:keepLines w:val="0"/>
              <w:widowControl w:val="0"/>
            </w:pPr>
            <w:r w:rsidRPr="00355D16">
              <w:t>#56: Edge NEF based Network Information Provisioning</w:t>
            </w:r>
          </w:p>
        </w:tc>
        <w:tc>
          <w:tcPr>
            <w:tcW w:w="709" w:type="dxa"/>
          </w:tcPr>
          <w:p w14:paraId="468A9D79" w14:textId="77777777" w:rsidR="00355D16" w:rsidRDefault="00355D16" w:rsidP="00355D16">
            <w:pPr>
              <w:pStyle w:val="TAC"/>
              <w:keepNext w:val="0"/>
              <w:keepLines w:val="0"/>
              <w:widowControl w:val="0"/>
              <w:rPr>
                <w:lang w:eastAsia="zh-CN"/>
              </w:rPr>
            </w:pPr>
          </w:p>
        </w:tc>
        <w:tc>
          <w:tcPr>
            <w:tcW w:w="709" w:type="dxa"/>
          </w:tcPr>
          <w:p w14:paraId="4EC80ED6" w14:textId="77777777" w:rsidR="00355D16" w:rsidRDefault="00355D16" w:rsidP="00355D16">
            <w:pPr>
              <w:pStyle w:val="TAC"/>
              <w:keepNext w:val="0"/>
              <w:keepLines w:val="0"/>
              <w:widowControl w:val="0"/>
              <w:rPr>
                <w:lang w:eastAsia="zh-CN"/>
              </w:rPr>
            </w:pPr>
          </w:p>
        </w:tc>
        <w:tc>
          <w:tcPr>
            <w:tcW w:w="709" w:type="dxa"/>
          </w:tcPr>
          <w:p w14:paraId="6BEE0673" w14:textId="29241479"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A5A66" w14:textId="77777777" w:rsidR="00355D16" w:rsidRDefault="00355D16" w:rsidP="00355D16">
            <w:pPr>
              <w:pStyle w:val="TAC"/>
              <w:keepNext w:val="0"/>
              <w:keepLines w:val="0"/>
              <w:widowControl w:val="0"/>
              <w:rPr>
                <w:lang w:eastAsia="zh-CN"/>
              </w:rPr>
            </w:pPr>
          </w:p>
        </w:tc>
      </w:tr>
    </w:tbl>
    <w:p w14:paraId="6ECDFF64" w14:textId="77777777" w:rsidR="00355D16" w:rsidRDefault="00355D16" w:rsidP="00355D16">
      <w:pPr>
        <w:rPr>
          <w:lang w:eastAsia="zh-CN"/>
        </w:rPr>
      </w:pPr>
    </w:p>
    <w:p w14:paraId="255C55D5" w14:textId="77777777" w:rsidR="00520DE9" w:rsidRPr="00520DE9" w:rsidRDefault="00520DE9" w:rsidP="00520DE9">
      <w:pPr>
        <w:pStyle w:val="Heading2"/>
        <w:rPr>
          <w:lang w:eastAsia="zh-CN"/>
        </w:rPr>
      </w:pPr>
      <w:bookmarkStart w:id="532" w:name="_Toc31192328"/>
      <w:bookmarkStart w:id="533" w:name="_Toc31192488"/>
      <w:bookmarkStart w:id="534" w:name="_Toc31192979"/>
      <w:bookmarkStart w:id="535" w:name="_Toc31616158"/>
      <w:bookmarkStart w:id="536" w:name="_Toc31616220"/>
      <w:bookmarkStart w:id="537" w:name="_Toc31616296"/>
      <w:bookmarkStart w:id="538" w:name="_Toc31616372"/>
      <w:bookmarkStart w:id="539" w:name="_Toc43317243"/>
      <w:bookmarkStart w:id="540" w:name="_Toc43374715"/>
      <w:bookmarkStart w:id="541" w:name="_Toc43375176"/>
      <w:bookmarkStart w:id="542" w:name="_Toc43801700"/>
      <w:bookmarkStart w:id="543" w:name="_Toc43805966"/>
      <w:bookmarkStart w:id="544" w:name="_Toc43806273"/>
      <w:bookmarkStart w:id="545" w:name="_Toc50466802"/>
      <w:bookmarkStart w:id="546" w:name="_Toc50468146"/>
      <w:bookmarkStart w:id="547" w:name="_Toc50468416"/>
      <w:bookmarkStart w:id="548" w:name="_Toc50468687"/>
      <w:bookmarkStart w:id="549" w:name="_Toc50630568"/>
      <w:bookmarkStart w:id="550" w:name="_Toc500949097"/>
      <w:bookmarkStart w:id="551" w:name="_Toc23255036"/>
      <w:bookmarkStart w:id="552" w:name="_Toc26346408"/>
      <w:bookmarkStart w:id="553" w:name="_Toc26346621"/>
      <w:bookmarkStart w:id="554" w:name="_Toc26773891"/>
      <w:bookmarkStart w:id="555" w:name="_Toc54943917"/>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5"/>
    </w:p>
    <w:p w14:paraId="62558A0B" w14:textId="77777777" w:rsidR="00520DE9" w:rsidRPr="00520DE9" w:rsidRDefault="00520DE9" w:rsidP="00520DE9">
      <w:r w:rsidRPr="00520DE9">
        <w:t>This solution is for Key Issue #1, which addresses Edge AS discovery including aspects related to:</w:t>
      </w:r>
    </w:p>
    <w:p w14:paraId="069DB4A5" w14:textId="77777777" w:rsidR="00520DE9" w:rsidRPr="00520DE9" w:rsidRDefault="00520DE9" w:rsidP="00520DE9">
      <w:pPr>
        <w:pStyle w:val="B1"/>
      </w:pPr>
      <w:r w:rsidRPr="00520DE9">
        <w:t>-</w:t>
      </w:r>
      <w:r w:rsidRPr="00520DE9">
        <w:tab/>
        <w:t>What information (if any) can be used to assist such a discovery mechanism?</w:t>
      </w:r>
    </w:p>
    <w:p w14:paraId="6B27DFF3" w14:textId="77777777"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0ED60D7" w:rsidR="00520DE9" w:rsidRPr="00520DE9" w:rsidRDefault="00520DE9" w:rsidP="00520DE9">
      <w:r w:rsidRPr="00520DE9">
        <w:lastRenderedPageBreak/>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4E537AD" w14:textId="77777777" w:rsidR="00520DE9" w:rsidRPr="00520DE9" w:rsidRDefault="00520DE9" w:rsidP="00520DE9">
      <w:pPr>
        <w:pStyle w:val="Heading3"/>
        <w:rPr>
          <w:rFonts w:eastAsia="宋体"/>
        </w:rPr>
      </w:pPr>
      <w:bookmarkStart w:id="556" w:name="_Toc31192329"/>
      <w:bookmarkStart w:id="557" w:name="_Toc31192489"/>
      <w:bookmarkStart w:id="558" w:name="_Toc31192980"/>
      <w:bookmarkStart w:id="559" w:name="_Toc31616159"/>
      <w:bookmarkStart w:id="560" w:name="_Toc31616221"/>
      <w:bookmarkStart w:id="561" w:name="_Toc31616297"/>
      <w:bookmarkStart w:id="562" w:name="_Toc31616373"/>
      <w:bookmarkStart w:id="563" w:name="_Toc43317244"/>
      <w:bookmarkStart w:id="564" w:name="_Toc43374716"/>
      <w:bookmarkStart w:id="565" w:name="_Toc43375177"/>
      <w:bookmarkStart w:id="566" w:name="_Toc43801701"/>
      <w:bookmarkStart w:id="567" w:name="_Toc43805967"/>
      <w:bookmarkStart w:id="568" w:name="_Toc43806274"/>
      <w:bookmarkStart w:id="569" w:name="_Toc50466803"/>
      <w:bookmarkStart w:id="570" w:name="_Toc50468147"/>
      <w:bookmarkStart w:id="571" w:name="_Toc50468417"/>
      <w:bookmarkStart w:id="572" w:name="_Toc50468688"/>
      <w:bookmarkStart w:id="573" w:name="_Toc50630569"/>
      <w:bookmarkStart w:id="574" w:name="_Toc54943918"/>
      <w:r w:rsidRPr="00520DE9">
        <w:rPr>
          <w:rFonts w:eastAsia="宋体"/>
        </w:rPr>
        <w:t>6.1.1</w:t>
      </w:r>
      <w:r w:rsidRPr="00520DE9">
        <w:rPr>
          <w:rFonts w:hint="eastAsia"/>
          <w:lang w:eastAsia="ko-KR"/>
        </w:rPr>
        <w:tab/>
      </w:r>
      <w:r w:rsidRPr="00520DE9">
        <w:rPr>
          <w:rFonts w:eastAsia="宋体"/>
        </w:rPr>
        <w:t>Description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2895B21A" w14:textId="377DE5DE"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11DE6983" w14:textId="77777777" w:rsidR="00520DE9" w:rsidRPr="00520DE9" w:rsidRDefault="00520DE9" w:rsidP="00520DE9">
      <w:r w:rsidRPr="00520DE9">
        <w:t>At Registration (initial or mobility), the UE may include the UE Policy Container in order to receive the URSP rules from the 5GC.</w:t>
      </w:r>
    </w:p>
    <w:p w14:paraId="1C8286CE" w14:textId="77777777" w:rsidR="00520DE9" w:rsidRPr="00520DE9" w:rsidRDefault="00520DE9" w:rsidP="00520DE9">
      <w:r w:rsidRPr="00520DE9">
        <w:t>Additionally, in order to update the URSP rules due to UE mobility, the Application Function (AF) may subscribe to UE location information from the 5GC.</w:t>
      </w:r>
    </w:p>
    <w:p w14:paraId="567A59DC" w14:textId="6F3BBBE6" w:rsidR="00520DE9" w:rsidRPr="00520DE9" w:rsidRDefault="00520DE9" w:rsidP="00520DE9">
      <w:bookmarkStart w:id="575" w:name="_Toc31192330"/>
      <w:bookmarkStart w:id="576" w:name="_Toc31192490"/>
      <w:bookmarkStart w:id="577" w:name="_Toc31192981"/>
      <w:bookmarkStart w:id="578" w:name="_Toc31616160"/>
      <w:bookmarkStart w:id="579" w:name="_Toc31616222"/>
      <w:bookmarkStart w:id="580" w:name="_Toc31616298"/>
      <w:bookmarkStart w:id="581" w:name="_Toc31616374"/>
      <w:r w:rsidRPr="00520DE9">
        <w:t xml:space="preserve">The solution relies on the UE Configuration Update Procedure in </w:t>
      </w:r>
      <w:r w:rsidR="004174B9">
        <w:t>clause </w:t>
      </w:r>
      <w:r w:rsidRPr="00520DE9">
        <w:t xml:space="preserve">4.2.4.3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520DE9" w:rsidRDefault="00520DE9" w:rsidP="00520DE9">
      <w:pPr>
        <w:pStyle w:val="Heading3"/>
        <w:rPr>
          <w:rFonts w:eastAsia="宋体"/>
        </w:rPr>
      </w:pPr>
      <w:bookmarkStart w:id="582" w:name="_Toc43317245"/>
      <w:bookmarkStart w:id="583" w:name="_Toc43374717"/>
      <w:bookmarkStart w:id="584" w:name="_Toc43375178"/>
      <w:bookmarkStart w:id="585" w:name="_Toc43801702"/>
      <w:bookmarkStart w:id="586" w:name="_Toc43805968"/>
      <w:bookmarkStart w:id="587" w:name="_Toc43806275"/>
      <w:bookmarkStart w:id="588" w:name="_Toc50466804"/>
      <w:bookmarkStart w:id="589" w:name="_Toc50468148"/>
      <w:bookmarkStart w:id="590" w:name="_Toc50468418"/>
      <w:bookmarkStart w:id="591" w:name="_Toc50468689"/>
      <w:bookmarkStart w:id="592" w:name="_Toc50630570"/>
      <w:bookmarkStart w:id="593" w:name="_Toc54943919"/>
      <w:r w:rsidRPr="00520DE9">
        <w:rPr>
          <w:rFonts w:eastAsia="宋体"/>
        </w:rPr>
        <w:t>6.1.2</w:t>
      </w:r>
      <w:r w:rsidRPr="00520DE9">
        <w:rPr>
          <w:rFonts w:hint="eastAsia"/>
          <w:lang w:eastAsia="ko-KR"/>
        </w:rPr>
        <w:tab/>
      </w:r>
      <w:r w:rsidRPr="00520DE9">
        <w:rPr>
          <w:rFonts w:eastAsia="宋体"/>
        </w:rPr>
        <w:t>Procedures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6CC72866" w14:textId="77777777" w:rsidR="00520DE9" w:rsidRPr="00520DE9" w:rsidRDefault="00520DE9" w:rsidP="00520DE9">
      <w:pPr>
        <w:pStyle w:val="Heading4"/>
      </w:pPr>
      <w:bookmarkStart w:id="594" w:name="_Toc31616223"/>
      <w:bookmarkStart w:id="595" w:name="_Toc31616299"/>
      <w:bookmarkStart w:id="596" w:name="_Toc31616375"/>
      <w:bookmarkStart w:id="597" w:name="_Toc43317246"/>
      <w:bookmarkStart w:id="598" w:name="_Toc43374718"/>
      <w:bookmarkStart w:id="599" w:name="_Toc43375179"/>
      <w:bookmarkStart w:id="600" w:name="_Toc43801703"/>
      <w:bookmarkStart w:id="601" w:name="_Toc43805969"/>
      <w:bookmarkStart w:id="602" w:name="_Toc43806276"/>
      <w:bookmarkStart w:id="603" w:name="_Toc50630571"/>
      <w:bookmarkStart w:id="604" w:name="_Toc54943920"/>
      <w:r w:rsidRPr="00520DE9">
        <w:t>6.1.2.1</w:t>
      </w:r>
      <w:r w:rsidRPr="00520DE9">
        <w:rPr>
          <w:rFonts w:hint="eastAsia"/>
          <w:lang w:eastAsia="ko-KR"/>
        </w:rPr>
        <w:tab/>
      </w:r>
      <w:r w:rsidRPr="00520DE9">
        <w:t>Policy configuration provisioning procedure</w:t>
      </w:r>
      <w:bookmarkEnd w:id="594"/>
      <w:bookmarkEnd w:id="595"/>
      <w:bookmarkEnd w:id="596"/>
      <w:bookmarkEnd w:id="597"/>
      <w:bookmarkEnd w:id="598"/>
      <w:bookmarkEnd w:id="599"/>
      <w:bookmarkEnd w:id="600"/>
      <w:bookmarkEnd w:id="601"/>
      <w:bookmarkEnd w:id="602"/>
      <w:bookmarkEnd w:id="603"/>
      <w:bookmarkEnd w:id="604"/>
    </w:p>
    <w:p w14:paraId="2F65D24F" w14:textId="77777777"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14:paraId="7041E0E9" w14:textId="77777777"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605" w:name="OLE_LINK4"/>
      <w:bookmarkStart w:id="606" w:name="OLE_LINK5"/>
      <w:r w:rsidRPr="00520DE9">
        <w:t xml:space="preserve"> a geographical zone identifier(s</w:t>
      </w:r>
      <w:bookmarkEnd w:id="605"/>
      <w:bookmarkEnd w:id="606"/>
      <w:r w:rsidRPr="00520DE9">
        <w:t xml:space="preserve">) where the policy </w:t>
      </w:r>
      <w:r w:rsidRPr="00520DE9">
        <w:rPr>
          <w:rFonts w:hint="eastAsia"/>
        </w:rPr>
        <w:t>requirements are</w:t>
      </w:r>
      <w:r w:rsidRPr="00520DE9">
        <w:t xml:space="preserve"> applicable.</w:t>
      </w:r>
    </w:p>
    <w:p w14:paraId="2A5E3E09" w14:textId="36CEC7F1" w:rsidR="00520DE9" w:rsidRPr="00E71C5B" w:rsidRDefault="00770EF6" w:rsidP="00E71C5B">
      <w:pPr>
        <w:pStyle w:val="NO"/>
      </w:pPr>
      <w:bookmarkStart w:id="607" w:name="_Hlk41919584"/>
      <w:r>
        <w:t>NOTE:</w:t>
      </w:r>
      <w:r>
        <w:tab/>
      </w:r>
      <w:r w:rsidR="00520DE9" w:rsidRPr="00E71C5B">
        <w:t>The AF is not able to influence to the Location Criteria in the URSP when the UE is roaming.</w:t>
      </w:r>
    </w:p>
    <w:bookmarkEnd w:id="607"/>
    <w:p w14:paraId="7C7EAE9D" w14:textId="77777777" w:rsidR="00520DE9" w:rsidRPr="00520DE9" w:rsidRDefault="00520DE9" w:rsidP="00520DE9">
      <w:r w:rsidRPr="00520DE9">
        <w:t>The AF sends the request to the NEF. The AF indicates whether the URSP influence parameters apply to an individual UE, group of UEs or any UE.</w:t>
      </w:r>
    </w:p>
    <w:p w14:paraId="22FDCAF4" w14:textId="690C21BC" w:rsidR="00520DE9" w:rsidRPr="00520DE9" w:rsidRDefault="00520DE9" w:rsidP="00252BF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4.2.2.2.2, the UE may include the UE Policy Container in the Registration Request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D5FA750" w14:textId="1E883189" w:rsidR="00520DE9" w:rsidRPr="00520DE9" w:rsidRDefault="00520DE9" w:rsidP="00252BF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4.16.11, with the following changes:</w:t>
      </w:r>
    </w:p>
    <w:p w14:paraId="59A29C80" w14:textId="7F42890D"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宋体" w:hint="eastAsia"/>
          <w:lang w:eastAsia="zh-CN"/>
        </w:rPr>
        <w:t xml:space="preserve">generates Location Criteria based on the </w:t>
      </w:r>
      <w:r w:rsidR="00520DE9" w:rsidRPr="00520DE9">
        <w:rPr>
          <w:rFonts w:eastAsia="宋体"/>
          <w:lang w:eastAsia="zh-CN"/>
        </w:rPr>
        <w:t>Spatial Validity Conditions</w:t>
      </w:r>
      <w:r w:rsidR="00520DE9" w:rsidRPr="00520DE9">
        <w:rPr>
          <w:rFonts w:eastAsia="宋体"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4174B9" w:rsidRPr="00520DE9">
        <w:t>TS</w:t>
      </w:r>
      <w:r w:rsidR="004174B9">
        <w:t> </w:t>
      </w:r>
      <w:r w:rsidR="004174B9" w:rsidRPr="00520DE9">
        <w:t>23.503</w:t>
      </w:r>
      <w:r w:rsidR="004174B9">
        <w:t> </w:t>
      </w:r>
      <w:r w:rsidR="004174B9"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rsidR="004174B9">
        <w:t>clause </w:t>
      </w:r>
      <w:r w:rsidR="00520DE9" w:rsidRPr="00520DE9">
        <w:t xml:space="preserve">6.1.2.4 in </w:t>
      </w:r>
      <w:r w:rsidR="004174B9" w:rsidRPr="00520DE9">
        <w:t>TS</w:t>
      </w:r>
      <w:r w:rsidR="004174B9">
        <w:t> </w:t>
      </w:r>
      <w:r w:rsidR="004174B9" w:rsidRPr="00520DE9">
        <w:t>23.503</w:t>
      </w:r>
      <w:r w:rsidR="004174B9">
        <w:t> </w:t>
      </w:r>
      <w:r w:rsidR="004174B9" w:rsidRPr="00520DE9">
        <w:t>[</w:t>
      </w:r>
      <w:r w:rsidR="00520DE9" w:rsidRPr="00520DE9">
        <w:t>4]. The PCF uses the UE Configuration Update Procedure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00520DE9" w:rsidRPr="00520DE9">
        <w:rPr>
          <w:lang w:eastAsia="ko-KR"/>
        </w:rPr>
        <w:t>3]</w:t>
      </w:r>
      <w:r w:rsidR="00520DE9" w:rsidRPr="00520DE9">
        <w:t xml:space="preserve"> </w:t>
      </w:r>
      <w:r w:rsidR="004174B9">
        <w:t>clause </w:t>
      </w:r>
      <w:r w:rsidR="00520DE9" w:rsidRPr="00520DE9">
        <w:t>4.2.4.3) to provide URSP rules</w:t>
      </w:r>
      <w:r w:rsidR="00520DE9" w:rsidRPr="00E71C5B">
        <w:rPr>
          <w:rFonts w:hint="eastAsia"/>
        </w:rPr>
        <w:t xml:space="preserve"> </w:t>
      </w:r>
      <w:r w:rsidR="00520DE9" w:rsidRPr="00520DE9">
        <w:t>to the UE.</w:t>
      </w:r>
    </w:p>
    <w:p w14:paraId="4E5ABED4" w14:textId="77777777" w:rsidR="00520DE9" w:rsidRPr="00520DE9" w:rsidRDefault="00252BF9" w:rsidP="00252BF9">
      <w:pPr>
        <w:pStyle w:val="B1"/>
      </w:pPr>
      <w:r>
        <w:tab/>
      </w:r>
      <w:r w:rsidR="00520DE9" w:rsidRPr="00520DE9">
        <w:t>In alternative to steps 0-2, the operator may configure the URSP locally in the UE.</w:t>
      </w:r>
    </w:p>
    <w:p w14:paraId="0A57AD2D" w14:textId="77777777"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520DE9" w:rsidRDefault="00252BF9" w:rsidP="00252BF9">
      <w:pPr>
        <w:pStyle w:val="B1"/>
      </w:pPr>
      <w:r>
        <w:tab/>
      </w:r>
      <w:r w:rsidR="00520DE9" w:rsidRPr="00520DE9">
        <w:t xml:space="preserve">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w:t>
      </w:r>
      <w:r w:rsidR="00520DE9" w:rsidRPr="00520DE9">
        <w:lastRenderedPageBreak/>
        <w:t>communication (step 3d) with the DN where the DNS Server or the Edge Application Server resides. It is assumed that the DNS address configuration provided during the PDU session establishment can be used to send the DNS Query.</w:t>
      </w:r>
    </w:p>
    <w:p w14:paraId="404795B0" w14:textId="77777777"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14:paraId="45D36473" w14:textId="02366CC4"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4174B9" w:rsidRPr="00520DE9">
        <w:t>TS</w:t>
      </w:r>
      <w:r w:rsidR="004174B9">
        <w:t> </w:t>
      </w:r>
      <w:r w:rsidR="004174B9" w:rsidRPr="00520DE9">
        <w:t>23.503</w:t>
      </w:r>
      <w:r w:rsidR="004174B9">
        <w:t> </w:t>
      </w:r>
      <w:r w:rsidR="004174B9"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520DE9" w:rsidRDefault="00520DE9" w:rsidP="00520DE9">
      <w:pPr>
        <w:pStyle w:val="TH"/>
      </w:pPr>
      <w:r w:rsidRPr="00520DE9">
        <w:object w:dxaOrig="12852" w:dyaOrig="8808" w14:anchorId="523D03B6">
          <v:shape id="_x0000_i1028" type="#_x0000_t75" style="width:467.05pt;height:319.6pt" o:ole="">
            <v:imagedata r:id="rId17" o:title=""/>
          </v:shape>
          <o:OLEObject Type="Embed" ProgID="Visio.Drawing.11" ShapeID="_x0000_i1028" DrawAspect="Content" ObjectID="_1665557924" r:id="rId18"/>
        </w:object>
      </w:r>
    </w:p>
    <w:p w14:paraId="6C1A62C6" w14:textId="77777777" w:rsidR="00520DE9" w:rsidRPr="00520DE9" w:rsidRDefault="00520DE9" w:rsidP="00520DE9">
      <w:pPr>
        <w:pStyle w:val="TF"/>
        <w:rPr>
          <w:rFonts w:eastAsia="宋体"/>
        </w:rPr>
      </w:pPr>
      <w:r w:rsidRPr="00520DE9">
        <w:t>Figure 6.1.2.1-1: Policy configuration provisioning procedure</w:t>
      </w:r>
    </w:p>
    <w:p w14:paraId="4B4C42D6" w14:textId="77777777" w:rsidR="00520DE9" w:rsidRPr="00520DE9" w:rsidRDefault="00520DE9" w:rsidP="00520DE9">
      <w:pPr>
        <w:pStyle w:val="Heading3"/>
        <w:rPr>
          <w:rFonts w:eastAsia="宋体"/>
        </w:rPr>
      </w:pPr>
      <w:bookmarkStart w:id="608" w:name="_Toc31192331"/>
      <w:bookmarkStart w:id="609" w:name="_Toc31192491"/>
      <w:bookmarkStart w:id="610" w:name="_Toc31192982"/>
      <w:bookmarkStart w:id="611" w:name="_Toc31616161"/>
      <w:bookmarkStart w:id="612" w:name="_Toc31616224"/>
      <w:bookmarkStart w:id="613" w:name="_Toc31616300"/>
      <w:bookmarkStart w:id="614" w:name="_Toc31616376"/>
      <w:bookmarkStart w:id="615" w:name="_Toc43317247"/>
      <w:bookmarkStart w:id="616" w:name="_Toc43374719"/>
      <w:bookmarkStart w:id="617" w:name="_Toc43375180"/>
      <w:bookmarkStart w:id="618" w:name="_Toc43801704"/>
      <w:bookmarkStart w:id="619" w:name="_Toc43805970"/>
      <w:bookmarkStart w:id="620" w:name="_Toc43806277"/>
      <w:bookmarkStart w:id="621" w:name="_Toc50466805"/>
      <w:bookmarkStart w:id="622" w:name="_Toc50468149"/>
      <w:bookmarkStart w:id="623" w:name="_Toc50468419"/>
      <w:bookmarkStart w:id="624" w:name="_Toc50468690"/>
      <w:bookmarkStart w:id="625" w:name="_Toc50630572"/>
      <w:bookmarkStart w:id="626" w:name="_Toc54943921"/>
      <w:r w:rsidRPr="00520DE9">
        <w:rPr>
          <w:rFonts w:eastAsia="宋体"/>
        </w:rPr>
        <w:t>6.1.3</w:t>
      </w:r>
      <w:r w:rsidRPr="00520DE9">
        <w:rPr>
          <w:rFonts w:hint="eastAsia"/>
          <w:lang w:eastAsia="ko-KR"/>
        </w:rPr>
        <w:tab/>
      </w:r>
      <w:r w:rsidRPr="00520DE9">
        <w:rPr>
          <w:rFonts w:eastAsia="宋体"/>
        </w:rPr>
        <w:t>Impacts on services, entities and interfaces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47ACDDCA" w14:textId="5904A88B"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Further evaluation on possible impacts is needed.</w:t>
      </w:r>
    </w:p>
    <w:p w14:paraId="4DC56440"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28A3CB3C" w14:textId="0300B359"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w:t>
      </w:r>
      <w:r w:rsidR="004174B9">
        <w:rPr>
          <w:lang w:eastAsia="zh-CN"/>
        </w:rPr>
        <w:t>clause </w:t>
      </w:r>
      <w:r>
        <w:rPr>
          <w:lang w:eastAsia="zh-CN"/>
        </w:rPr>
        <w:t xml:space="preserve">6.1.2.4 in </w:t>
      </w:r>
      <w:r w:rsidR="004174B9">
        <w:rPr>
          <w:lang w:eastAsia="zh-CN"/>
        </w:rPr>
        <w:t>TS 23.503 [</w:t>
      </w:r>
      <w:r>
        <w:rPr>
          <w:lang w:eastAsia="zh-CN"/>
        </w:rPr>
        <w:t xml:space="preserve">4]. The PCF can assign a Policy Section Identifier that is specific to the Edge DN when the PCF </w:t>
      </w:r>
      <w:r>
        <w:rPr>
          <w:lang w:eastAsia="zh-CN"/>
        </w:rPr>
        <w:lastRenderedPageBreak/>
        <w:t>stores the URSP rules to the UDR. The new parameters of the Nnef_ServiceParameter service include the FQDN or list of IP addresses of the EAS in the AF Request.</w:t>
      </w:r>
    </w:p>
    <w:p w14:paraId="2EB88A6D" w14:textId="77777777" w:rsidR="00252BF9" w:rsidRDefault="00252BF9" w:rsidP="00520DE9">
      <w:pPr>
        <w:pStyle w:val="B1"/>
        <w:rPr>
          <w:lang w:eastAsia="zh-CN"/>
        </w:rPr>
      </w:pPr>
      <w:r>
        <w:rPr>
          <w:lang w:eastAsia="zh-CN"/>
        </w:rPr>
        <w:t>-</w:t>
      </w:r>
      <w:r>
        <w:rPr>
          <w:lang w:eastAsia="zh-CN"/>
        </w:rPr>
        <w:tab/>
        <w:t>Include the Spatial Validity Condition in the AF Request.</w:t>
      </w:r>
    </w:p>
    <w:p w14:paraId="78A331F7" w14:textId="3A5BF82D"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14:paraId="27C0BDAE" w14:textId="77777777" w:rsidR="00520DE9" w:rsidRPr="00520DE9" w:rsidRDefault="00520DE9" w:rsidP="00520DE9">
      <w:pPr>
        <w:pStyle w:val="Heading2"/>
      </w:pPr>
      <w:bookmarkStart w:id="627" w:name="_Toc510607499"/>
      <w:bookmarkStart w:id="628" w:name="_Toc518306733"/>
      <w:bookmarkStart w:id="629" w:name="_Toc31192332"/>
      <w:bookmarkStart w:id="630" w:name="_Toc31192492"/>
      <w:bookmarkStart w:id="631" w:name="_Toc31192983"/>
      <w:bookmarkStart w:id="632" w:name="_Toc31616162"/>
      <w:bookmarkStart w:id="633" w:name="_Toc31616225"/>
      <w:bookmarkStart w:id="634" w:name="_Toc31616301"/>
      <w:bookmarkStart w:id="635" w:name="_Toc31616377"/>
      <w:bookmarkStart w:id="636" w:name="_Toc43317248"/>
      <w:bookmarkStart w:id="637" w:name="_Toc43374720"/>
      <w:bookmarkStart w:id="638" w:name="_Toc43375181"/>
      <w:bookmarkStart w:id="639" w:name="_Toc43801705"/>
      <w:bookmarkStart w:id="640" w:name="_Toc43805971"/>
      <w:bookmarkStart w:id="641" w:name="_Toc43806278"/>
      <w:bookmarkStart w:id="642" w:name="_Toc50466806"/>
      <w:bookmarkStart w:id="643" w:name="_Toc50468150"/>
      <w:bookmarkStart w:id="644" w:name="_Toc50468420"/>
      <w:bookmarkStart w:id="645" w:name="_Toc50468691"/>
      <w:bookmarkStart w:id="646" w:name="_Toc50630573"/>
      <w:bookmarkStart w:id="647" w:name="_Toc54943922"/>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627"/>
      <w:bookmarkEnd w:id="628"/>
      <w:r w:rsidRPr="00520DE9">
        <w:t xml:space="preserve"> Local DNS based edge </w:t>
      </w:r>
      <w:r w:rsidRPr="00520DE9">
        <w:rPr>
          <w:rFonts w:cs="Arial"/>
        </w:rPr>
        <w:t>server address discovery</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283973E2" w14:textId="77777777" w:rsidR="00520DE9" w:rsidRPr="00520DE9" w:rsidRDefault="00520DE9" w:rsidP="00520DE9">
      <w:pPr>
        <w:pStyle w:val="Heading3"/>
      </w:pPr>
      <w:bookmarkStart w:id="648" w:name="_Toc510607500"/>
      <w:bookmarkStart w:id="649" w:name="_Toc518306734"/>
      <w:bookmarkStart w:id="650" w:name="_Toc31192333"/>
      <w:bookmarkStart w:id="651" w:name="_Toc31192493"/>
      <w:bookmarkStart w:id="652" w:name="_Toc31192984"/>
      <w:bookmarkStart w:id="653" w:name="_Toc31616163"/>
      <w:bookmarkStart w:id="654" w:name="_Toc31616226"/>
      <w:bookmarkStart w:id="655" w:name="_Toc31616302"/>
      <w:bookmarkStart w:id="656" w:name="_Toc31616378"/>
      <w:bookmarkStart w:id="657" w:name="_Toc43317249"/>
      <w:bookmarkStart w:id="658" w:name="_Toc43374721"/>
      <w:bookmarkStart w:id="659" w:name="_Toc43375182"/>
      <w:bookmarkStart w:id="660" w:name="_Toc43801706"/>
      <w:bookmarkStart w:id="661" w:name="_Toc43805972"/>
      <w:bookmarkStart w:id="662" w:name="_Toc43806279"/>
      <w:bookmarkStart w:id="663" w:name="_Toc50466807"/>
      <w:bookmarkStart w:id="664" w:name="_Toc50468151"/>
      <w:bookmarkStart w:id="665" w:name="_Toc50468421"/>
      <w:bookmarkStart w:id="666" w:name="_Toc50468692"/>
      <w:bookmarkStart w:id="667" w:name="_Toc50630574"/>
      <w:bookmarkStart w:id="668" w:name="_Toc54943923"/>
      <w:r w:rsidRPr="00520DE9">
        <w:t>6.2.</w:t>
      </w:r>
      <w:r w:rsidRPr="00520DE9">
        <w:rPr>
          <w:rFonts w:hint="eastAsia"/>
        </w:rPr>
        <w:t>1</w:t>
      </w:r>
      <w:r w:rsidRPr="00520DE9">
        <w:rPr>
          <w:rFonts w:hint="eastAsia"/>
        </w:rPr>
        <w:tab/>
      </w:r>
      <w:r w:rsidRPr="00520DE9">
        <w:t>Introduction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F1F7D5E" w14:textId="77777777" w:rsidR="00520DE9" w:rsidRPr="00520DE9" w:rsidRDefault="00520DE9" w:rsidP="00520DE9">
      <w:r w:rsidRPr="00520DE9">
        <w:t>This solution addresses the Key Issue #1: Discovery of Edge Application Server.</w:t>
      </w:r>
    </w:p>
    <w:p w14:paraId="361957F0" w14:textId="77777777" w:rsidR="00520DE9" w:rsidRPr="00520DE9" w:rsidRDefault="00520DE9" w:rsidP="00520DE9">
      <w:r w:rsidRPr="00520DE9">
        <w:t>This solution is based on assumption:</w:t>
      </w:r>
    </w:p>
    <w:p w14:paraId="054F7565" w14:textId="77777777" w:rsidR="00520DE9" w:rsidRPr="00520DE9" w:rsidRDefault="00520DE9" w:rsidP="00520DE9">
      <w:pPr>
        <w:pStyle w:val="B1"/>
      </w:pPr>
      <w:r w:rsidRPr="00520DE9">
        <w:t>-</w:t>
      </w:r>
      <w:r w:rsidRPr="00520DE9">
        <w:tab/>
        <w:t>Application Clients in the UE to use Edge Computing without any specific edge computing logic in the Application Client.</w:t>
      </w:r>
    </w:p>
    <w:p w14:paraId="54576A0C" w14:textId="77777777" w:rsidR="00520DE9" w:rsidRPr="00520DE9" w:rsidRDefault="00520DE9" w:rsidP="00520DE9">
      <w:pPr>
        <w:pStyle w:val="Heading3"/>
      </w:pPr>
      <w:bookmarkStart w:id="669" w:name="_Toc510607501"/>
      <w:bookmarkStart w:id="670" w:name="_Toc518306735"/>
      <w:bookmarkStart w:id="671" w:name="_Toc31192334"/>
      <w:bookmarkStart w:id="672" w:name="_Toc31192494"/>
      <w:bookmarkStart w:id="673" w:name="_Toc31192985"/>
      <w:bookmarkStart w:id="674" w:name="_Toc31616164"/>
      <w:bookmarkStart w:id="675" w:name="_Toc31616227"/>
      <w:bookmarkStart w:id="676" w:name="_Toc31616303"/>
      <w:bookmarkStart w:id="677" w:name="_Toc31616379"/>
      <w:bookmarkStart w:id="678" w:name="_Toc43317250"/>
      <w:bookmarkStart w:id="679" w:name="_Toc43374722"/>
      <w:bookmarkStart w:id="680" w:name="_Toc43375183"/>
      <w:bookmarkStart w:id="681" w:name="_Toc43801707"/>
      <w:bookmarkStart w:id="682" w:name="_Toc43805973"/>
      <w:bookmarkStart w:id="683" w:name="_Toc43806280"/>
      <w:bookmarkStart w:id="684" w:name="_Toc50466808"/>
      <w:bookmarkStart w:id="685" w:name="_Toc50468152"/>
      <w:bookmarkStart w:id="686" w:name="_Toc50468422"/>
      <w:bookmarkStart w:id="687" w:name="_Toc50468693"/>
      <w:bookmarkStart w:id="688" w:name="_Toc50630575"/>
      <w:bookmarkStart w:id="689" w:name="_Toc54943924"/>
      <w:r w:rsidRPr="00520DE9">
        <w:t>6.2.2</w:t>
      </w:r>
      <w:r w:rsidRPr="00520DE9">
        <w:rPr>
          <w:rFonts w:hint="eastAsia"/>
        </w:rPr>
        <w:tab/>
      </w:r>
      <w:r w:rsidRPr="00520DE9">
        <w:t xml:space="preserve">Functional </w:t>
      </w:r>
      <w:r w:rsidRPr="00520DE9">
        <w:rPr>
          <w:rFonts w:hint="eastAsia"/>
        </w:rPr>
        <w:t>Description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88C3DB4" w14:textId="77777777" w:rsidR="00520DE9" w:rsidRPr="00520DE9" w:rsidRDefault="00520DE9" w:rsidP="00520DE9">
      <w:pPr>
        <w:pStyle w:val="TH"/>
      </w:pPr>
      <w:r w:rsidRPr="00520DE9">
        <w:object w:dxaOrig="16710" w:dyaOrig="11500" w14:anchorId="09C44F29">
          <v:shape id="_x0000_i1029" type="#_x0000_t75" style="width:344.95pt;height:237.6pt" o:ole="">
            <v:imagedata r:id="rId19" o:title=""/>
          </v:shape>
          <o:OLEObject Type="Embed" ProgID="Visio.Drawing.15" ShapeID="_x0000_i1029" DrawAspect="Content" ObjectID="_1665557925" r:id="rId20"/>
        </w:object>
      </w:r>
    </w:p>
    <w:p w14:paraId="7727F914" w14:textId="77777777" w:rsidR="00520DE9" w:rsidRPr="00520DE9" w:rsidRDefault="00520DE9" w:rsidP="00520DE9">
      <w:pPr>
        <w:pStyle w:val="TF"/>
      </w:pPr>
      <w:r w:rsidRPr="00520DE9">
        <w:t>Figure 6.2.2-1 Example for architecture</w:t>
      </w:r>
    </w:p>
    <w:p w14:paraId="538B7A89" w14:textId="77777777"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宋体" w:hint="eastAsia"/>
          <w:lang w:eastAsia="zh-CN"/>
        </w:rPr>
        <w:t>/BP</w:t>
      </w:r>
      <w:r w:rsidRPr="00520DE9">
        <w:t xml:space="preserve"> or PSA. The local DNS can be deployed in EC environment or out of EC environment.</w:t>
      </w:r>
    </w:p>
    <w:p w14:paraId="28E8C6CB" w14:textId="77777777"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520DE9" w:rsidRDefault="00520DE9" w:rsidP="00520DE9">
      <w:r w:rsidRPr="00520DE9">
        <w:t>The mapping table between local DNS and its serving areas is preconfigured at the SMF.</w:t>
      </w:r>
    </w:p>
    <w:p w14:paraId="14F1A25F" w14:textId="77777777"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w:t>
      </w:r>
      <w:r w:rsidRPr="00520DE9">
        <w:lastRenderedPageBreak/>
        <w:t>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14:paraId="14EED18F" w14:textId="77777777" w:rsidR="00520DE9" w:rsidRPr="00520DE9" w:rsidRDefault="00520DE9" w:rsidP="00520DE9">
      <w:pPr>
        <w:pStyle w:val="TH"/>
      </w:pPr>
      <w:r w:rsidRPr="00520DE9">
        <w:object w:dxaOrig="4870" w:dyaOrig="5330" w14:anchorId="4B1D9CE7">
          <v:shape id="_x0000_i1030" type="#_x0000_t75" style="width:152.15pt;height:165.9pt" o:ole="">
            <v:imagedata r:id="rId21" o:title=""/>
          </v:shape>
          <o:OLEObject Type="Embed" ProgID="Visio.Drawing.15" ShapeID="_x0000_i1030" DrawAspect="Content" ObjectID="_1665557926" r:id="rId22"/>
        </w:object>
      </w:r>
    </w:p>
    <w:p w14:paraId="28EA1386" w14:textId="77777777" w:rsidR="00520DE9" w:rsidRPr="00520DE9" w:rsidRDefault="00520DE9" w:rsidP="00520DE9">
      <w:pPr>
        <w:pStyle w:val="TF"/>
      </w:pPr>
      <w:r w:rsidRPr="00520DE9">
        <w:t>Figure 6.2.2-2 DNS Inquiry Example for UL CL/BP</w:t>
      </w:r>
    </w:p>
    <w:p w14:paraId="36FBB47A" w14:textId="77777777"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520DE9" w:rsidRDefault="00520DE9" w:rsidP="00520DE9">
      <w:pPr>
        <w:pStyle w:val="TH"/>
      </w:pPr>
      <w:r w:rsidRPr="00520DE9">
        <w:object w:dxaOrig="4620" w:dyaOrig="4170" w14:anchorId="4A192EEC">
          <v:shape id="_x0000_i1031" type="#_x0000_t75" style="width:150.25pt;height:136.5pt" o:ole="">
            <v:imagedata r:id="rId23" o:title=""/>
          </v:shape>
          <o:OLEObject Type="Embed" ProgID="Visio.Drawing.15" ShapeID="_x0000_i1031" DrawAspect="Content" ObjectID="_1665557927" r:id="rId24"/>
        </w:object>
      </w:r>
    </w:p>
    <w:p w14:paraId="5E20F984" w14:textId="77777777" w:rsidR="00520DE9" w:rsidRPr="00520DE9" w:rsidRDefault="00520DE9" w:rsidP="00520DE9">
      <w:pPr>
        <w:pStyle w:val="TF"/>
      </w:pPr>
      <w:r w:rsidRPr="00520DE9">
        <w:t>Figure 6.2.2-3 DNS Inquiry Example for SSC mode 2/3</w:t>
      </w:r>
    </w:p>
    <w:p w14:paraId="321125C7" w14:textId="77777777" w:rsidR="00520DE9" w:rsidRPr="00520DE9" w:rsidRDefault="00520DE9" w:rsidP="00520DE9">
      <w:pPr>
        <w:pStyle w:val="Heading3"/>
      </w:pPr>
      <w:bookmarkStart w:id="690" w:name="_Toc510607502"/>
      <w:bookmarkStart w:id="691" w:name="_Toc518306736"/>
      <w:bookmarkStart w:id="692" w:name="_Toc31192335"/>
      <w:bookmarkStart w:id="693" w:name="_Toc31192495"/>
      <w:bookmarkStart w:id="694" w:name="_Toc31192986"/>
      <w:bookmarkStart w:id="695" w:name="_Toc31616165"/>
      <w:bookmarkStart w:id="696" w:name="_Toc31616228"/>
      <w:bookmarkStart w:id="697" w:name="_Toc31616304"/>
      <w:bookmarkStart w:id="698" w:name="_Toc31616380"/>
      <w:bookmarkStart w:id="699" w:name="_Toc43317251"/>
      <w:bookmarkStart w:id="700" w:name="_Toc43374723"/>
      <w:bookmarkStart w:id="701" w:name="_Toc43375184"/>
      <w:bookmarkStart w:id="702" w:name="_Toc43801708"/>
      <w:bookmarkStart w:id="703" w:name="_Toc43805974"/>
      <w:bookmarkStart w:id="704" w:name="_Toc43806281"/>
      <w:bookmarkStart w:id="705" w:name="_Toc50466809"/>
      <w:bookmarkStart w:id="706" w:name="_Toc50468153"/>
      <w:bookmarkStart w:id="707" w:name="_Toc50468423"/>
      <w:bookmarkStart w:id="708" w:name="_Toc50468694"/>
      <w:bookmarkStart w:id="709" w:name="_Toc50630576"/>
      <w:bookmarkStart w:id="710" w:name="_Toc54943925"/>
      <w:r w:rsidRPr="00520DE9">
        <w:t>6.2.</w:t>
      </w:r>
      <w:r w:rsidRPr="00520DE9">
        <w:rPr>
          <w:rFonts w:hint="eastAsia"/>
          <w:lang w:eastAsia="zh-CN"/>
        </w:rPr>
        <w:t>3</w:t>
      </w:r>
      <w:r w:rsidRPr="00520DE9">
        <w:tab/>
        <w:t>Procedures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56E3218D" w14:textId="77777777" w:rsidR="00520DE9" w:rsidRPr="00520DE9" w:rsidRDefault="00520DE9" w:rsidP="00520DE9">
      <w:pPr>
        <w:pStyle w:val="Heading4"/>
      </w:pPr>
      <w:bookmarkStart w:id="711" w:name="_Toc31616229"/>
      <w:bookmarkStart w:id="712" w:name="_Toc31616305"/>
      <w:bookmarkStart w:id="713" w:name="_Toc31616381"/>
      <w:bookmarkStart w:id="714" w:name="_Toc43317252"/>
      <w:bookmarkStart w:id="715" w:name="_Toc43374724"/>
      <w:bookmarkStart w:id="716" w:name="_Toc43375185"/>
      <w:bookmarkStart w:id="717" w:name="_Toc43801709"/>
      <w:bookmarkStart w:id="718" w:name="_Toc43805975"/>
      <w:bookmarkStart w:id="719" w:name="_Toc43806282"/>
      <w:bookmarkStart w:id="720" w:name="_Toc50630577"/>
      <w:bookmarkStart w:id="721" w:name="_Toc54943926"/>
      <w:r w:rsidRPr="00520DE9">
        <w:t>6.2.3.1</w:t>
      </w:r>
      <w:r w:rsidRPr="00520DE9">
        <w:tab/>
        <w:t>P</w:t>
      </w:r>
      <w:r w:rsidRPr="00520DE9">
        <w:rPr>
          <w:rFonts w:hint="eastAsia"/>
        </w:rPr>
        <w:t xml:space="preserve">rocedure for </w:t>
      </w:r>
      <w:r w:rsidRPr="00520DE9">
        <w:t>Edge Server discovery when service start-up</w:t>
      </w:r>
      <w:bookmarkEnd w:id="711"/>
      <w:bookmarkEnd w:id="712"/>
      <w:bookmarkEnd w:id="713"/>
      <w:bookmarkEnd w:id="714"/>
      <w:bookmarkEnd w:id="715"/>
      <w:bookmarkEnd w:id="716"/>
      <w:bookmarkEnd w:id="717"/>
      <w:bookmarkEnd w:id="718"/>
      <w:bookmarkEnd w:id="719"/>
      <w:bookmarkEnd w:id="720"/>
      <w:bookmarkEnd w:id="721"/>
    </w:p>
    <w:p w14:paraId="628B0B64" w14:textId="77777777" w:rsidR="00520DE9" w:rsidRPr="00520DE9" w:rsidRDefault="00520DE9" w:rsidP="00520DE9">
      <w:pPr>
        <w:pStyle w:val="TH"/>
        <w:rPr>
          <w:rFonts w:eastAsia="宋体"/>
          <w:lang w:eastAsia="zh-CN"/>
        </w:rPr>
      </w:pPr>
      <w:r w:rsidRPr="00520DE9">
        <w:object w:dxaOrig="8260" w:dyaOrig="3540" w14:anchorId="4329E7E1">
          <v:shape id="_x0000_i1032" type="#_x0000_t75" style="width:412.9pt;height:177.8pt" o:ole="">
            <v:imagedata r:id="rId25" o:title=""/>
          </v:shape>
          <o:OLEObject Type="Embed" ProgID="Visio.Drawing.15" ShapeID="_x0000_i1032" DrawAspect="Content" ObjectID="_1665557928" r:id="rId26"/>
        </w:object>
      </w:r>
    </w:p>
    <w:p w14:paraId="0B40EE1F" w14:textId="77777777" w:rsidR="00520DE9" w:rsidRPr="00520DE9" w:rsidRDefault="00520DE9" w:rsidP="00520DE9">
      <w:pPr>
        <w:pStyle w:val="TF"/>
        <w:rPr>
          <w:rFonts w:eastAsia="宋体"/>
          <w:lang w:eastAsia="zh-CN"/>
        </w:rPr>
      </w:pPr>
      <w:bookmarkStart w:id="722" w:name="_Toc20203937"/>
      <w:r w:rsidRPr="00520DE9">
        <w:rPr>
          <w:rFonts w:eastAsia="宋体" w:hint="eastAsia"/>
          <w:lang w:eastAsia="zh-CN"/>
        </w:rPr>
        <w:t>Figure</w:t>
      </w:r>
      <w:r w:rsidRPr="00520DE9">
        <w:rPr>
          <w:rFonts w:eastAsia="宋体"/>
          <w:lang w:eastAsia="zh-CN"/>
        </w:rPr>
        <w:t xml:space="preserve"> </w:t>
      </w:r>
      <w:r w:rsidRPr="00520DE9">
        <w:rPr>
          <w:lang w:eastAsia="zh-CN"/>
        </w:rPr>
        <w:t>6.2.3.1</w:t>
      </w:r>
      <w:r w:rsidRPr="00520DE9">
        <w:rPr>
          <w:rFonts w:eastAsia="宋体" w:hint="eastAsia"/>
          <w:lang w:eastAsia="zh-CN"/>
        </w:rPr>
        <w:t>-</w:t>
      </w:r>
      <w:r w:rsidRPr="00520DE9">
        <w:rPr>
          <w:rFonts w:eastAsia="宋体"/>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14:paraId="54FBD93A" w14:textId="77777777" w:rsidR="00520DE9" w:rsidRPr="00520DE9" w:rsidRDefault="00520DE9" w:rsidP="00520DE9">
      <w:r w:rsidRPr="00520DE9">
        <w:lastRenderedPageBreak/>
        <w:t>During existing registration procedure or UCU procedure, a dedicated DNN is configured for the applications which can use Edge Computing service via UE policy</w:t>
      </w:r>
    </w:p>
    <w:p w14:paraId="5CC9683A" w14:textId="77777777" w:rsidR="00520DE9" w:rsidRPr="00520DE9" w:rsidRDefault="00520DE9" w:rsidP="00520DE9">
      <w:pPr>
        <w:pStyle w:val="B1"/>
      </w:pPr>
      <w:r w:rsidRPr="00520DE9">
        <w:t>1.</w:t>
      </w:r>
      <w:r w:rsidRPr="00520DE9">
        <w:tab/>
        <w:t>When there is pending service requirement for applications which can use Edge Computing and the UE is located at a local serving area of EC service, UE initiates a PDU session setup procedure.</w:t>
      </w:r>
    </w:p>
    <w:p w14:paraId="35B050F6" w14:textId="77777777"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14:paraId="481EC9AE" w14:textId="77777777" w:rsidR="00520DE9" w:rsidRPr="00520DE9" w:rsidRDefault="00520DE9" w:rsidP="00520DE9">
      <w:pPr>
        <w:pStyle w:val="B2"/>
      </w:pPr>
      <w:r w:rsidRPr="00520DE9">
        <w:t>-</w:t>
      </w:r>
      <w:r w:rsidRPr="00520DE9">
        <w:tab/>
        <w:t>Setup the PDU session which is able to access the Edge Server, which may apply ULCL, Multi-homing or not.</w:t>
      </w:r>
    </w:p>
    <w:p w14:paraId="602BE9A8" w14:textId="77777777"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14:paraId="0FAFBCE2" w14:textId="77777777"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14:paraId="63EDDE53" w14:textId="77777777" w:rsidR="00520DE9" w:rsidRPr="00520DE9" w:rsidRDefault="00520DE9" w:rsidP="00520DE9">
      <w:pPr>
        <w:pStyle w:val="B1"/>
        <w:rPr>
          <w:rFonts w:eastAsia="宋体"/>
          <w:lang w:eastAsia="zh-CN"/>
        </w:rPr>
      </w:pPr>
      <w:r w:rsidRPr="00520DE9">
        <w:t>4</w:t>
      </w:r>
      <w:r w:rsidRPr="00520DE9">
        <w:rPr>
          <w:rFonts w:eastAsia="宋体" w:hint="eastAsia"/>
          <w:lang w:eastAsia="zh-CN"/>
        </w:rPr>
        <w:t>.</w:t>
      </w:r>
      <w:r w:rsidRPr="00520DE9">
        <w:rPr>
          <w:rFonts w:eastAsia="宋体"/>
          <w:lang w:eastAsia="zh-CN"/>
        </w:rPr>
        <w:tab/>
        <w:t>The Local DNS sends the DNS responses including the Edge Server</w:t>
      </w:r>
      <w:r w:rsidR="00252BF9">
        <w:rPr>
          <w:rFonts w:eastAsia="宋体"/>
          <w:lang w:eastAsia="zh-CN"/>
        </w:rPr>
        <w:t>'</w:t>
      </w:r>
      <w:r w:rsidRPr="00520DE9">
        <w:rPr>
          <w:rFonts w:eastAsia="宋体"/>
          <w:lang w:eastAsia="zh-CN"/>
        </w:rPr>
        <w:t>s address corresponding to the requested FQDN. The UE stores the DNS query record</w:t>
      </w:r>
      <w:r w:rsidRPr="00520DE9">
        <w:rPr>
          <w:rFonts w:eastAsia="宋体" w:hint="eastAsia"/>
          <w:lang w:eastAsia="zh-CN"/>
        </w:rPr>
        <w:t>, e.g.</w:t>
      </w:r>
      <w:r w:rsidRPr="00520DE9">
        <w:rPr>
          <w:rFonts w:eastAsia="宋体"/>
          <w:lang w:eastAsia="zh-CN"/>
        </w:rPr>
        <w:t xml:space="preserve"> including FQDN and corresponding IP address.</w:t>
      </w:r>
    </w:p>
    <w:p w14:paraId="37770725" w14:textId="77777777" w:rsidR="00520DE9" w:rsidRPr="00520DE9" w:rsidRDefault="00520DE9" w:rsidP="00520DE9">
      <w:pPr>
        <w:pStyle w:val="Heading4"/>
      </w:pPr>
      <w:bookmarkStart w:id="723" w:name="_Toc31616230"/>
      <w:bookmarkStart w:id="724" w:name="_Toc31616306"/>
      <w:bookmarkStart w:id="725" w:name="_Toc31616382"/>
      <w:bookmarkStart w:id="726" w:name="_Toc43317253"/>
      <w:bookmarkStart w:id="727" w:name="_Toc43374725"/>
      <w:bookmarkStart w:id="728" w:name="_Toc43375186"/>
      <w:bookmarkStart w:id="729" w:name="_Toc43801710"/>
      <w:bookmarkStart w:id="730" w:name="_Toc43805976"/>
      <w:bookmarkStart w:id="731" w:name="_Toc43806283"/>
      <w:bookmarkStart w:id="732" w:name="_Toc50630578"/>
      <w:bookmarkStart w:id="733" w:name="_Toc54943927"/>
      <w:r w:rsidRPr="00520DE9">
        <w:t>6.2.3.2</w:t>
      </w:r>
      <w:r w:rsidRPr="00520DE9">
        <w:tab/>
        <w:t xml:space="preserve">Procedure for provisioning local DNS Server Address in </w:t>
      </w:r>
      <w:r w:rsidR="001C39DE">
        <w:t xml:space="preserve">the </w:t>
      </w:r>
      <w:r w:rsidRPr="00520DE9">
        <w:t>case of ULCL/BP</w:t>
      </w:r>
      <w:bookmarkEnd w:id="723"/>
      <w:bookmarkEnd w:id="724"/>
      <w:bookmarkEnd w:id="725"/>
      <w:bookmarkEnd w:id="726"/>
      <w:bookmarkEnd w:id="727"/>
      <w:bookmarkEnd w:id="728"/>
      <w:bookmarkEnd w:id="729"/>
      <w:bookmarkEnd w:id="730"/>
      <w:bookmarkEnd w:id="731"/>
      <w:bookmarkEnd w:id="732"/>
      <w:bookmarkEnd w:id="733"/>
    </w:p>
    <w:p w14:paraId="6C59ECFB" w14:textId="423BEF9F" w:rsidR="00520DE9" w:rsidRPr="00520DE9" w:rsidRDefault="00520DE9" w:rsidP="00520DE9">
      <w:r w:rsidRPr="00520DE9">
        <w:t xml:space="preserve">Figure 6.2.3.1-1 illustrates the procedure for configuring the DNS server address to the UE, in </w:t>
      </w:r>
      <w:r w:rsidR="001C39DE">
        <w:t xml:space="preserve">the </w:t>
      </w:r>
      <w:r w:rsidRPr="00520DE9">
        <w:t xml:space="preserve">case of ULCL </w:t>
      </w:r>
      <w:r w:rsidRPr="00520DE9">
        <w:rPr>
          <w:rFonts w:eastAsia="宋体" w:hint="eastAsia"/>
          <w:lang w:eastAsia="zh-CN"/>
        </w:rPr>
        <w:t>/</w:t>
      </w:r>
      <w:r w:rsidRPr="00520DE9">
        <w:t>BP is used for the PDU session. The edge DN should ha</w:t>
      </w:r>
      <w:r w:rsidR="005D5265">
        <w:t>ve</w:t>
      </w:r>
      <w:r w:rsidRPr="00520DE9">
        <w:t xml:space="preserve"> connectivity with central DN because the edge and central DN are the same DN, as specified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5.6.4.</w:t>
      </w:r>
    </w:p>
    <w:p w14:paraId="50E55185" w14:textId="77777777" w:rsidR="00252BF9" w:rsidRDefault="00252BF9" w:rsidP="00010A55">
      <w:pPr>
        <w:pStyle w:val="TH"/>
      </w:pPr>
      <w:r>
        <w:object w:dxaOrig="8521" w:dyaOrig="6100" w14:anchorId="39B17BE7">
          <v:shape id="_x0000_i1033" type="#_x0000_t75" style="width:425.75pt;height:303.65pt" o:ole="">
            <v:imagedata r:id="rId27" o:title=""/>
          </v:shape>
          <o:OLEObject Type="Embed" ProgID="Word.Picture.8" ShapeID="_x0000_i1033" DrawAspect="Content" ObjectID="_1665557929" r:id="rId28"/>
        </w:object>
      </w:r>
    </w:p>
    <w:p w14:paraId="08752A5F" w14:textId="10647823" w:rsidR="00520DE9" w:rsidRPr="00520DE9" w:rsidRDefault="00520DE9" w:rsidP="00520DE9">
      <w:pPr>
        <w:pStyle w:val="TF"/>
      </w:pPr>
      <w:r w:rsidRPr="00520DE9">
        <w:t>Figure 6.2.3.</w:t>
      </w:r>
      <w:r w:rsidR="005D5265">
        <w:t>2</w:t>
      </w:r>
      <w:r w:rsidRPr="00520DE9">
        <w:t xml:space="preserve">-1: Procedure for Local DNS address provisioning to UE in </w:t>
      </w:r>
      <w:r w:rsidR="001C39DE">
        <w:t xml:space="preserve">the </w:t>
      </w:r>
      <w:r w:rsidRPr="00520DE9">
        <w:t>case of ULCL or BP</w:t>
      </w:r>
    </w:p>
    <w:p w14:paraId="11E723D4" w14:textId="77777777"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14:paraId="6B564106" w14:textId="7961943A" w:rsidR="00520DE9" w:rsidRPr="00520DE9" w:rsidRDefault="00520DE9" w:rsidP="00520DE9">
      <w:pPr>
        <w:pStyle w:val="B1"/>
      </w:pPr>
      <w:r w:rsidRPr="00520DE9">
        <w:t>2.</w:t>
      </w:r>
      <w:r w:rsidRPr="00520DE9">
        <w:tab/>
        <w:t xml:space="preserve">The </w:t>
      </w:r>
      <w:r w:rsidR="005D5265">
        <w:t>A</w:t>
      </w:r>
      <w:r w:rsidRPr="00520DE9">
        <w:t xml:space="preserve">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6709682E" w14:textId="6D457A44"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w:t>
      </w:r>
      <w:r w:rsidRPr="00520DE9">
        <w:lastRenderedPageBreak/>
        <w:t xml:space="preserve">Simultaneous change of ULCL or Branching Point and additional PSA. Above procedures follows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6EEEA737" w14:textId="556031BA" w:rsidR="00520DE9" w:rsidRPr="00520DE9" w:rsidRDefault="00520DE9" w:rsidP="00520DE9">
      <w:pPr>
        <w:pStyle w:val="B1"/>
      </w:pPr>
      <w:r w:rsidRPr="00520DE9">
        <w:tab/>
        <w:t>In this step, SMF</w:t>
      </w:r>
      <w:r w:rsidR="005D5265">
        <w:t xml:space="preserve"> may</w:t>
      </w:r>
      <w:r w:rsidRPr="00520DE9">
        <w:t xml:space="preserve"> determines to update the </w:t>
      </w:r>
      <w:r w:rsidR="005D5265" w:rsidRPr="00466641">
        <w:t xml:space="preserve">address of the </w:t>
      </w:r>
      <w:r w:rsidRPr="00520DE9">
        <w:t xml:space="preserve">DNS server </w:t>
      </w:r>
      <w:r w:rsidR="0083257F">
        <w:t>h</w:t>
      </w:r>
      <w:r w:rsidR="005D5265" w:rsidRPr="00466641">
        <w:t>andling UE requests</w:t>
      </w:r>
      <w:r w:rsidRPr="00520DE9">
        <w:t>based on the UE location.</w:t>
      </w:r>
    </w:p>
    <w:p w14:paraId="5491E882" w14:textId="6F895EA3"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w:t>
      </w:r>
      <w:r w:rsidR="005D5265" w:rsidRPr="005D5265">
        <w:t xml:space="preserve"> </w:t>
      </w:r>
      <w:r w:rsidR="005D5265" w:rsidRPr="00466641">
        <w:t>configured on the UE</w:t>
      </w:r>
      <w:r w:rsidRPr="00520DE9">
        <w:t>, or the port number is 53, and offloading DNS request to edge Data Network.</w:t>
      </w:r>
    </w:p>
    <w:p w14:paraId="7C91A30E" w14:textId="77777777"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14:paraId="7A295C80" w14:textId="2AE2C687" w:rsidR="00520DE9" w:rsidRPr="00520DE9" w:rsidRDefault="00520DE9" w:rsidP="00520DE9">
      <w:pPr>
        <w:pStyle w:val="B1"/>
        <w:ind w:firstLine="0"/>
      </w:pPr>
      <w:r w:rsidRPr="00520DE9">
        <w:t xml:space="preserve">For IPv6 multi-homing, the </w:t>
      </w:r>
      <w:r w:rsidR="005D5265" w:rsidRPr="00466641">
        <w:t xml:space="preserve">SMF </w:t>
      </w:r>
      <w:r w:rsidRPr="00520DE9">
        <w:t>can also provide DNS address to UE through RA message</w:t>
      </w:r>
      <w:r w:rsidR="005D5265" w:rsidRPr="00466641">
        <w:t>; in case of conflict with DNS addressing received over ePCO</w:t>
      </w:r>
      <w:r w:rsidRPr="00520DE9">
        <w:t xml:space="preserve"> the DNS address </w:t>
      </w:r>
      <w:r w:rsidR="005D5265" w:rsidRPr="00466641">
        <w:t xml:space="preserve">received </w:t>
      </w:r>
      <w:r w:rsidRPr="00520DE9">
        <w:t>from ePCO has a higher priority than</w:t>
      </w:r>
      <w:r w:rsidR="005D5265" w:rsidRPr="00466641">
        <w:t xml:space="preserve"> the DNS address received</w:t>
      </w:r>
      <w:r w:rsidRPr="00520DE9">
        <w:t xml:space="preserve"> from RA/RS message.</w:t>
      </w:r>
    </w:p>
    <w:p w14:paraId="1FCE83A0" w14:textId="58E6FCE3" w:rsidR="00520DE9" w:rsidRDefault="00520DE9" w:rsidP="00520DE9">
      <w:pPr>
        <w:pStyle w:val="NO"/>
      </w:pPr>
      <w:r w:rsidRPr="00520DE9">
        <w:t>NOTE</w:t>
      </w:r>
      <w:r w:rsidR="005D5265">
        <w:t xml:space="preserve"> 1</w:t>
      </w:r>
      <w:r w:rsidRPr="00520DE9">
        <w:t>:</w:t>
      </w:r>
      <w:r w:rsidRPr="00520DE9">
        <w:tab/>
        <w:t xml:space="preserve">The local DNS </w:t>
      </w:r>
      <w:r w:rsidR="005D5265">
        <w:t xml:space="preserve">can </w:t>
      </w:r>
      <w:r w:rsidRPr="00520DE9">
        <w:t xml:space="preserve">work as the authoritative DNS for the applications using EC service. The local DNS has connection with the authoritative DNS </w:t>
      </w:r>
      <w:r w:rsidR="005D5265" w:rsidRPr="00466641">
        <w:t xml:space="preserve">and can work as DNS Resolver </w:t>
      </w:r>
      <w:r w:rsidRPr="00520DE9">
        <w:t>for applications non-using EC service.</w:t>
      </w:r>
    </w:p>
    <w:p w14:paraId="58650107" w14:textId="207D21B5" w:rsidR="005D5265" w:rsidRPr="00520DE9" w:rsidRDefault="005D5265" w:rsidP="00520DE9">
      <w:pPr>
        <w:pStyle w:val="NO"/>
      </w:pPr>
      <w:r w:rsidRPr="005D5265">
        <w:t xml:space="preserve">NOTE 2: </w:t>
      </w:r>
      <w:r w:rsidRPr="005D5265">
        <w:tab/>
        <w:t>The per FQDN control of the DNS resolution is done by the local DNS whereas SMF controls the usage of the EC services per application through the provisioning of the traffic routing rules in UL CL / BP. Both configurations need to be aligned so that users enjoy certain Application at the edge: the SMF configures the PDU Session ULCL /BP (and UE related rules for BP) Traffic steering rules whereas, it is the Local DNS Resolver that controls whether the DNS Resolution for the Application FQDN in a PDU Session is resolved into a local EAS.</w:t>
      </w:r>
    </w:p>
    <w:p w14:paraId="1ADA61C0" w14:textId="77777777" w:rsidR="00520DE9" w:rsidRPr="00520DE9" w:rsidRDefault="00520DE9" w:rsidP="00520DE9">
      <w:pPr>
        <w:pStyle w:val="Heading4"/>
      </w:pPr>
      <w:bookmarkStart w:id="734" w:name="_Toc31616231"/>
      <w:bookmarkStart w:id="735" w:name="_Toc31616307"/>
      <w:bookmarkStart w:id="736" w:name="_Toc31616383"/>
      <w:bookmarkStart w:id="737" w:name="_Toc43317254"/>
      <w:bookmarkStart w:id="738" w:name="_Toc43374726"/>
      <w:bookmarkStart w:id="739" w:name="_Toc43375187"/>
      <w:bookmarkStart w:id="740" w:name="_Toc43801711"/>
      <w:bookmarkStart w:id="741" w:name="_Toc43805977"/>
      <w:bookmarkStart w:id="742" w:name="_Toc43806284"/>
      <w:bookmarkStart w:id="743" w:name="_Toc50630579"/>
      <w:bookmarkStart w:id="744" w:name="_Toc54943928"/>
      <w:r w:rsidRPr="00520DE9">
        <w:t>6.2.2.3</w:t>
      </w:r>
      <w:r w:rsidRPr="00520DE9">
        <w:tab/>
        <w:t xml:space="preserve">Procedure for provisioning local DNS Server Address in </w:t>
      </w:r>
      <w:r w:rsidR="001C39DE">
        <w:t xml:space="preserve">the </w:t>
      </w:r>
      <w:r w:rsidRPr="00520DE9">
        <w:t>case of SSC mode 2/3</w:t>
      </w:r>
      <w:bookmarkEnd w:id="734"/>
      <w:bookmarkEnd w:id="735"/>
      <w:bookmarkEnd w:id="736"/>
      <w:bookmarkEnd w:id="737"/>
      <w:bookmarkEnd w:id="738"/>
      <w:bookmarkEnd w:id="739"/>
      <w:bookmarkEnd w:id="740"/>
      <w:bookmarkEnd w:id="741"/>
      <w:bookmarkEnd w:id="742"/>
      <w:bookmarkEnd w:id="743"/>
      <w:bookmarkEnd w:id="744"/>
    </w:p>
    <w:p w14:paraId="46E4CC8E" w14:textId="77777777"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14:paraId="52883A34" w14:textId="77777777" w:rsidR="00520DE9" w:rsidRPr="00520DE9" w:rsidRDefault="00520DE9" w:rsidP="00520DE9">
      <w:pPr>
        <w:pStyle w:val="TH"/>
      </w:pPr>
      <w:r w:rsidRPr="00520DE9">
        <w:object w:dxaOrig="10020" w:dyaOrig="8431" w14:anchorId="68EB2C99">
          <v:shape id="_x0000_i1034" type="#_x0000_t75" style="width:376.9pt;height:317.1pt" o:ole="">
            <v:imagedata r:id="rId29" o:title=""/>
          </v:shape>
          <o:OLEObject Type="Embed" ProgID="Visio.Drawing.15" ShapeID="_x0000_i1034" DrawAspect="Content" ObjectID="_1665557930" r:id="rId30"/>
        </w:object>
      </w:r>
    </w:p>
    <w:p w14:paraId="4F2DB5D4" w14:textId="77777777"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14:paraId="27A57729" w14:textId="77777777" w:rsidR="00520DE9" w:rsidRPr="00520DE9" w:rsidRDefault="00520DE9" w:rsidP="00520DE9">
      <w:pPr>
        <w:pStyle w:val="B1"/>
      </w:pPr>
      <w:bookmarkStart w:id="745" w:name="_Toc31192336"/>
      <w:bookmarkStart w:id="746" w:name="_Toc31192496"/>
      <w:bookmarkStart w:id="747" w:name="_Toc31192987"/>
      <w:r w:rsidRPr="00520DE9">
        <w:t>1.</w:t>
      </w:r>
      <w:r w:rsidRPr="00520DE9">
        <w:tab/>
        <w:t>During UE mobility, the UE performs Service Request or Registration procedure if CM-IDLE. If UE is CM-Connected and mobility occurs, Handover procedure is performed.</w:t>
      </w:r>
    </w:p>
    <w:p w14:paraId="11D91E03" w14:textId="39C6B0DD" w:rsidR="00520DE9" w:rsidRPr="00520DE9" w:rsidRDefault="00520DE9" w:rsidP="00520DE9">
      <w:pPr>
        <w:pStyle w:val="B1"/>
      </w:pPr>
      <w:r w:rsidRPr="00520DE9">
        <w:t>2.</w:t>
      </w:r>
      <w:r w:rsidRPr="00520DE9">
        <w:tab/>
        <w:t xml:space="preserve">The AMF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516122D2" w14:textId="53EC01B5" w:rsidR="00520DE9" w:rsidRPr="00520DE9" w:rsidRDefault="00520DE9" w:rsidP="00520DE9">
      <w:pPr>
        <w:pStyle w:val="B1"/>
      </w:pPr>
      <w:r w:rsidRPr="00520DE9">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1681A1F1" w14:textId="77777777" w:rsidR="00520DE9" w:rsidRPr="00520DE9" w:rsidRDefault="00520DE9" w:rsidP="00520DE9">
      <w:pPr>
        <w:pStyle w:val="B1"/>
      </w:pPr>
      <w:r w:rsidRPr="00520DE9">
        <w:tab/>
        <w:t>In this step, SMF determines to update the local DNS server address based on the UE location.</w:t>
      </w:r>
    </w:p>
    <w:p w14:paraId="062E5141" w14:textId="30373B86" w:rsidR="00520DE9" w:rsidRPr="00520DE9" w:rsidRDefault="00520DE9" w:rsidP="00520DE9">
      <w:pPr>
        <w:pStyle w:val="B1"/>
      </w:pPr>
      <w:r w:rsidRPr="00520DE9">
        <w:t>5.</w:t>
      </w:r>
      <w:r w:rsidRPr="00520DE9">
        <w:tab/>
        <w:t xml:space="preserve">In the case of SSC mode 2, SMF performs step 2 to step 3 as specified in </w:t>
      </w:r>
      <w:r w:rsidR="004174B9">
        <w:t>clause </w:t>
      </w:r>
      <w:r w:rsidRPr="00520DE9">
        <w:t xml:space="preserve">4.3.5.1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w:t>
      </w:r>
    </w:p>
    <w:p w14:paraId="39EFCEA8" w14:textId="30756C7D" w:rsidR="00520DE9" w:rsidRPr="00520DE9" w:rsidRDefault="00520DE9" w:rsidP="00520DE9">
      <w:pPr>
        <w:pStyle w:val="B1"/>
      </w:pPr>
      <w:r w:rsidRPr="00520DE9">
        <w:t>6.</w:t>
      </w:r>
      <w:r w:rsidRPr="00520DE9">
        <w:tab/>
        <w:t xml:space="preserve">In the case of SSC mode 3, SMF performs step 2 as specified in </w:t>
      </w:r>
      <w:r w:rsidR="004174B9">
        <w:t>clause </w:t>
      </w:r>
      <w:r w:rsidRPr="00520DE9">
        <w:t xml:space="preserve">4.3.5.2 and </w:t>
      </w:r>
      <w:r w:rsidR="004174B9">
        <w:t>clause </w:t>
      </w:r>
      <w:r w:rsidRPr="00520DE9">
        <w:t xml:space="preserve">4.3.5.3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520DE9" w:rsidRDefault="00520DE9" w:rsidP="00520DE9">
      <w:pPr>
        <w:pStyle w:val="Heading3"/>
      </w:pPr>
      <w:bookmarkStart w:id="748" w:name="_Toc31616166"/>
      <w:bookmarkStart w:id="749" w:name="_Toc31616232"/>
      <w:bookmarkStart w:id="750" w:name="_Toc31616308"/>
      <w:bookmarkStart w:id="751" w:name="_Toc31616384"/>
      <w:bookmarkStart w:id="752" w:name="_Toc43317255"/>
      <w:bookmarkStart w:id="753" w:name="_Toc43374727"/>
      <w:bookmarkStart w:id="754" w:name="_Toc43375188"/>
      <w:bookmarkStart w:id="755" w:name="_Toc43801712"/>
      <w:bookmarkStart w:id="756" w:name="_Toc43805978"/>
      <w:bookmarkStart w:id="757" w:name="_Toc43806285"/>
      <w:bookmarkStart w:id="758" w:name="_Toc50466810"/>
      <w:bookmarkStart w:id="759" w:name="_Toc50468154"/>
      <w:bookmarkStart w:id="760" w:name="_Toc50468424"/>
      <w:bookmarkStart w:id="761" w:name="_Toc50468695"/>
      <w:bookmarkStart w:id="762" w:name="_Toc50630580"/>
      <w:bookmarkStart w:id="763" w:name="_Toc54943929"/>
      <w:r w:rsidRPr="00520DE9">
        <w:t>6.2.</w:t>
      </w:r>
      <w:r w:rsidRPr="00520DE9">
        <w:rPr>
          <w:rFonts w:hint="eastAsia"/>
          <w:lang w:eastAsia="zh-CN"/>
        </w:rPr>
        <w:t>4</w:t>
      </w:r>
      <w:r w:rsidRPr="00520DE9">
        <w:tab/>
        <w:t>Impacts on existing entities and interfaces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3A0B274" w14:textId="77777777" w:rsidR="00520DE9" w:rsidRPr="00520DE9" w:rsidRDefault="00520DE9" w:rsidP="00520DE9">
      <w:pPr>
        <w:rPr>
          <w:b/>
          <w:bCs/>
          <w:lang w:eastAsia="zh-CN"/>
        </w:rPr>
      </w:pPr>
      <w:r w:rsidRPr="00520DE9">
        <w:rPr>
          <w:b/>
          <w:bCs/>
          <w:lang w:eastAsia="zh-CN"/>
        </w:rPr>
        <w:t>SMF:</w:t>
      </w:r>
    </w:p>
    <w:p w14:paraId="56EB0047" w14:textId="77777777" w:rsidR="00520DE9" w:rsidRPr="00520DE9" w:rsidRDefault="00520DE9" w:rsidP="00520DE9">
      <w:pPr>
        <w:pStyle w:val="B1"/>
      </w:pPr>
      <w:bookmarkStart w:id="764" w:name="_Toc510607504"/>
      <w:bookmarkStart w:id="765" w:name="_Toc518306738"/>
      <w:bookmarkStart w:id="766" w:name="_Toc31192337"/>
      <w:bookmarkStart w:id="767" w:name="_Toc31192497"/>
      <w:bookmarkStart w:id="768" w:name="_Toc31192988"/>
      <w:bookmarkStart w:id="769" w:name="_Hlk500857602"/>
      <w:bookmarkEnd w:id="722"/>
      <w:r w:rsidRPr="00520DE9">
        <w:t>-</w:t>
      </w:r>
      <w:r w:rsidRPr="00520DE9">
        <w:tab/>
        <w:t>Configure the local DNS address for the UE based on UE location.</w:t>
      </w:r>
    </w:p>
    <w:p w14:paraId="10769277" w14:textId="77777777" w:rsidR="00520DE9" w:rsidRPr="00520DE9" w:rsidRDefault="00520DE9" w:rsidP="00520DE9">
      <w:pPr>
        <w:pStyle w:val="B1"/>
      </w:pPr>
      <w:r w:rsidRPr="00520DE9">
        <w:t>-</w:t>
      </w:r>
      <w:r w:rsidRPr="00520DE9">
        <w:tab/>
        <w:t>Preconfigure the mapping table between local DNS and its serving areas.</w:t>
      </w:r>
    </w:p>
    <w:p w14:paraId="2FDD9D92" w14:textId="77777777" w:rsidR="00520DE9" w:rsidRPr="00520DE9" w:rsidRDefault="00520DE9" w:rsidP="00520DE9">
      <w:pPr>
        <w:pStyle w:val="Heading3"/>
      </w:pPr>
      <w:bookmarkStart w:id="770" w:name="_Toc31616167"/>
      <w:bookmarkStart w:id="771" w:name="_Toc31616233"/>
      <w:bookmarkStart w:id="772" w:name="_Toc31616309"/>
      <w:bookmarkStart w:id="773" w:name="_Toc31616385"/>
      <w:bookmarkStart w:id="774" w:name="_Toc43317256"/>
      <w:bookmarkStart w:id="775" w:name="_Toc43374728"/>
      <w:bookmarkStart w:id="776" w:name="_Toc43375189"/>
      <w:bookmarkStart w:id="777" w:name="_Toc43801713"/>
      <w:bookmarkStart w:id="778" w:name="_Toc43805979"/>
      <w:bookmarkStart w:id="779" w:name="_Toc43806286"/>
      <w:bookmarkStart w:id="780" w:name="_Toc50466811"/>
      <w:bookmarkStart w:id="781" w:name="_Toc50468155"/>
      <w:bookmarkStart w:id="782" w:name="_Toc50468425"/>
      <w:bookmarkStart w:id="783" w:name="_Toc50468696"/>
      <w:bookmarkStart w:id="784" w:name="_Toc50630581"/>
      <w:bookmarkStart w:id="785" w:name="_Toc54943930"/>
      <w:r w:rsidRPr="00520DE9">
        <w:t>6.2.</w:t>
      </w:r>
      <w:r w:rsidRPr="00520DE9">
        <w:rPr>
          <w:rFonts w:hint="eastAsia"/>
          <w:lang w:eastAsia="zh-CN"/>
        </w:rPr>
        <w:t>5</w:t>
      </w:r>
      <w:r w:rsidRPr="00520DE9">
        <w:tab/>
        <w:t>Evaluation</w:t>
      </w:r>
      <w:bookmarkEnd w:id="764"/>
      <w:bookmarkEnd w:id="765"/>
      <w:bookmarkEnd w:id="766"/>
      <w:bookmarkEnd w:id="767"/>
      <w:bookmarkEnd w:id="768"/>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bookmarkEnd w:id="769"/>
    <w:p w14:paraId="63F2C8AC" w14:textId="2FC3F05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describes impacts to existing entities and interfaces.</w:t>
      </w:r>
    </w:p>
    <w:p w14:paraId="74095821" w14:textId="77777777" w:rsidR="00520DE9" w:rsidRPr="00520DE9" w:rsidRDefault="00520DE9" w:rsidP="00520DE9">
      <w:pPr>
        <w:pStyle w:val="Heading2"/>
      </w:pPr>
      <w:bookmarkStart w:id="786" w:name="_Toc31192338"/>
      <w:bookmarkStart w:id="787" w:name="_Toc31192498"/>
      <w:bookmarkStart w:id="788" w:name="_Toc31192989"/>
      <w:bookmarkStart w:id="789" w:name="_Toc31616168"/>
      <w:bookmarkStart w:id="790" w:name="_Toc31616234"/>
      <w:bookmarkStart w:id="791" w:name="_Toc31616310"/>
      <w:bookmarkStart w:id="792" w:name="_Toc31616386"/>
      <w:bookmarkStart w:id="793" w:name="_Toc43317257"/>
      <w:bookmarkStart w:id="794" w:name="_Toc43374729"/>
      <w:bookmarkStart w:id="795" w:name="_Toc43375190"/>
      <w:bookmarkStart w:id="796" w:name="_Toc43801714"/>
      <w:bookmarkStart w:id="797" w:name="_Toc43805980"/>
      <w:bookmarkStart w:id="798" w:name="_Toc43806287"/>
      <w:bookmarkStart w:id="799" w:name="_Toc50466812"/>
      <w:bookmarkStart w:id="800" w:name="_Toc50468156"/>
      <w:bookmarkStart w:id="801" w:name="_Toc50468426"/>
      <w:bookmarkStart w:id="802" w:name="_Toc50468697"/>
      <w:bookmarkStart w:id="803" w:name="_Toc50630582"/>
      <w:bookmarkStart w:id="804" w:name="_Toc54943931"/>
      <w:r w:rsidRPr="00520DE9">
        <w:rPr>
          <w:lang w:eastAsia="zh-CN"/>
        </w:rPr>
        <w:lastRenderedPageBreak/>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2586EE8A" w14:textId="77777777" w:rsidR="00520DE9" w:rsidRPr="00520DE9" w:rsidRDefault="00520DE9" w:rsidP="00520DE9">
      <w:pPr>
        <w:pStyle w:val="Heading3"/>
      </w:pPr>
      <w:bookmarkStart w:id="805" w:name="_Toc31192339"/>
      <w:bookmarkStart w:id="806" w:name="_Toc31192499"/>
      <w:bookmarkStart w:id="807" w:name="_Toc31192990"/>
      <w:bookmarkStart w:id="808" w:name="_Toc31616169"/>
      <w:bookmarkStart w:id="809" w:name="_Toc31616235"/>
      <w:bookmarkStart w:id="810" w:name="_Toc31616311"/>
      <w:bookmarkStart w:id="811" w:name="_Toc31616387"/>
      <w:bookmarkStart w:id="812" w:name="_Toc43317258"/>
      <w:bookmarkStart w:id="813" w:name="_Toc43374730"/>
      <w:bookmarkStart w:id="814" w:name="_Toc43375191"/>
      <w:bookmarkStart w:id="815" w:name="_Toc43801715"/>
      <w:bookmarkStart w:id="816" w:name="_Toc43805981"/>
      <w:bookmarkStart w:id="817" w:name="_Toc43806288"/>
      <w:bookmarkStart w:id="818" w:name="_Toc50466813"/>
      <w:bookmarkStart w:id="819" w:name="_Toc50468157"/>
      <w:bookmarkStart w:id="820" w:name="_Toc50468427"/>
      <w:bookmarkStart w:id="821" w:name="_Toc50468698"/>
      <w:bookmarkStart w:id="822" w:name="_Toc50630583"/>
      <w:bookmarkStart w:id="823" w:name="_Toc54943932"/>
      <w:r w:rsidRPr="00520DE9">
        <w:t>6.3.1</w:t>
      </w:r>
      <w:r w:rsidRPr="00520DE9">
        <w:rPr>
          <w:rFonts w:hint="eastAsia"/>
        </w:rPr>
        <w:tab/>
        <w:t>Description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479E40C" w14:textId="3DDEBED2" w:rsidR="00520DE9" w:rsidRPr="00520DE9" w:rsidRDefault="00520DE9" w:rsidP="00520DE9">
      <w:r w:rsidRPr="00520DE9">
        <w:t xml:space="preserve">The solution addresses Key Issue #1: Discovery of Edge Application Server in </w:t>
      </w:r>
      <w:r w:rsidR="004174B9">
        <w:t xml:space="preserve">this </w:t>
      </w:r>
      <w:r w:rsidR="00770EF6" w:rsidRPr="00520DE9">
        <w:t>TR</w:t>
      </w:r>
      <w:r w:rsidRPr="00520DE9">
        <w:t>. The UE is Edge Computing Service agnostic.</w:t>
      </w:r>
    </w:p>
    <w:p w14:paraId="132E77E1"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520DE9" w:rsidRDefault="00520DE9" w:rsidP="00520DE9">
      <w:r w:rsidRPr="00520DE9">
        <w:t>The Operator deploys a new DNS component. That component is from now on referred to as DNS AF, and it is deployed in the MNO network before the NAT.</w:t>
      </w:r>
    </w:p>
    <w:p w14:paraId="56DC42A3" w14:textId="77777777"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520DE9" w:rsidRDefault="00520DE9" w:rsidP="00520DE9">
      <w:r w:rsidRPr="00520DE9">
        <w:t>An example EC Translation Table thus contains:</w:t>
      </w:r>
    </w:p>
    <w:p w14:paraId="0E3AC2D9" w14:textId="77777777" w:rsidR="00520DE9" w:rsidRPr="00520DE9" w:rsidRDefault="00520DE9" w:rsidP="00520DE9">
      <w:pPr>
        <w:pStyle w:val="B1"/>
      </w:pPr>
      <w:r w:rsidRPr="00520DE9">
        <w:t>-</w:t>
      </w:r>
      <w:r w:rsidRPr="00520DE9">
        <w:tab/>
        <w:t>A list of FQDNs for which EC related SLA exists, and</w:t>
      </w:r>
    </w:p>
    <w:p w14:paraId="7F51AEB5" w14:textId="77777777" w:rsidR="00520DE9" w:rsidRPr="00520DE9" w:rsidRDefault="00520DE9" w:rsidP="00520DE9">
      <w:pPr>
        <w:pStyle w:val="B1"/>
      </w:pPr>
      <w:r w:rsidRPr="00520DE9">
        <w:t>-</w:t>
      </w:r>
      <w:r w:rsidRPr="00520DE9">
        <w:tab/>
        <w:t>For each FQDN,</w:t>
      </w:r>
    </w:p>
    <w:p w14:paraId="7BA85893" w14:textId="77777777" w:rsidR="00520DE9" w:rsidRPr="00520DE9" w:rsidRDefault="00520DE9" w:rsidP="00520DE9">
      <w:pPr>
        <w:pStyle w:val="B2"/>
      </w:pPr>
      <w:r w:rsidRPr="00520DE9">
        <w:t>-</w:t>
      </w:r>
      <w:r w:rsidRPr="00520DE9">
        <w:tab/>
        <w:t>Mapping between a set of Tracking Area IDs to one or more DNAIs,</w:t>
      </w:r>
    </w:p>
    <w:p w14:paraId="045B054E" w14:textId="77777777" w:rsidR="00520DE9" w:rsidRPr="00520DE9" w:rsidRDefault="00520DE9" w:rsidP="00520DE9">
      <w:pPr>
        <w:pStyle w:val="B2"/>
      </w:pPr>
      <w:r w:rsidRPr="00520DE9">
        <w:t>-</w:t>
      </w:r>
      <w:r w:rsidRPr="00520DE9">
        <w:tab/>
        <w:t>Mapping between each DNAI and subnet representing the DNAI in the DNS resolution (ECS),</w:t>
      </w:r>
    </w:p>
    <w:p w14:paraId="32E7253A" w14:textId="77777777" w:rsidR="00520DE9" w:rsidRPr="00520DE9" w:rsidRDefault="00520DE9" w:rsidP="00520DE9">
      <w:pPr>
        <w:pStyle w:val="B2"/>
      </w:pPr>
      <w:r w:rsidRPr="00520DE9">
        <w:t>-</w:t>
      </w:r>
      <w:r w:rsidRPr="00520DE9">
        <w:tab/>
        <w:t>An EAS steering profile (e.g., sets of destination IP address ranges),</w:t>
      </w:r>
    </w:p>
    <w:p w14:paraId="688BFC22" w14:textId="77777777" w:rsidR="00520DE9" w:rsidRPr="00520DE9" w:rsidRDefault="00520DE9" w:rsidP="00520DE9">
      <w:pPr>
        <w:pStyle w:val="B2"/>
      </w:pPr>
      <w:r w:rsidRPr="00520DE9">
        <w:t>-</w:t>
      </w:r>
      <w:r w:rsidRPr="00520DE9">
        <w:tab/>
        <w:t>Optionally the QoS requirements for the given service.</w:t>
      </w:r>
    </w:p>
    <w:p w14:paraId="5D548AED" w14:textId="4A5AD4B3" w:rsidR="00520DE9" w:rsidRPr="00520DE9" w:rsidRDefault="00520DE9" w:rsidP="00520DE9">
      <w:r w:rsidRPr="00520DE9">
        <w:t>The DNS AF is involved in the DNS communication of the UEs authorized for edge services, e.g., at session establishment the SMF sends the DNS AF address to the UE (in the PCO field).</w:t>
      </w:r>
      <w:r w:rsidR="00355D16">
        <w:t xml:space="preserve"> </w:t>
      </w:r>
      <w:r w:rsidRPr="00520DE9">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520DE9" w:rsidRDefault="00520DE9" w:rsidP="00520DE9">
      <w:pPr>
        <w:pStyle w:val="Heading3"/>
      </w:pPr>
      <w:bookmarkStart w:id="824" w:name="_Toc31192340"/>
      <w:bookmarkStart w:id="825" w:name="_Toc31192500"/>
      <w:bookmarkStart w:id="826" w:name="_Toc31192991"/>
      <w:bookmarkStart w:id="827" w:name="_Toc31616170"/>
      <w:bookmarkStart w:id="828" w:name="_Toc31616236"/>
      <w:bookmarkStart w:id="829" w:name="_Toc31616312"/>
      <w:bookmarkStart w:id="830" w:name="_Toc31616388"/>
      <w:bookmarkStart w:id="831" w:name="_Toc43317259"/>
      <w:bookmarkStart w:id="832" w:name="_Toc43374731"/>
      <w:bookmarkStart w:id="833" w:name="_Toc43375192"/>
      <w:bookmarkStart w:id="834" w:name="_Toc43801716"/>
      <w:bookmarkStart w:id="835" w:name="_Toc43805982"/>
      <w:bookmarkStart w:id="836" w:name="_Toc43806289"/>
      <w:bookmarkStart w:id="837" w:name="_Toc50466814"/>
      <w:bookmarkStart w:id="838" w:name="_Toc50468158"/>
      <w:bookmarkStart w:id="839" w:name="_Toc50468428"/>
      <w:bookmarkStart w:id="840" w:name="_Toc50468699"/>
      <w:bookmarkStart w:id="841" w:name="_Toc50630584"/>
      <w:bookmarkStart w:id="842" w:name="_Toc54943933"/>
      <w:r w:rsidRPr="00520DE9">
        <w:t>6.3.2</w:t>
      </w:r>
      <w:r w:rsidRPr="00520DE9">
        <w:tab/>
        <w:t>Procedures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54A71FC2" w14:textId="77777777" w:rsidR="00520DE9" w:rsidRPr="00520DE9" w:rsidRDefault="00520DE9" w:rsidP="00520DE9">
      <w:pPr>
        <w:pStyle w:val="Heading4"/>
      </w:pPr>
      <w:bookmarkStart w:id="843" w:name="_Toc31616237"/>
      <w:bookmarkStart w:id="844" w:name="_Toc31616313"/>
      <w:bookmarkStart w:id="845" w:name="_Toc31616389"/>
      <w:bookmarkStart w:id="846" w:name="_Toc43317260"/>
      <w:bookmarkStart w:id="847" w:name="_Toc43374732"/>
      <w:bookmarkStart w:id="848" w:name="_Toc43375193"/>
      <w:bookmarkStart w:id="849" w:name="_Toc43801717"/>
      <w:bookmarkStart w:id="850" w:name="_Toc43805983"/>
      <w:bookmarkStart w:id="851" w:name="_Toc43806290"/>
      <w:bookmarkStart w:id="852" w:name="_Toc50630585"/>
      <w:bookmarkStart w:id="853" w:name="_Toc54943934"/>
      <w:r w:rsidRPr="00520DE9">
        <w:t>6.3.2.1</w:t>
      </w:r>
      <w:r w:rsidRPr="00520DE9">
        <w:tab/>
        <w:t>High-level procedure using ECS option</w:t>
      </w:r>
      <w:bookmarkEnd w:id="843"/>
      <w:bookmarkEnd w:id="844"/>
      <w:bookmarkEnd w:id="845"/>
      <w:bookmarkEnd w:id="846"/>
      <w:bookmarkEnd w:id="847"/>
      <w:bookmarkEnd w:id="848"/>
      <w:bookmarkEnd w:id="849"/>
      <w:bookmarkEnd w:id="850"/>
      <w:bookmarkEnd w:id="851"/>
      <w:bookmarkEnd w:id="852"/>
      <w:bookmarkEnd w:id="853"/>
    </w:p>
    <w:p w14:paraId="2A7A3D07" w14:textId="77777777" w:rsidR="00520DE9" w:rsidRPr="00520DE9" w:rsidRDefault="00520DE9" w:rsidP="00520DE9">
      <w:r w:rsidRPr="00520DE9">
        <w:t>Figure 6.3.2.1-1 below shows an example sequence for this solution that includes the following steps</w:t>
      </w:r>
    </w:p>
    <w:p w14:paraId="2E84106F" w14:textId="77777777"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520DE9" w:rsidRDefault="00520DE9" w:rsidP="00520DE9">
      <w:r w:rsidRPr="00520DE9">
        <w:lastRenderedPageBreak/>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14:paraId="46D7C54A" w14:textId="77777777" w:rsidR="00252BF9" w:rsidRDefault="00252BF9" w:rsidP="00010A55">
      <w:pPr>
        <w:pStyle w:val="TH"/>
      </w:pPr>
      <w:r>
        <w:object w:dxaOrig="9646" w:dyaOrig="5682" w14:anchorId="211AE810">
          <v:shape id="_x0000_i1035" type="#_x0000_t75" style="width:482.4pt;height:283pt" o:ole="">
            <v:imagedata r:id="rId31" o:title=""/>
          </v:shape>
          <o:OLEObject Type="Embed" ProgID="Word.Picture.8" ShapeID="_x0000_i1035" DrawAspect="Content" ObjectID="_1665557931" r:id="rId32"/>
        </w:object>
      </w:r>
    </w:p>
    <w:p w14:paraId="5EB87B5A" w14:textId="77777777" w:rsidR="00520DE9" w:rsidRPr="00520DE9" w:rsidRDefault="00520DE9" w:rsidP="00520DE9">
      <w:pPr>
        <w:pStyle w:val="TF"/>
      </w:pPr>
      <w:r w:rsidRPr="00520DE9">
        <w:t>Figure 6.3.2.1-1: High-level sequence diagram of EAS discovery and dynamic traffic steering by the MNO in the DNS AF solution</w:t>
      </w:r>
    </w:p>
    <w:p w14:paraId="666112DF"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351DD36C" w14:textId="77777777"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14:paraId="5444AAFA" w14:textId="77777777"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77777777" w:rsidR="00520DE9" w:rsidRPr="00520DE9" w:rsidRDefault="00520DE9" w:rsidP="00520DE9">
      <w:pPr>
        <w:pStyle w:val="B2"/>
      </w:pPr>
      <w:r w:rsidRPr="00520DE9">
        <w:t>The DNS AF is deployed before the NAT.</w:t>
      </w:r>
    </w:p>
    <w:p w14:paraId="4877362F" w14:textId="77777777"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520DE9" w:rsidRDefault="00520DE9" w:rsidP="00520DE9">
      <w:pPr>
        <w:pStyle w:val="B1"/>
      </w:pPr>
      <w:r w:rsidRPr="00520DE9">
        <w:lastRenderedPageBreak/>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14:paraId="21F39F9A" w14:textId="77777777"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14:paraId="1A3E8D32" w14:textId="77777777" w:rsidR="00520DE9" w:rsidRPr="00520DE9" w:rsidRDefault="00520DE9" w:rsidP="00520DE9">
      <w:pPr>
        <w:pStyle w:val="B2"/>
      </w:pPr>
      <w:r w:rsidRPr="00520DE9">
        <w:t>-</w:t>
      </w:r>
      <w:r w:rsidRPr="00520DE9">
        <w:tab/>
        <w:t>FAMILY, SOURCE PREFIX-LENGTH, and ADDRESS are copies from the ECS option in the query,</w:t>
      </w:r>
    </w:p>
    <w:p w14:paraId="6CBB7E1E" w14:textId="77777777" w:rsidR="00520DE9" w:rsidRPr="00520DE9" w:rsidRDefault="00520DE9" w:rsidP="00520DE9">
      <w:pPr>
        <w:pStyle w:val="B2"/>
      </w:pPr>
      <w:r w:rsidRPr="00520DE9">
        <w:t>-</w:t>
      </w:r>
      <w:r w:rsidRPr="00520DE9">
        <w:tab/>
        <w:t>SCOPE PREFIX LENGTH can be set for example to 0 so no caching is done.</w:t>
      </w:r>
    </w:p>
    <w:p w14:paraId="6FE2459F" w14:textId="77777777" w:rsidR="00520DE9" w:rsidRPr="00520DE9" w:rsidRDefault="00520DE9" w:rsidP="00520DE9">
      <w:pPr>
        <w:pStyle w:val="B1"/>
      </w:pPr>
      <w:r w:rsidRPr="00520DE9">
        <w:tab/>
        <w:t>Else, if even if the ECS option have been considered, the response is not tailored to any of them, no ECS option is sent back in the response.</w:t>
      </w:r>
    </w:p>
    <w:p w14:paraId="5695E75C" w14:textId="77777777"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14:paraId="45611CCE" w14:textId="77777777" w:rsidR="00520DE9" w:rsidRPr="00520DE9" w:rsidRDefault="00520DE9" w:rsidP="00520DE9">
      <w:pPr>
        <w:pStyle w:val="B1"/>
      </w:pPr>
      <w:r w:rsidRPr="00520DE9">
        <w:t>8.</w:t>
      </w:r>
      <w:r w:rsidRPr="00520DE9">
        <w:tab/>
        <w:t>The DNS Response is sent to the UE once those actions have been completed (the ECS option is removed before).</w:t>
      </w:r>
    </w:p>
    <w:p w14:paraId="399AD970" w14:textId="77777777"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520DE9" w:rsidRDefault="00520DE9" w:rsidP="00520DE9">
      <w:r w:rsidRPr="00520DE9">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520DE9" w:rsidRDefault="00520DE9" w:rsidP="00520DE9">
      <w:pPr>
        <w:pStyle w:val="Heading4"/>
      </w:pPr>
      <w:bookmarkStart w:id="854" w:name="_Toc43317261"/>
      <w:bookmarkStart w:id="855" w:name="_Toc43374733"/>
      <w:bookmarkStart w:id="856" w:name="_Toc43375194"/>
      <w:bookmarkStart w:id="857" w:name="_Toc43801718"/>
      <w:bookmarkStart w:id="858" w:name="_Toc43805984"/>
      <w:bookmarkStart w:id="859" w:name="_Toc43806291"/>
      <w:bookmarkStart w:id="860" w:name="_Toc50630586"/>
      <w:bookmarkStart w:id="861" w:name="_Toc54943935"/>
      <w:r w:rsidRPr="00520DE9">
        <w:t>6.3.2.2</w:t>
      </w:r>
      <w:r w:rsidRPr="00520DE9">
        <w:tab/>
        <w:t>Detailed procedure using ECS option</w:t>
      </w:r>
      <w:bookmarkEnd w:id="854"/>
      <w:bookmarkEnd w:id="855"/>
      <w:bookmarkEnd w:id="856"/>
      <w:bookmarkEnd w:id="857"/>
      <w:bookmarkEnd w:id="858"/>
      <w:bookmarkEnd w:id="859"/>
      <w:bookmarkEnd w:id="860"/>
      <w:bookmarkEnd w:id="861"/>
    </w:p>
    <w:p w14:paraId="3BAC6996" w14:textId="2037F796" w:rsidR="00520DE9" w:rsidRPr="00520DE9" w:rsidRDefault="00520DE9" w:rsidP="00520DE9">
      <w:r w:rsidRPr="00520DE9">
        <w:t xml:space="preserve">The detailed description Figure 6.3.2.1-1 is depicted in Figures 6.3.2.2-1 and 6.3.2.2.-2and described below. The pre-requisites are those described in </w:t>
      </w:r>
      <w:r w:rsidR="004174B9">
        <w:t>clause </w:t>
      </w:r>
      <w:r w:rsidRPr="00520DE9">
        <w:t>6.3.2.1.</w:t>
      </w:r>
    </w:p>
    <w:p w14:paraId="605B8132" w14:textId="77777777" w:rsidR="00520DE9" w:rsidRPr="00520DE9" w:rsidRDefault="00520DE9" w:rsidP="00520DE9">
      <w:pPr>
        <w:pStyle w:val="TH"/>
      </w:pPr>
      <w:r w:rsidRPr="00520DE9">
        <w:object w:dxaOrig="12021" w:dyaOrig="15511" w14:anchorId="204578AB">
          <v:shape id="_x0000_i1036" type="#_x0000_t75" style="width:469.55pt;height:543.75pt" o:ole="">
            <v:imagedata r:id="rId33" o:title="" cropbottom="6298f"/>
          </v:shape>
          <o:OLEObject Type="Embed" ProgID="Visio.Drawing.15" ShapeID="_x0000_i1036" DrawAspect="Content" ObjectID="_1665557932" r:id="rId34"/>
        </w:object>
      </w:r>
    </w:p>
    <w:p w14:paraId="317855F9" w14:textId="77777777"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14:paraId="70870021"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77777777"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14:paraId="1DEBE5EA" w14:textId="77777777"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77777777"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520DE9" w:rsidRDefault="00520DE9" w:rsidP="00520DE9">
      <w:pPr>
        <w:pStyle w:val="B1"/>
      </w:pPr>
      <w:r w:rsidRPr="00520DE9">
        <w:t>4.</w:t>
      </w:r>
      <w:r w:rsidRPr="00520DE9">
        <w:tab/>
        <w:t>The PCF authorizes the request and creates/updates the individual App session context</w:t>
      </w:r>
    </w:p>
    <w:p w14:paraId="101C9996" w14:textId="77777777" w:rsidR="00520DE9" w:rsidRPr="00520DE9" w:rsidRDefault="00520DE9" w:rsidP="00520DE9">
      <w:pPr>
        <w:pStyle w:val="B1"/>
      </w:pPr>
      <w:r w:rsidRPr="00520DE9">
        <w:t>5.</w:t>
      </w:r>
      <w:r w:rsidRPr="00520DE9">
        <w:tab/>
        <w:t>The PCF checks whether NetLoc feature is supported by the SMF.</w:t>
      </w:r>
    </w:p>
    <w:p w14:paraId="343CC2E5" w14:textId="77777777" w:rsidR="00520DE9" w:rsidRPr="00520DE9" w:rsidRDefault="00520DE9" w:rsidP="00520DE9">
      <w:pPr>
        <w:pStyle w:val="B1"/>
      </w:pPr>
      <w:r w:rsidRPr="00520DE9">
        <w:t>6.</w:t>
      </w:r>
      <w:r w:rsidRPr="00520DE9">
        <w:tab/>
        <w:t>If the request is authorized and NetLoc feature is supported, then PCF responds with a 201 created message.</w:t>
      </w:r>
    </w:p>
    <w:p w14:paraId="1A0D95E6" w14:textId="77777777"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14:paraId="163C4FB4" w14:textId="77777777" w:rsidR="00520DE9" w:rsidRPr="00520DE9" w:rsidRDefault="00520DE9" w:rsidP="00520DE9">
      <w:pPr>
        <w:pStyle w:val="B1"/>
      </w:pPr>
      <w:r w:rsidRPr="00520DE9">
        <w:t>8.</w:t>
      </w:r>
      <w:r w:rsidRPr="00520DE9">
        <w:tab/>
        <w:t>PCF requests user location from the SMF via Npcf_SMPolicyControlUpdateNorify message</w:t>
      </w:r>
    </w:p>
    <w:p w14:paraId="22CA7A3E" w14:textId="77777777" w:rsidR="00520DE9" w:rsidRPr="00520DE9" w:rsidRDefault="00520DE9" w:rsidP="00520DE9">
      <w:pPr>
        <w:pStyle w:val="B1"/>
      </w:pPr>
      <w:r w:rsidRPr="00520DE9">
        <w:t>9.</w:t>
      </w:r>
      <w:r w:rsidRPr="00520DE9">
        <w:tab/>
        <w:t>SMF responds with a 201- Created.</w:t>
      </w:r>
    </w:p>
    <w:p w14:paraId="4CC06BCC" w14:textId="7D0F7FEA" w:rsidR="00520DE9" w:rsidRPr="00520DE9" w:rsidRDefault="00520DE9" w:rsidP="00520DE9">
      <w:pPr>
        <w:pStyle w:val="B1"/>
      </w:pPr>
      <w:r w:rsidRPr="00520DE9">
        <w:t>10.</w:t>
      </w:r>
      <w:r w:rsidRPr="00520DE9">
        <w:tab/>
        <w:t xml:space="preserve">If latest Location is not available, SMF invokes Namf_EventExposuire service with Onetime Report type as in </w:t>
      </w:r>
      <w:r w:rsidR="00770EF6" w:rsidRPr="00520DE9">
        <w:t>TS</w:t>
      </w:r>
      <w:r w:rsidR="00770EF6">
        <w:t> </w:t>
      </w:r>
      <w:r w:rsidR="00770EF6" w:rsidRPr="00520DE9">
        <w:t>2</w:t>
      </w:r>
      <w:r w:rsidRPr="00520DE9">
        <w:t>9.518, ch 5.3.1.</w:t>
      </w:r>
    </w:p>
    <w:p w14:paraId="0CF451B2" w14:textId="77777777" w:rsidR="00520DE9" w:rsidRPr="00520DE9" w:rsidRDefault="00520DE9" w:rsidP="00520DE9">
      <w:pPr>
        <w:pStyle w:val="B1"/>
      </w:pPr>
      <w:r w:rsidRPr="00520DE9">
        <w:t>11.</w:t>
      </w:r>
      <w:r w:rsidRPr="00520DE9">
        <w:tab/>
        <w:t>SMF sends UE location info to PCF in a NPcf_SMPolicyControlUpdate message.</w:t>
      </w:r>
    </w:p>
    <w:p w14:paraId="13EED250" w14:textId="77777777" w:rsidR="00520DE9" w:rsidRPr="00520DE9" w:rsidRDefault="00520DE9" w:rsidP="00520DE9">
      <w:pPr>
        <w:pStyle w:val="B1"/>
      </w:pPr>
      <w:r w:rsidRPr="00520DE9">
        <w:t>12.</w:t>
      </w:r>
      <w:r w:rsidRPr="00520DE9">
        <w:tab/>
        <w:t>PCF responds with a 200 OK message.</w:t>
      </w:r>
    </w:p>
    <w:p w14:paraId="4C0706D3" w14:textId="77777777" w:rsidR="00520DE9" w:rsidRPr="00520DE9" w:rsidRDefault="00520DE9" w:rsidP="00520DE9">
      <w:pPr>
        <w:pStyle w:val="B1"/>
      </w:pPr>
      <w:r w:rsidRPr="00520DE9">
        <w:t>13.</w:t>
      </w:r>
      <w:r w:rsidRPr="00520DE9">
        <w:tab/>
        <w:t>PCF sends UE location info via Npcf_PolicyAuthorization Notify message to the DNS AF.</w:t>
      </w:r>
    </w:p>
    <w:p w14:paraId="449DBC98" w14:textId="77777777" w:rsidR="00520DE9" w:rsidRPr="00520DE9" w:rsidRDefault="00520DE9" w:rsidP="00520DE9">
      <w:pPr>
        <w:pStyle w:val="B1"/>
      </w:pPr>
      <w:r w:rsidRPr="00520DE9">
        <w:t>14.</w:t>
      </w:r>
      <w:r w:rsidRPr="00520DE9">
        <w:tab/>
        <w:t>DNS AF responds with 204 No Content.</w:t>
      </w:r>
    </w:p>
    <w:p w14:paraId="7258FB4B" w14:textId="77777777" w:rsidR="00520DE9" w:rsidRPr="00520DE9" w:rsidRDefault="00520DE9" w:rsidP="00520DE9">
      <w:pPr>
        <w:pStyle w:val="TH"/>
      </w:pPr>
      <w:r w:rsidRPr="00520DE9">
        <w:object w:dxaOrig="12451" w:dyaOrig="16211" w14:anchorId="2432FD35">
          <v:shape id="_x0000_i1037" type="#_x0000_t75" style="width:477.4pt;height:620.75pt" o:ole="">
            <v:imagedata r:id="rId35" o:title=""/>
          </v:shape>
          <o:OLEObject Type="Embed" ProgID="Visio.Drawing.15" ShapeID="_x0000_i1037" DrawAspect="Content" ObjectID="_1665557933" r:id="rId36"/>
        </w:object>
      </w:r>
    </w:p>
    <w:p w14:paraId="5AAD518C" w14:textId="77777777" w:rsidR="00520DE9" w:rsidRPr="00520DE9" w:rsidRDefault="00520DE9" w:rsidP="00520DE9">
      <w:pPr>
        <w:pStyle w:val="TF"/>
      </w:pPr>
      <w:r w:rsidRPr="00520DE9">
        <w:t>Figure 6.3.2.2-2: Detailed sequence diagram of EAS discovery and dynamic traffic steering by the MNO in the DNS AF solution. Second part.</w:t>
      </w:r>
    </w:p>
    <w:p w14:paraId="461E57E1" w14:textId="77777777"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14:paraId="151E1B6C" w14:textId="77777777" w:rsidR="00520DE9" w:rsidRPr="00520DE9" w:rsidRDefault="00520DE9" w:rsidP="00520DE9">
      <w:pPr>
        <w:pStyle w:val="B1"/>
      </w:pPr>
      <w:r w:rsidRPr="00520DE9">
        <w:t>16.</w:t>
      </w:r>
      <w:r w:rsidRPr="00520DE9">
        <w:tab/>
        <w:t>As Step 3 in Figure 6.3.2.1-1.</w:t>
      </w:r>
    </w:p>
    <w:p w14:paraId="3F0EB90E" w14:textId="77777777" w:rsidR="00520DE9" w:rsidRPr="00520DE9" w:rsidRDefault="00520DE9" w:rsidP="00520DE9">
      <w:pPr>
        <w:pStyle w:val="B1"/>
      </w:pPr>
      <w:r w:rsidRPr="00520DE9">
        <w:lastRenderedPageBreak/>
        <w:t>17.</w:t>
      </w:r>
      <w:r w:rsidRPr="00520DE9">
        <w:tab/>
        <w:t>As Step 4 in Figure 6.3.2.1-1.</w:t>
      </w:r>
    </w:p>
    <w:p w14:paraId="32DE181E" w14:textId="77777777" w:rsidR="00520DE9" w:rsidRPr="00520DE9" w:rsidRDefault="00520DE9" w:rsidP="00520DE9">
      <w:pPr>
        <w:pStyle w:val="B1"/>
      </w:pPr>
      <w:r w:rsidRPr="00520DE9">
        <w:t>18.</w:t>
      </w:r>
      <w:r w:rsidRPr="00520DE9">
        <w:tab/>
        <w:t>As Step 5 in Figure 6.3.2.1-1.</w:t>
      </w:r>
    </w:p>
    <w:p w14:paraId="0D4FFC10" w14:textId="77777777"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14:paraId="3F51BF54" w14:textId="04F8FAAE" w:rsidR="00520DE9" w:rsidRPr="00520DE9" w:rsidRDefault="00520DE9" w:rsidP="00520DE9">
      <w:pPr>
        <w:pStyle w:val="B1"/>
      </w:pPr>
      <w:r w:rsidRPr="00520DE9">
        <w:t>22.</w:t>
      </w:r>
      <w:r w:rsidRPr="00520DE9">
        <w:tab/>
        <w:t xml:space="preserve">SMF selects the ULCL/PSA &amp; Insert/Update as in </w:t>
      </w:r>
      <w:r w:rsidR="004174B9">
        <w:t>clause </w:t>
      </w:r>
      <w:r w:rsidRPr="00520DE9">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Usage reporting for those Flows is activated at the local PSA to track activity.</w:t>
      </w:r>
    </w:p>
    <w:p w14:paraId="3E25D228" w14:textId="77777777" w:rsidR="00520DE9" w:rsidRPr="00520DE9" w:rsidRDefault="00520DE9" w:rsidP="00520DE9">
      <w:pPr>
        <w:pStyle w:val="B1"/>
      </w:pPr>
      <w:r w:rsidRPr="00520DE9">
        <w:t>23.</w:t>
      </w:r>
      <w:r w:rsidRPr="00520DE9">
        <w:tab/>
        <w:t>When ready, SMF notifies the DNS AF of the DNAI change.</w:t>
      </w:r>
    </w:p>
    <w:p w14:paraId="4BFC1DCD" w14:textId="77777777"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520DE9" w:rsidRDefault="00770EF6" w:rsidP="00520DE9">
      <w:pPr>
        <w:pStyle w:val="NO"/>
      </w:pPr>
      <w:r>
        <w:t>NOTE:</w:t>
      </w:r>
      <w:r>
        <w:tab/>
      </w:r>
      <w:r w:rsidR="00520DE9" w:rsidRPr="00520DE9">
        <w:t>Steps 25-29 below describe the reverse procedure i.e., removing the local ULCL/PSA for an EC application).</w:t>
      </w:r>
    </w:p>
    <w:p w14:paraId="5D457122" w14:textId="33A740B2" w:rsidR="00520DE9" w:rsidRPr="00520DE9" w:rsidRDefault="00520DE9" w:rsidP="00520DE9">
      <w:pPr>
        <w:pStyle w:val="B1"/>
      </w:pPr>
      <w:r w:rsidRPr="00520DE9">
        <w:t>25.</w:t>
      </w:r>
      <w:r w:rsidRPr="00520DE9">
        <w:tab/>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4C120316" w14:textId="77777777" w:rsidR="00520DE9" w:rsidRPr="00520DE9" w:rsidRDefault="00520DE9" w:rsidP="00E71C5B">
      <w:pPr>
        <w:pStyle w:val="B1"/>
      </w:pPr>
      <w:r w:rsidRPr="00520DE9">
        <w:t>26.</w:t>
      </w:r>
      <w:r w:rsidRPr="00520DE9">
        <w:tab/>
        <w:t>When ready, SMF notifies the DNS AF of the DNAI change.</w:t>
      </w:r>
    </w:p>
    <w:p w14:paraId="6A0D45BF" w14:textId="77777777" w:rsidR="00520DE9" w:rsidRPr="00520DE9" w:rsidRDefault="00520DE9" w:rsidP="00520DE9">
      <w:pPr>
        <w:pStyle w:val="B1"/>
      </w:pPr>
      <w:r w:rsidRPr="00520DE9">
        <w:t>27.</w:t>
      </w:r>
      <w:r w:rsidRPr="00520DE9">
        <w:tab/>
        <w:t>DNS AF deletes the APP session context for this PDU session and this EC app.</w:t>
      </w:r>
    </w:p>
    <w:p w14:paraId="1A3999AA" w14:textId="77777777" w:rsidR="00520DE9" w:rsidRPr="00520DE9" w:rsidRDefault="00520DE9" w:rsidP="00520DE9">
      <w:pPr>
        <w:pStyle w:val="Heading4"/>
      </w:pPr>
      <w:bookmarkStart w:id="862" w:name="_Toc31616238"/>
      <w:bookmarkStart w:id="863" w:name="_Toc31616314"/>
      <w:bookmarkStart w:id="864" w:name="_Toc31616390"/>
      <w:bookmarkStart w:id="865" w:name="_Toc43317262"/>
      <w:bookmarkStart w:id="866" w:name="_Toc43374734"/>
      <w:bookmarkStart w:id="867" w:name="_Toc43375195"/>
      <w:bookmarkStart w:id="868" w:name="_Toc43801719"/>
      <w:bookmarkStart w:id="869" w:name="_Toc43805985"/>
      <w:bookmarkStart w:id="870" w:name="_Toc43806292"/>
      <w:bookmarkStart w:id="871" w:name="_Toc50630587"/>
      <w:bookmarkStart w:id="872" w:name="_Toc54943936"/>
      <w:r w:rsidRPr="00520DE9">
        <w:t>6.3.2.3</w:t>
      </w:r>
      <w:r w:rsidRPr="00520DE9">
        <w:tab/>
        <w:t>High-level procedure using DNS forwarding</w:t>
      </w:r>
      <w:bookmarkEnd w:id="862"/>
      <w:bookmarkEnd w:id="863"/>
      <w:bookmarkEnd w:id="864"/>
      <w:bookmarkEnd w:id="865"/>
      <w:bookmarkEnd w:id="866"/>
      <w:bookmarkEnd w:id="867"/>
      <w:bookmarkEnd w:id="868"/>
      <w:bookmarkEnd w:id="869"/>
      <w:bookmarkEnd w:id="870"/>
      <w:bookmarkEnd w:id="871"/>
      <w:bookmarkEnd w:id="872"/>
    </w:p>
    <w:p w14:paraId="2EC8CA1A" w14:textId="77777777"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520DE9" w:rsidRDefault="00520DE9" w:rsidP="00520DE9">
      <w:pPr>
        <w:pStyle w:val="Heading3"/>
        <w:rPr>
          <w:lang w:eastAsia="zh-CN"/>
        </w:rPr>
      </w:pPr>
      <w:bookmarkStart w:id="873" w:name="_Ref26778873"/>
      <w:bookmarkStart w:id="874" w:name="_Ref26778879"/>
      <w:bookmarkStart w:id="875" w:name="_Ref26778886"/>
      <w:bookmarkStart w:id="876" w:name="_Ref26778897"/>
      <w:bookmarkStart w:id="877" w:name="_Ref26778917"/>
      <w:bookmarkStart w:id="878" w:name="_Toc31192341"/>
      <w:bookmarkStart w:id="879" w:name="_Toc31192501"/>
      <w:bookmarkStart w:id="880" w:name="_Toc31192992"/>
      <w:bookmarkStart w:id="881" w:name="_Toc31616171"/>
      <w:bookmarkStart w:id="882" w:name="_Toc31616239"/>
      <w:bookmarkStart w:id="883" w:name="_Toc31616315"/>
      <w:bookmarkStart w:id="884" w:name="_Toc31616391"/>
      <w:bookmarkStart w:id="885" w:name="_Toc43317263"/>
      <w:bookmarkStart w:id="886" w:name="_Toc43374735"/>
      <w:bookmarkStart w:id="887" w:name="_Toc43375196"/>
      <w:bookmarkStart w:id="888" w:name="_Toc43801720"/>
      <w:bookmarkStart w:id="889" w:name="_Toc43805986"/>
      <w:bookmarkStart w:id="890" w:name="_Toc43806293"/>
      <w:bookmarkStart w:id="891" w:name="_Toc50466815"/>
      <w:bookmarkStart w:id="892" w:name="_Toc50468159"/>
      <w:bookmarkStart w:id="893" w:name="_Toc50468429"/>
      <w:bookmarkStart w:id="894" w:name="_Toc50468700"/>
      <w:bookmarkStart w:id="895" w:name="_Toc50630588"/>
      <w:bookmarkStart w:id="896" w:name="_Toc54943937"/>
      <w:r w:rsidRPr="00520DE9">
        <w:rPr>
          <w:lang w:eastAsia="zh-CN"/>
        </w:rPr>
        <w:t>6.3.3</w:t>
      </w:r>
      <w:r w:rsidRPr="00520DE9">
        <w:rPr>
          <w:lang w:eastAsia="zh-CN"/>
        </w:rPr>
        <w:tab/>
      </w:r>
      <w:bookmarkEnd w:id="873"/>
      <w:bookmarkEnd w:id="874"/>
      <w:bookmarkEnd w:id="875"/>
      <w:bookmarkEnd w:id="876"/>
      <w:bookmarkEnd w:id="877"/>
      <w:bookmarkEnd w:id="878"/>
      <w:bookmarkEnd w:id="879"/>
      <w:bookmarkEnd w:id="880"/>
      <w:bookmarkEnd w:id="881"/>
      <w:bookmarkEnd w:id="882"/>
      <w:bookmarkEnd w:id="883"/>
      <w:bookmarkEnd w:id="884"/>
      <w:bookmarkEnd w:id="885"/>
      <w:r w:rsidRPr="00520DE9">
        <w:t>Impacts on services, entities and interfaces</w:t>
      </w:r>
      <w:bookmarkEnd w:id="886"/>
      <w:bookmarkEnd w:id="887"/>
      <w:bookmarkEnd w:id="888"/>
      <w:bookmarkEnd w:id="889"/>
      <w:bookmarkEnd w:id="890"/>
      <w:bookmarkEnd w:id="891"/>
      <w:bookmarkEnd w:id="892"/>
      <w:bookmarkEnd w:id="893"/>
      <w:bookmarkEnd w:id="894"/>
      <w:bookmarkEnd w:id="895"/>
      <w:bookmarkEnd w:id="896"/>
    </w:p>
    <w:p w14:paraId="1A80C881" w14:textId="4EFFB373"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4174B9">
        <w:t>clause </w:t>
      </w:r>
      <w:r w:rsidRPr="00520DE9">
        <w:t>6.3.2.2.</w:t>
      </w:r>
    </w:p>
    <w:p w14:paraId="5998CC10" w14:textId="77777777" w:rsidR="00520DE9" w:rsidRPr="00520DE9" w:rsidRDefault="00520DE9" w:rsidP="00520DE9">
      <w:r w:rsidRPr="00520DE9">
        <w:t>The DNS AF should be defined as a 3GPP NF and its usage of existing 5GC procedures should be described in the 3GPP specifications.</w:t>
      </w:r>
    </w:p>
    <w:p w14:paraId="55D95B6D" w14:textId="77777777" w:rsidR="00520DE9" w:rsidRPr="00520DE9" w:rsidRDefault="00520DE9" w:rsidP="00520DE9">
      <w:r w:rsidRPr="00520DE9">
        <w:t>PCF and Npcf should be updated to be able to convey and infer the AppId corresponding to the FQDN from afAppId and thus to authorize the procedure for a specific PDU Session.</w:t>
      </w:r>
    </w:p>
    <w:p w14:paraId="0E9547BB" w14:textId="26E51D30" w:rsidR="00520DE9" w:rsidRPr="00520DE9" w:rsidRDefault="00520DE9" w:rsidP="00520DE9">
      <w:r w:rsidRPr="00520DE9">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p>
    <w:p w14:paraId="0FED9054" w14:textId="77777777" w:rsidR="00520DE9" w:rsidRPr="00520DE9" w:rsidRDefault="00520DE9" w:rsidP="00520DE9">
      <w:r w:rsidRPr="00520DE9">
        <w:t>An actVal is also specified as part of Nnef_TrafficInfluence API (and corresponding PCC rules) as a timer to monitor inactivity of the given EC service.</w:t>
      </w:r>
    </w:p>
    <w:p w14:paraId="27C68D41" w14:textId="77777777" w:rsidR="00520DE9" w:rsidRPr="00520DE9" w:rsidRDefault="00520DE9" w:rsidP="00520DE9">
      <w:pPr>
        <w:pStyle w:val="Heading2"/>
      </w:pPr>
      <w:bookmarkStart w:id="897" w:name="_Toc31192342"/>
      <w:bookmarkStart w:id="898" w:name="_Toc31192502"/>
      <w:bookmarkStart w:id="899" w:name="_Toc31192993"/>
      <w:bookmarkStart w:id="900" w:name="_Toc31616172"/>
      <w:bookmarkStart w:id="901" w:name="_Toc31616240"/>
      <w:bookmarkStart w:id="902" w:name="_Toc31616316"/>
      <w:bookmarkStart w:id="903" w:name="_Toc31616392"/>
      <w:bookmarkStart w:id="904" w:name="_Toc43317264"/>
      <w:bookmarkStart w:id="905" w:name="_Toc43374736"/>
      <w:bookmarkStart w:id="906" w:name="_Toc43375197"/>
      <w:bookmarkStart w:id="907" w:name="_Toc43801721"/>
      <w:bookmarkStart w:id="908" w:name="_Toc43805987"/>
      <w:bookmarkStart w:id="909" w:name="_Toc43806294"/>
      <w:bookmarkStart w:id="910" w:name="_Toc50466816"/>
      <w:bookmarkStart w:id="911" w:name="_Toc50468160"/>
      <w:bookmarkStart w:id="912" w:name="_Toc50468430"/>
      <w:bookmarkStart w:id="913" w:name="_Toc50468701"/>
      <w:bookmarkStart w:id="914" w:name="_Toc50630589"/>
      <w:bookmarkStart w:id="915" w:name="_Toc54943938"/>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0725CCEF" w14:textId="77777777" w:rsidR="00520DE9" w:rsidRPr="00520DE9" w:rsidRDefault="00520DE9" w:rsidP="00520DE9">
      <w:pPr>
        <w:pStyle w:val="Heading3"/>
        <w:rPr>
          <w:lang w:val="en-US"/>
        </w:rPr>
      </w:pPr>
      <w:bookmarkStart w:id="916" w:name="_Toc31192343"/>
      <w:bookmarkStart w:id="917" w:name="_Toc31192503"/>
      <w:bookmarkStart w:id="918" w:name="_Toc31192994"/>
      <w:bookmarkStart w:id="919" w:name="_Toc31616173"/>
      <w:bookmarkStart w:id="920" w:name="_Toc31616241"/>
      <w:bookmarkStart w:id="921" w:name="_Toc31616317"/>
      <w:bookmarkStart w:id="922" w:name="_Toc31616393"/>
      <w:bookmarkStart w:id="923" w:name="_Toc43317265"/>
      <w:bookmarkStart w:id="924" w:name="_Toc43374737"/>
      <w:bookmarkStart w:id="925" w:name="_Toc43375198"/>
      <w:bookmarkStart w:id="926" w:name="_Toc43801722"/>
      <w:bookmarkStart w:id="927" w:name="_Toc43805988"/>
      <w:bookmarkStart w:id="928" w:name="_Toc43806295"/>
      <w:bookmarkStart w:id="929" w:name="_Toc50466817"/>
      <w:bookmarkStart w:id="930" w:name="_Toc50468161"/>
      <w:bookmarkStart w:id="931" w:name="_Toc50468431"/>
      <w:bookmarkStart w:id="932" w:name="_Toc50468702"/>
      <w:bookmarkStart w:id="933" w:name="_Toc50630590"/>
      <w:bookmarkStart w:id="934" w:name="_Toc54943939"/>
      <w:r w:rsidRPr="00520DE9">
        <w:rPr>
          <w:lang w:val="en-US"/>
        </w:rPr>
        <w:t>6.4.1</w:t>
      </w:r>
      <w:r w:rsidRPr="00520DE9">
        <w:rPr>
          <w:rFonts w:hint="eastAsia"/>
          <w:lang w:val="en-US"/>
        </w:rPr>
        <w:tab/>
        <w:t>Description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033A9E4" w14:textId="77777777" w:rsidR="00520DE9" w:rsidRPr="00520DE9" w:rsidRDefault="00520DE9" w:rsidP="00520DE9">
      <w:pPr>
        <w:rPr>
          <w:lang w:eastAsia="ko-KR"/>
        </w:rPr>
      </w:pPr>
      <w:r w:rsidRPr="00520DE9">
        <w:rPr>
          <w:lang w:eastAsia="ko-KR"/>
        </w:rPr>
        <w:t>This solution is based on following principles:</w:t>
      </w:r>
    </w:p>
    <w:p w14:paraId="69096B17"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14:paraId="295E3456" w14:textId="77777777"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14:paraId="1E0A9F0F" w14:textId="77777777"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14:paraId="217D538A" w14:textId="250ECFBB"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r w:rsidRPr="00520DE9">
        <w:rPr>
          <w:lang w:eastAsia="ko-KR"/>
        </w:rPr>
        <w:t>, and</w:t>
      </w:r>
    </w:p>
    <w:p w14:paraId="5FFA8CE1" w14:textId="77777777"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14:paraId="29FB72F9" w14:textId="77777777"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520DE9" w:rsidRDefault="00520DE9" w:rsidP="00520DE9">
      <w:pPr>
        <w:rPr>
          <w:lang w:eastAsia="ko-KR"/>
        </w:rPr>
      </w:pPr>
      <w:r w:rsidRPr="00520DE9">
        <w:rPr>
          <w:lang w:eastAsia="ko-KR"/>
        </w:rPr>
        <w:t>The Authoritative (DNS) Nameserver may get such addressing information:</w:t>
      </w:r>
    </w:p>
    <w:p w14:paraId="44248E17" w14:textId="77777777"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14:paraId="496BE318" w14:textId="77777777"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14:paraId="4AF3E849" w14:textId="77777777"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14:paraId="0A2306D3" w14:textId="77777777"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14:paraId="7CC9790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14:paraId="58342FF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4174B9">
        <w:rPr>
          <w:lang w:eastAsia="ko-KR"/>
        </w:rPr>
        <w:t>clause </w:t>
      </w:r>
      <w:r w:rsidRPr="00520DE9">
        <w:rPr>
          <w:lang w:eastAsia="ko-KR"/>
        </w:rPr>
        <w:t xml:space="preserve">6.4.2 or DNS forwarder co-located within UPF in case 2c of </w:t>
      </w:r>
      <w:r w:rsidR="004174B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14:paraId="201AA0DB" w14:textId="77777777"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14:paraId="3899AE7A" w14:textId="77777777"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14:paraId="7AC74BA5" w14:textId="77777777"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14:paraId="0C16F667" w14:textId="68468738"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14:paraId="67F78A68" w14:textId="77777777" w:rsidR="00520DE9" w:rsidRPr="00520DE9" w:rsidRDefault="00520DE9" w:rsidP="00520DE9">
      <w:pPr>
        <w:pStyle w:val="Heading3"/>
      </w:pPr>
      <w:bookmarkStart w:id="935" w:name="_Toc31192344"/>
      <w:bookmarkStart w:id="936" w:name="_Toc31192504"/>
      <w:bookmarkStart w:id="937" w:name="_Toc31192995"/>
      <w:bookmarkStart w:id="938" w:name="_Toc31616174"/>
      <w:bookmarkStart w:id="939" w:name="_Toc31616242"/>
      <w:bookmarkStart w:id="940" w:name="_Toc31616318"/>
      <w:bookmarkStart w:id="941" w:name="_Toc31616394"/>
      <w:bookmarkStart w:id="942" w:name="_Toc43317266"/>
      <w:bookmarkStart w:id="943" w:name="_Toc43374738"/>
      <w:bookmarkStart w:id="944" w:name="_Toc43375199"/>
      <w:bookmarkStart w:id="945" w:name="_Toc43801723"/>
      <w:bookmarkStart w:id="946" w:name="_Toc43805989"/>
      <w:bookmarkStart w:id="947" w:name="_Toc43806296"/>
      <w:bookmarkStart w:id="948" w:name="_Toc50466818"/>
      <w:bookmarkStart w:id="949" w:name="_Toc50468162"/>
      <w:bookmarkStart w:id="950" w:name="_Toc50468432"/>
      <w:bookmarkStart w:id="951" w:name="_Toc50468703"/>
      <w:bookmarkStart w:id="952" w:name="_Toc50630591"/>
      <w:bookmarkStart w:id="953" w:name="_Toc54943940"/>
      <w:r w:rsidRPr="00520DE9">
        <w:t>6.4.2</w:t>
      </w:r>
      <w:r w:rsidRPr="00520DE9">
        <w:tab/>
        <w:t>Procedures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E85B271" w14:textId="77777777" w:rsidR="00520DE9" w:rsidRPr="00520DE9" w:rsidRDefault="00520DE9" w:rsidP="00520DE9">
      <w:r w:rsidRPr="00520DE9">
        <w:t>The solution differentiates following phases:</w:t>
      </w:r>
    </w:p>
    <w:p w14:paraId="0A1B59CB" w14:textId="77777777" w:rsidR="00520DE9" w:rsidRPr="00520DE9" w:rsidRDefault="00520DE9" w:rsidP="00520DE9">
      <w:pPr>
        <w:pStyle w:val="B1"/>
      </w:pPr>
      <w:r w:rsidRPr="00520DE9">
        <w:t>-</w:t>
      </w:r>
      <w:r w:rsidRPr="00520DE9">
        <w:tab/>
        <w:t>Configuration phase run once per PDU Session or once when a local UPF (UL CL / BP) is inserted:</w:t>
      </w:r>
    </w:p>
    <w:p w14:paraId="565071D3" w14:textId="77777777" w:rsidR="00520DE9" w:rsidRPr="00520DE9" w:rsidRDefault="00520DE9" w:rsidP="00520DE9">
      <w:pPr>
        <w:pStyle w:val="B2"/>
      </w:pPr>
      <w:r w:rsidRPr="00520DE9">
        <w:tab/>
        <w:t>The solution does not address how PDU Session(s) used by the UE are established but assumes such PDU has been established.</w:t>
      </w:r>
    </w:p>
    <w:p w14:paraId="672B8484" w14:textId="77777777" w:rsidR="00520DE9" w:rsidRPr="00520DE9" w:rsidRDefault="00520DE9" w:rsidP="00520DE9">
      <w:pPr>
        <w:pStyle w:val="B1"/>
      </w:pPr>
      <w:r w:rsidRPr="00520DE9">
        <w:t>-</w:t>
      </w:r>
      <w:r w:rsidRPr="00520DE9">
        <w:tab/>
        <w:t>Execution phase run each time a UE issues a DNS request targeting the FQDN of an App.</w:t>
      </w:r>
    </w:p>
    <w:p w14:paraId="0B87A621" w14:textId="77777777" w:rsidR="00520DE9" w:rsidRPr="00520DE9" w:rsidRDefault="00520DE9" w:rsidP="00520DE9">
      <w:pPr>
        <w:rPr>
          <w:b/>
          <w:bCs/>
        </w:rPr>
      </w:pPr>
      <w:r w:rsidRPr="00520DE9">
        <w:rPr>
          <w:b/>
          <w:bCs/>
        </w:rPr>
        <w:t>Configuration phase:</w:t>
      </w:r>
    </w:p>
    <w:p w14:paraId="6DFD0239" w14:textId="77777777"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14:paraId="1E4B346D" w14:textId="77777777" w:rsidR="00520DE9" w:rsidRPr="00520DE9" w:rsidRDefault="00520DE9" w:rsidP="00520DE9">
      <w:pPr>
        <w:pStyle w:val="B1"/>
      </w:pPr>
      <w:r w:rsidRPr="00520DE9">
        <w:t>0.</w:t>
      </w:r>
      <w:r w:rsidRPr="00520DE9">
        <w:tab/>
        <w:t>The SMF configures the most local UPF(s) serving the PDU Session with:</w:t>
      </w:r>
    </w:p>
    <w:p w14:paraId="46270CD8" w14:textId="77777777" w:rsidR="00520DE9" w:rsidRPr="00520DE9" w:rsidRDefault="00520DE9" w:rsidP="00520DE9">
      <w:pPr>
        <w:pStyle w:val="B2"/>
      </w:pPr>
      <w:r w:rsidRPr="00520DE9">
        <w:t>-</w:t>
      </w:r>
      <w:r w:rsidRPr="00520DE9">
        <w:tab/>
        <w:t>a PDR identifying the traffic targeting the DNS server(s) whose address(es) have been provided to the UE;</w:t>
      </w:r>
    </w:p>
    <w:p w14:paraId="63248CBD" w14:textId="77777777" w:rsidR="00520DE9" w:rsidRPr="00520DE9" w:rsidRDefault="00520DE9" w:rsidP="00520DE9">
      <w:pPr>
        <w:pStyle w:val="B2"/>
      </w:pPr>
      <w:r w:rsidRPr="00520DE9">
        <w:t>-</w:t>
      </w:r>
      <w:r w:rsidRPr="00520DE9">
        <w:tab/>
        <w:t>(at the UPF acting as PSA) a FAR that may ask the UPF to carry out one of following actions:</w:t>
      </w:r>
    </w:p>
    <w:p w14:paraId="0C381970" w14:textId="1101F21A"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w:t>
      </w:r>
    </w:p>
    <w:p w14:paraId="5F348AF1" w14:textId="77777777"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520DE9" w:rsidRDefault="00520DE9" w:rsidP="00520DE9">
      <w:pPr>
        <w:pStyle w:val="B3"/>
      </w:pPr>
      <w:r w:rsidRPr="00520DE9">
        <w:t>-</w:t>
      </w:r>
      <w:r w:rsidRPr="00520DE9">
        <w:tab/>
        <w:t>apply a local DNS forwarder that is to add a DNS IP subnet option.</w:t>
      </w:r>
    </w:p>
    <w:p w14:paraId="44C833ED" w14:textId="77777777" w:rsidR="00520DE9" w:rsidRPr="00520DE9" w:rsidRDefault="00520DE9" w:rsidP="00520DE9">
      <w:pPr>
        <w:pStyle w:val="B3"/>
      </w:pPr>
      <w:r w:rsidRPr="00520DE9">
        <w:tab/>
        <w:t>The UPF that is/are configured as above may e.g. be:</w:t>
      </w:r>
    </w:p>
    <w:p w14:paraId="4F7CE0BD" w14:textId="77777777" w:rsidR="00520DE9" w:rsidRPr="00520DE9" w:rsidRDefault="00520DE9" w:rsidP="00520DE9">
      <w:pPr>
        <w:pStyle w:val="B4"/>
      </w:pPr>
      <w:r w:rsidRPr="00520DE9">
        <w:t>-</w:t>
      </w:r>
      <w:r w:rsidRPr="00520DE9">
        <w:tab/>
        <w:t>in the case of Distributed Anchor Point or of Multiple PDU sessions: the PSA of the PDU Session;</w:t>
      </w:r>
    </w:p>
    <w:p w14:paraId="04C6A41B" w14:textId="77777777"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14:paraId="5392536F" w14:textId="77777777"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14:paraId="2F97A8EF" w14:textId="77777777" w:rsidR="00520DE9" w:rsidRPr="00520DE9" w:rsidRDefault="00520DE9" w:rsidP="00520DE9">
      <w:pPr>
        <w:pStyle w:val="B1"/>
      </w:pPr>
      <w:r w:rsidRPr="00520DE9">
        <w:t>0.</w:t>
      </w:r>
      <w:r w:rsidRPr="00520DE9">
        <w:tab/>
        <w:t>The DNS server address may correspond to an anycast address that corresponds to a local DNS resolver;</w:t>
      </w:r>
    </w:p>
    <w:p w14:paraId="6838A9F8" w14:textId="77777777"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14:paraId="60DD846E" w14:textId="77777777" w:rsidR="00520DE9" w:rsidRPr="00520DE9" w:rsidRDefault="00520DE9" w:rsidP="00520DE9">
      <w:pPr>
        <w:rPr>
          <w:b/>
          <w:bCs/>
        </w:rPr>
      </w:pPr>
      <w:r w:rsidRPr="00520DE9">
        <w:rPr>
          <w:b/>
          <w:bCs/>
        </w:rPr>
        <w:lastRenderedPageBreak/>
        <w:t>Execution phase:</w:t>
      </w:r>
    </w:p>
    <w:p w14:paraId="2D2E5B09" w14:textId="77777777"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77777777"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14:paraId="1FDEFAB0" w14:textId="77777777"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14:paraId="4843E33D" w14:textId="77777777"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14:paraId="6F7188ED" w14:textId="77777777" w:rsidR="00520DE9" w:rsidRPr="00520DE9" w:rsidRDefault="00520DE9" w:rsidP="00520DE9">
      <w:pPr>
        <w:pStyle w:val="B1"/>
        <w:rPr>
          <w:lang w:eastAsia="ko-KR"/>
        </w:rPr>
      </w:pPr>
      <w:bookmarkStart w:id="954"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14:paraId="0317DA9D" w14:textId="77777777"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954"/>
    <w:p w14:paraId="452A7BCC" w14:textId="77777777"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14:paraId="09DC14E3"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14:paraId="5B19EF6D"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14:paraId="0D0313D3" w14:textId="77777777"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14:paraId="4A1C365B" w14:textId="77777777" w:rsidR="00252BF9" w:rsidRDefault="00252BF9" w:rsidP="00010A55">
      <w:pPr>
        <w:pStyle w:val="TH"/>
      </w:pPr>
      <w:r>
        <w:object w:dxaOrig="8431" w:dyaOrig="3694" w14:anchorId="53289FDD">
          <v:shape id="_x0000_i1038" type="#_x0000_t75" style="width:421.65pt;height:184.05pt" o:ole="">
            <v:imagedata r:id="rId37" o:title=""/>
          </v:shape>
          <o:OLEObject Type="Embed" ProgID="Word.Picture.8" ShapeID="_x0000_i1038" DrawAspect="Content" ObjectID="_1665557934" r:id="rId38"/>
        </w:object>
      </w:r>
    </w:p>
    <w:p w14:paraId="375E1D72" w14:textId="77777777" w:rsidR="00520DE9" w:rsidRPr="00520DE9" w:rsidRDefault="00520DE9" w:rsidP="00520DE9">
      <w:pPr>
        <w:pStyle w:val="TF"/>
      </w:pPr>
      <w:r w:rsidRPr="00520DE9">
        <w:t>Figure 6.4.2-1: DNS handling with UL CL and NAT</w:t>
      </w:r>
    </w:p>
    <w:p w14:paraId="309C76D5" w14:textId="77777777"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955" w:name="_MON_1654408594"/>
    <w:bookmarkEnd w:id="955"/>
    <w:p w14:paraId="7D8789BD" w14:textId="77777777" w:rsidR="00252BF9" w:rsidRDefault="00252BF9" w:rsidP="00252BF9">
      <w:pPr>
        <w:pStyle w:val="TH"/>
      </w:pPr>
      <w:r>
        <w:object w:dxaOrig="9511" w:dyaOrig="4766" w14:anchorId="5889B14F">
          <v:shape id="_x0000_i1039" type="#_x0000_t75" style="width:474.55pt;height:237.3pt" o:ole="">
            <v:imagedata r:id="rId39" o:title=""/>
          </v:shape>
          <o:OLEObject Type="Embed" ProgID="Word.Picture.8" ShapeID="_x0000_i1039" DrawAspect="Content" ObjectID="_1665557935" r:id="rId40"/>
        </w:object>
      </w:r>
    </w:p>
    <w:p w14:paraId="53BC18FC" w14:textId="77777777" w:rsidR="00520DE9" w:rsidRPr="00520DE9" w:rsidRDefault="00520DE9" w:rsidP="00520DE9">
      <w:pPr>
        <w:pStyle w:val="TF"/>
      </w:pPr>
      <w:r w:rsidRPr="00520DE9">
        <w:t>Figure 6.4.2-2: DNS handling with UL CL and no NAT but a local DNS resolver</w:t>
      </w:r>
    </w:p>
    <w:p w14:paraId="7217692A" w14:textId="77777777" w:rsidR="00520DE9" w:rsidRPr="00520DE9" w:rsidRDefault="00520DE9" w:rsidP="00520DE9">
      <w:pPr>
        <w:pStyle w:val="NO"/>
      </w:pPr>
      <w:r w:rsidRPr="00520DE9">
        <w:t>NOTE7:</w:t>
      </w:r>
      <w:r w:rsidRPr="00520DE9">
        <w:tab/>
        <w:t>The UPF applying tunnelling in Figure 6.4.2-2 is a (local) PSA.</w:t>
      </w:r>
    </w:p>
    <w:bookmarkStart w:id="956" w:name="_MON_1639590432"/>
    <w:bookmarkEnd w:id="956"/>
    <w:p w14:paraId="072A6680" w14:textId="77777777" w:rsidR="00520DE9" w:rsidRPr="00520DE9" w:rsidRDefault="00520DE9" w:rsidP="00520DE9">
      <w:pPr>
        <w:pStyle w:val="TH"/>
      </w:pPr>
      <w:r w:rsidRPr="00520DE9">
        <w:object w:dxaOrig="11481" w:dyaOrig="5614" w14:anchorId="3563FD3D">
          <v:shape id="_x0000_i1040" type="#_x0000_t75" style="width:480.5pt;height:240.75pt" o:ole="">
            <v:imagedata r:id="rId41" o:title=""/>
          </v:shape>
          <o:OLEObject Type="Embed" ProgID="Word.Picture.8" ShapeID="_x0000_i1040" DrawAspect="Content" ObjectID="_1665557936" r:id="rId42"/>
        </w:object>
      </w:r>
    </w:p>
    <w:p w14:paraId="00AAE1E5" w14:textId="77777777" w:rsidR="00520DE9" w:rsidRPr="00520DE9" w:rsidRDefault="00520DE9" w:rsidP="00520DE9">
      <w:pPr>
        <w:pStyle w:val="TF"/>
      </w:pPr>
      <w:r w:rsidRPr="00520DE9">
        <w:t>Figure 6.4.2-3: DNS handling with an integrated DNS forwarder</w:t>
      </w:r>
    </w:p>
    <w:p w14:paraId="36A8B3CE" w14:textId="77777777"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957" w:name="_MON_1652540553"/>
    <w:bookmarkEnd w:id="957"/>
    <w:p w14:paraId="0106C6B9" w14:textId="77777777" w:rsidR="00520DE9" w:rsidRPr="00520DE9" w:rsidRDefault="00520DE9" w:rsidP="00520DE9">
      <w:pPr>
        <w:pStyle w:val="TH"/>
      </w:pPr>
      <w:r w:rsidRPr="00520DE9">
        <w:object w:dxaOrig="11481" w:dyaOrig="5614" w14:anchorId="57F6E952">
          <v:shape id="_x0000_i1041" type="#_x0000_t75" style="width:480.5pt;height:240.75pt" o:ole="">
            <v:imagedata r:id="rId43" o:title=""/>
          </v:shape>
          <o:OLEObject Type="Embed" ProgID="Word.Picture.8" ShapeID="_x0000_i1041" DrawAspect="Content" ObjectID="_1665557937" r:id="rId44"/>
        </w:object>
      </w:r>
    </w:p>
    <w:p w14:paraId="7C0260D3" w14:textId="77777777" w:rsidR="00520DE9" w:rsidRPr="00520DE9" w:rsidRDefault="00520DE9" w:rsidP="00252BF9">
      <w:pPr>
        <w:pStyle w:val="TF"/>
      </w:pPr>
      <w:r w:rsidRPr="00520DE9">
        <w:t>Figure 6.4.2-4: Deployment with an EAS more local than the DNS Resolver</w:t>
      </w:r>
    </w:p>
    <w:p w14:paraId="024972A6" w14:textId="77777777"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14:paraId="56BFE9D9" w14:textId="77777777" w:rsidR="00520DE9" w:rsidRPr="00520DE9" w:rsidRDefault="00520DE9" w:rsidP="00520DE9">
      <w:pPr>
        <w:pStyle w:val="Heading3"/>
        <w:rPr>
          <w:lang w:eastAsia="zh-CN"/>
        </w:rPr>
      </w:pPr>
      <w:bookmarkStart w:id="958" w:name="_Toc31192345"/>
      <w:bookmarkStart w:id="959" w:name="_Toc31192505"/>
      <w:bookmarkStart w:id="960" w:name="_Toc31192996"/>
      <w:bookmarkStart w:id="961" w:name="_Toc31616175"/>
      <w:bookmarkStart w:id="962" w:name="_Toc31616243"/>
      <w:bookmarkStart w:id="963" w:name="_Toc31616319"/>
      <w:bookmarkStart w:id="964" w:name="_Toc31616395"/>
      <w:bookmarkStart w:id="965" w:name="_Toc43317267"/>
      <w:bookmarkStart w:id="966" w:name="_Toc43374739"/>
      <w:bookmarkStart w:id="967" w:name="_Toc43375200"/>
      <w:bookmarkStart w:id="968" w:name="_Toc43801724"/>
      <w:bookmarkStart w:id="969" w:name="_Toc43805990"/>
      <w:bookmarkStart w:id="970" w:name="_Toc43806297"/>
      <w:bookmarkStart w:id="971" w:name="_Toc50466819"/>
      <w:bookmarkStart w:id="972" w:name="_Toc50468163"/>
      <w:bookmarkStart w:id="973" w:name="_Toc50468433"/>
      <w:bookmarkStart w:id="974" w:name="_Toc50468704"/>
      <w:bookmarkStart w:id="975" w:name="_Toc50630592"/>
      <w:bookmarkStart w:id="976" w:name="_Toc54943941"/>
      <w:r w:rsidRPr="00520DE9">
        <w:rPr>
          <w:lang w:eastAsia="zh-CN"/>
        </w:rPr>
        <w:t>6.4.3</w:t>
      </w:r>
      <w:r w:rsidRPr="00520DE9">
        <w:rPr>
          <w:lang w:eastAsia="zh-CN"/>
        </w:rPr>
        <w:tab/>
      </w:r>
      <w:bookmarkEnd w:id="958"/>
      <w:bookmarkEnd w:id="959"/>
      <w:bookmarkEnd w:id="960"/>
      <w:bookmarkEnd w:id="961"/>
      <w:bookmarkEnd w:id="962"/>
      <w:bookmarkEnd w:id="963"/>
      <w:bookmarkEnd w:id="964"/>
      <w:bookmarkEnd w:id="965"/>
      <w:r w:rsidRPr="00520DE9">
        <w:t>Impacts on services, entities and interfaces</w:t>
      </w:r>
      <w:bookmarkEnd w:id="966"/>
      <w:bookmarkEnd w:id="967"/>
      <w:bookmarkEnd w:id="968"/>
      <w:bookmarkEnd w:id="969"/>
      <w:bookmarkEnd w:id="970"/>
      <w:bookmarkEnd w:id="971"/>
      <w:bookmarkEnd w:id="972"/>
      <w:bookmarkEnd w:id="973"/>
      <w:bookmarkEnd w:id="974"/>
      <w:bookmarkEnd w:id="975"/>
      <w:bookmarkEnd w:id="976"/>
    </w:p>
    <w:p w14:paraId="1B7B15BC" w14:textId="77777777"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14:paraId="5BFD86FE"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14:paraId="283092DF"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14:paraId="6A7F2B42"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14:paraId="2BAB704C" w14:textId="77777777"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14:paraId="7759458A" w14:textId="77777777" w:rsidR="00520DE9" w:rsidRPr="00520DE9" w:rsidRDefault="00520DE9" w:rsidP="00520DE9">
      <w:pPr>
        <w:pStyle w:val="Heading2"/>
      </w:pPr>
      <w:bookmarkStart w:id="977" w:name="_Toc31192346"/>
      <w:bookmarkStart w:id="978" w:name="_Toc31192506"/>
      <w:bookmarkStart w:id="979" w:name="_Toc31192997"/>
      <w:bookmarkStart w:id="980" w:name="_Toc31616176"/>
      <w:bookmarkStart w:id="981" w:name="_Toc31616244"/>
      <w:bookmarkStart w:id="982" w:name="_Toc31616320"/>
      <w:bookmarkStart w:id="983" w:name="_Toc31616396"/>
      <w:bookmarkStart w:id="984" w:name="_Toc43317268"/>
      <w:bookmarkStart w:id="985" w:name="_Toc43374740"/>
      <w:bookmarkStart w:id="986" w:name="_Toc43375201"/>
      <w:bookmarkStart w:id="987" w:name="_Toc43801725"/>
      <w:bookmarkStart w:id="988" w:name="_Toc43805991"/>
      <w:bookmarkStart w:id="989" w:name="_Toc43806298"/>
      <w:bookmarkStart w:id="990" w:name="_Toc50466820"/>
      <w:bookmarkStart w:id="991" w:name="_Toc50468164"/>
      <w:bookmarkStart w:id="992" w:name="_Toc50468434"/>
      <w:bookmarkStart w:id="993" w:name="_Toc50468705"/>
      <w:bookmarkStart w:id="994" w:name="_Toc50630593"/>
      <w:bookmarkStart w:id="995" w:name="_Toc54943942"/>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36CDC87A" w14:textId="77777777" w:rsidR="00520DE9" w:rsidRPr="00520DE9" w:rsidRDefault="00520DE9" w:rsidP="00520DE9">
      <w:pPr>
        <w:pStyle w:val="Heading3"/>
      </w:pPr>
      <w:bookmarkStart w:id="996" w:name="_Toc22897109"/>
      <w:bookmarkStart w:id="997" w:name="_Toc31192347"/>
      <w:bookmarkStart w:id="998" w:name="_Toc31192507"/>
      <w:bookmarkStart w:id="999" w:name="_Toc31192998"/>
      <w:bookmarkStart w:id="1000" w:name="_Toc31616177"/>
      <w:bookmarkStart w:id="1001" w:name="_Toc31616245"/>
      <w:bookmarkStart w:id="1002" w:name="_Toc31616321"/>
      <w:bookmarkStart w:id="1003" w:name="_Toc31616397"/>
      <w:bookmarkStart w:id="1004" w:name="_Toc43317269"/>
      <w:bookmarkStart w:id="1005" w:name="_Toc43374741"/>
      <w:bookmarkStart w:id="1006" w:name="_Toc43375202"/>
      <w:bookmarkStart w:id="1007" w:name="_Toc43801726"/>
      <w:bookmarkStart w:id="1008" w:name="_Toc43805992"/>
      <w:bookmarkStart w:id="1009" w:name="_Toc43806299"/>
      <w:bookmarkStart w:id="1010" w:name="_Toc50466821"/>
      <w:bookmarkStart w:id="1011" w:name="_Toc50468165"/>
      <w:bookmarkStart w:id="1012" w:name="_Toc50468435"/>
      <w:bookmarkStart w:id="1013" w:name="_Toc50468706"/>
      <w:bookmarkStart w:id="1014" w:name="_Toc50630594"/>
      <w:bookmarkStart w:id="1015" w:name="_Toc54943943"/>
      <w:r w:rsidRPr="00520DE9">
        <w:t>6.5.1</w:t>
      </w:r>
      <w:r w:rsidRPr="00520DE9">
        <w:rPr>
          <w:rFonts w:hint="eastAsia"/>
        </w:rPr>
        <w:tab/>
        <w:t>Description</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F90C837" w14:textId="77777777"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4174B9">
        <w:t>clause </w:t>
      </w:r>
      <w:r w:rsidRPr="00520DE9">
        <w:t>6.5.2.5).</w:t>
      </w:r>
    </w:p>
    <w:p w14:paraId="77FC1120" w14:textId="42845E55" w:rsidR="00520DE9" w:rsidRPr="00520DE9" w:rsidRDefault="00520DE9" w:rsidP="00520DE9">
      <w:r w:rsidRPr="00520DE9">
        <w:t xml:space="preserve">Hosting models identified in </w:t>
      </w:r>
      <w:r w:rsidR="004174B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14:paraId="11586D79" w14:textId="77777777"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520DE9" w:rsidRDefault="00520DE9" w:rsidP="00520DE9">
      <w:r w:rsidRPr="00520DE9">
        <w:t>A locally distributed UPF with IP anchor is used to access the Edge services.</w:t>
      </w:r>
    </w:p>
    <w:p w14:paraId="11AA75B5" w14:textId="77777777" w:rsidR="00520DE9" w:rsidRPr="00520DE9" w:rsidRDefault="00520DE9" w:rsidP="00520DE9">
      <w:r w:rsidRPr="00520DE9">
        <w:t>The sum of these provide a complete set of procedures for EAS selection:</w:t>
      </w:r>
    </w:p>
    <w:p w14:paraId="53725966" w14:textId="559B6A0C" w:rsidR="00520DE9" w:rsidRPr="00520DE9" w:rsidRDefault="00520DE9" w:rsidP="00520DE9">
      <w:pPr>
        <w:pStyle w:val="B1"/>
      </w:pPr>
      <w:r w:rsidRPr="00520DE9">
        <w:t>1.</w:t>
      </w:r>
      <w:r w:rsidRPr="00520DE9">
        <w:tab/>
        <w:t>Rel-16 procedures are used to setup the PDU session (</w:t>
      </w:r>
      <w:r w:rsidR="004174B9">
        <w:t>clause </w:t>
      </w:r>
      <w:r w:rsidRPr="00520DE9">
        <w:t>6.5.2.1).</w:t>
      </w:r>
    </w:p>
    <w:p w14:paraId="64DC842E" w14:textId="77777777"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14:paraId="7AC7C8A7" w14:textId="29DF5555"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4174B9">
        <w:t>clause </w:t>
      </w:r>
      <w:r w:rsidRPr="00520DE9">
        <w:t>6.5.2.3.</w:t>
      </w:r>
    </w:p>
    <w:p w14:paraId="5D6996BE" w14:textId="77777777"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520DE9" w:rsidRDefault="00520DE9" w:rsidP="00520DE9">
      <w:pPr>
        <w:pStyle w:val="B1"/>
      </w:pPr>
      <w:r w:rsidRPr="00520DE9">
        <w:t>5.</w:t>
      </w:r>
      <w:r w:rsidRPr="00520DE9">
        <w:tab/>
        <w:t>Flow sequences for classic, DoT (</w:t>
      </w:r>
      <w:r w:rsidR="004174B9">
        <w:t>clause </w:t>
      </w:r>
      <w:r w:rsidRPr="00520DE9">
        <w:t>6.5.2.5) and DoH (</w:t>
      </w:r>
      <w:r w:rsidR="004174B9">
        <w:t>clause </w:t>
      </w:r>
      <w:r w:rsidRPr="00520DE9">
        <w:t>6.5.2.6) describe the flow sequences using the procedures in steps 1 - 4.</w:t>
      </w:r>
    </w:p>
    <w:p w14:paraId="52BC2C0A" w14:textId="77777777" w:rsidR="00520DE9" w:rsidRPr="00520DE9" w:rsidRDefault="00520DE9" w:rsidP="00520DE9">
      <w:pPr>
        <w:pStyle w:val="Heading3"/>
      </w:pPr>
      <w:bookmarkStart w:id="1016" w:name="_Toc22897110"/>
      <w:bookmarkStart w:id="1017" w:name="_Toc31192348"/>
      <w:bookmarkStart w:id="1018" w:name="_Toc31192508"/>
      <w:bookmarkStart w:id="1019" w:name="_Toc31192999"/>
      <w:bookmarkStart w:id="1020" w:name="_Toc31616178"/>
      <w:bookmarkStart w:id="1021" w:name="_Toc31616246"/>
      <w:bookmarkStart w:id="1022" w:name="_Toc31616322"/>
      <w:bookmarkStart w:id="1023" w:name="_Toc31616398"/>
      <w:bookmarkStart w:id="1024" w:name="_Toc43317270"/>
      <w:bookmarkStart w:id="1025" w:name="_Toc43374742"/>
      <w:bookmarkStart w:id="1026" w:name="_Toc43375203"/>
      <w:bookmarkStart w:id="1027" w:name="_Toc43801727"/>
      <w:bookmarkStart w:id="1028" w:name="_Toc43805993"/>
      <w:bookmarkStart w:id="1029" w:name="_Toc43806300"/>
      <w:bookmarkStart w:id="1030" w:name="_Toc50466822"/>
      <w:bookmarkStart w:id="1031" w:name="_Toc50468166"/>
      <w:bookmarkStart w:id="1032" w:name="_Toc50468436"/>
      <w:bookmarkStart w:id="1033" w:name="_Toc50468707"/>
      <w:bookmarkStart w:id="1034" w:name="_Toc50630595"/>
      <w:bookmarkStart w:id="1035" w:name="_Toc54943944"/>
      <w:r w:rsidRPr="00520DE9">
        <w:t>6.5.2</w:t>
      </w:r>
      <w:r w:rsidRPr="00520DE9">
        <w:tab/>
        <w:t>Procedures</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17F2668F" w14:textId="5472B476"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4174B9">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49553724" w14:textId="77777777" w:rsidR="00520DE9" w:rsidRPr="00520DE9" w:rsidRDefault="00520DE9" w:rsidP="00520DE9">
      <w:pPr>
        <w:pStyle w:val="Heading4"/>
        <w:rPr>
          <w:lang w:val="en-US"/>
        </w:rPr>
      </w:pPr>
      <w:bookmarkStart w:id="1036" w:name="_Toc31616247"/>
      <w:bookmarkStart w:id="1037" w:name="_Toc31616323"/>
      <w:bookmarkStart w:id="1038" w:name="_Toc31616399"/>
      <w:bookmarkStart w:id="1039" w:name="_Toc43317271"/>
      <w:bookmarkStart w:id="1040" w:name="_Toc43374743"/>
      <w:bookmarkStart w:id="1041" w:name="_Toc43375204"/>
      <w:bookmarkStart w:id="1042" w:name="_Toc43801728"/>
      <w:bookmarkStart w:id="1043" w:name="_Toc43805994"/>
      <w:bookmarkStart w:id="1044" w:name="_Toc43806301"/>
      <w:bookmarkStart w:id="1045" w:name="_Toc50630596"/>
      <w:bookmarkStart w:id="1046" w:name="_Toc54943945"/>
      <w:r w:rsidRPr="00520DE9">
        <w:rPr>
          <w:lang w:val="en-US"/>
        </w:rPr>
        <w:t>6.5.2.1</w:t>
      </w:r>
      <w:r w:rsidRPr="00520DE9">
        <w:rPr>
          <w:lang w:val="en-US"/>
        </w:rPr>
        <w:tab/>
        <w:t>Establishing PDU Session (assuming existing 5GS capabilities are used)</w:t>
      </w:r>
      <w:bookmarkEnd w:id="1036"/>
      <w:bookmarkEnd w:id="1037"/>
      <w:bookmarkEnd w:id="1038"/>
      <w:bookmarkEnd w:id="1039"/>
      <w:bookmarkEnd w:id="1040"/>
      <w:bookmarkEnd w:id="1041"/>
      <w:bookmarkEnd w:id="1042"/>
      <w:bookmarkEnd w:id="1043"/>
      <w:bookmarkEnd w:id="1044"/>
      <w:bookmarkEnd w:id="1045"/>
      <w:bookmarkEnd w:id="1046"/>
    </w:p>
    <w:p w14:paraId="65314CF2" w14:textId="77777777"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4174B9">
        <w:t>clause </w:t>
      </w:r>
      <w:r w:rsidRPr="00520DE9">
        <w:t>6.5.2.2. After this, the Application Client sends an application layer service request to an IP address of the EAS in the Edge Hosting Environment.</w:t>
      </w:r>
    </w:p>
    <w:p w14:paraId="586F959D" w14:textId="77777777" w:rsidR="00520DE9" w:rsidRPr="00520DE9" w:rsidRDefault="00520DE9" w:rsidP="00520DE9">
      <w:pPr>
        <w:pStyle w:val="Heading4"/>
        <w:rPr>
          <w:lang w:val="en-US"/>
        </w:rPr>
      </w:pPr>
      <w:bookmarkStart w:id="1047" w:name="_Toc31616248"/>
      <w:bookmarkStart w:id="1048" w:name="_Toc31616324"/>
      <w:bookmarkStart w:id="1049" w:name="_Toc31616400"/>
      <w:bookmarkStart w:id="1050" w:name="_Toc43317272"/>
      <w:bookmarkStart w:id="1051" w:name="_Toc43374744"/>
      <w:bookmarkStart w:id="1052" w:name="_Toc43375205"/>
      <w:bookmarkStart w:id="1053" w:name="_Toc43801729"/>
      <w:bookmarkStart w:id="1054" w:name="_Toc43805995"/>
      <w:bookmarkStart w:id="1055" w:name="_Toc43806302"/>
      <w:bookmarkStart w:id="1056" w:name="_Toc50630597"/>
      <w:bookmarkStart w:id="1057" w:name="_Toc54943946"/>
      <w:r w:rsidRPr="00520DE9">
        <w:rPr>
          <w:lang w:val="en-US"/>
        </w:rPr>
        <w:t>6.5.2.2</w:t>
      </w:r>
      <w:r w:rsidRPr="00520DE9">
        <w:rPr>
          <w:lang w:val="en-US"/>
        </w:rPr>
        <w:tab/>
        <w:t>DNS behavior at UE</w:t>
      </w:r>
      <w:bookmarkEnd w:id="1047"/>
      <w:bookmarkEnd w:id="1048"/>
      <w:bookmarkEnd w:id="1049"/>
      <w:bookmarkEnd w:id="1050"/>
      <w:bookmarkEnd w:id="1051"/>
      <w:bookmarkEnd w:id="1052"/>
      <w:bookmarkEnd w:id="1053"/>
      <w:bookmarkEnd w:id="1054"/>
      <w:bookmarkEnd w:id="1055"/>
      <w:bookmarkEnd w:id="1056"/>
      <w:bookmarkEnd w:id="1057"/>
    </w:p>
    <w:p w14:paraId="4BCB88B1" w14:textId="77777777" w:rsidR="00520DE9" w:rsidRPr="00520DE9" w:rsidRDefault="00520DE9" w:rsidP="00520DE9">
      <w:pPr>
        <w:rPr>
          <w:noProof/>
          <w:lang w:val="en-US"/>
        </w:rPr>
      </w:pPr>
      <w:r w:rsidRPr="00520DE9">
        <w:rPr>
          <w:noProof/>
          <w:lang w:val="en-US"/>
        </w:rPr>
        <w:t>A UE can perform discovery by performing the following procedures:</w:t>
      </w:r>
    </w:p>
    <w:p w14:paraId="5A47D447" w14:textId="77777777" w:rsidR="00520DE9" w:rsidRPr="00520DE9" w:rsidRDefault="00520DE9" w:rsidP="00520DE9">
      <w:pPr>
        <w:pStyle w:val="B1"/>
      </w:pPr>
      <w:r w:rsidRPr="00520DE9">
        <w:t>1.</w:t>
      </w:r>
      <w:r w:rsidRPr="00520DE9">
        <w:tab/>
        <w:t>Application Client attempts to access a resource at a certain URI:</w:t>
      </w:r>
    </w:p>
    <w:p w14:paraId="10A789CD" w14:textId="77777777" w:rsidR="00520DE9" w:rsidRPr="00520DE9" w:rsidRDefault="00520DE9" w:rsidP="00520DE9">
      <w:pPr>
        <w:pStyle w:val="B2"/>
      </w:pPr>
      <w:r w:rsidRPr="00520DE9">
        <w:t>a.</w:t>
      </w:r>
      <w:r w:rsidRPr="00520DE9">
        <w:tab/>
        <w:t>Resource request is handled by the UE operating system;</w:t>
      </w:r>
    </w:p>
    <w:p w14:paraId="065E476E" w14:textId="77777777" w:rsidR="00520DE9" w:rsidRPr="00520DE9" w:rsidRDefault="00520DE9" w:rsidP="00520DE9">
      <w:pPr>
        <w:pStyle w:val="B2"/>
      </w:pPr>
      <w:r w:rsidRPr="00520DE9">
        <w:t>b.</w:t>
      </w:r>
      <w:r w:rsidRPr="00520DE9">
        <w:tab/>
        <w:t>UE extracts the domain name;</w:t>
      </w:r>
    </w:p>
    <w:p w14:paraId="69E70526" w14:textId="77777777" w:rsidR="00520DE9" w:rsidRPr="00520DE9" w:rsidRDefault="00520DE9" w:rsidP="00520DE9">
      <w:pPr>
        <w:pStyle w:val="B2"/>
      </w:pPr>
      <w:r w:rsidRPr="00520DE9">
        <w:t>c.</w:t>
      </w:r>
      <w:r w:rsidRPr="00520DE9">
        <w:tab/>
        <w:t>If needed, UE performs PDU Session establishment with activation of user plane resources;</w:t>
      </w:r>
    </w:p>
    <w:p w14:paraId="5EBD79DD" w14:textId="77777777" w:rsidR="00520DE9" w:rsidRPr="00520DE9" w:rsidRDefault="00520DE9" w:rsidP="00520DE9">
      <w:pPr>
        <w:pStyle w:val="B2"/>
      </w:pPr>
      <w:r w:rsidRPr="00520DE9">
        <w:t>d.</w:t>
      </w:r>
      <w:r w:rsidRPr="00520DE9">
        <w:tab/>
        <w:t>UE performs DNS query for the IP address associated with the domain name.</w:t>
      </w:r>
    </w:p>
    <w:p w14:paraId="25F9052E" w14:textId="77777777" w:rsidR="00520DE9" w:rsidRPr="00520DE9" w:rsidRDefault="00520DE9" w:rsidP="00520DE9">
      <w:pPr>
        <w:pStyle w:val="B1"/>
      </w:pPr>
      <w:r w:rsidRPr="00520DE9">
        <w:t>2.</w:t>
      </w:r>
      <w:r w:rsidRPr="00520DE9">
        <w:tab/>
        <w:t>The UE performs DNS query for the IP address associated with domain name:</w:t>
      </w:r>
    </w:p>
    <w:p w14:paraId="5D486CC8" w14:textId="77777777" w:rsidR="00520DE9" w:rsidRPr="00520DE9" w:rsidRDefault="00520DE9" w:rsidP="00520DE9">
      <w:pPr>
        <w:pStyle w:val="B2"/>
      </w:pPr>
      <w:r w:rsidRPr="00520DE9">
        <w:t>a.</w:t>
      </w:r>
      <w:r w:rsidRPr="00520DE9">
        <w:tab/>
        <w:t>The DNS query is sent to either:</w:t>
      </w:r>
    </w:p>
    <w:p w14:paraId="3E8221E7" w14:textId="77777777" w:rsidR="00520DE9" w:rsidRPr="00520DE9" w:rsidRDefault="00520DE9" w:rsidP="00520DE9">
      <w:pPr>
        <w:pStyle w:val="B3"/>
      </w:pPr>
      <w:r w:rsidRPr="00520DE9">
        <w:t>i.</w:t>
      </w:r>
      <w:r w:rsidRPr="00520DE9">
        <w:tab/>
        <w:t>the DNS resolver configured in the UE;</w:t>
      </w:r>
    </w:p>
    <w:p w14:paraId="215B6E51" w14:textId="77777777" w:rsidR="00520DE9" w:rsidRPr="00520DE9" w:rsidRDefault="00520DE9" w:rsidP="00520DE9">
      <w:pPr>
        <w:pStyle w:val="B3"/>
      </w:pPr>
      <w:r w:rsidRPr="00520DE9">
        <w:t>ii.</w:t>
      </w:r>
      <w:r w:rsidRPr="00520DE9">
        <w:tab/>
        <w:t>the DNS resolver provided by the serving MNO in step 1c.</w:t>
      </w:r>
    </w:p>
    <w:p w14:paraId="4BA3D345" w14:textId="77777777"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14:paraId="66ECE098" w14:textId="18B27B2E"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4174B9">
        <w:t>clause </w:t>
      </w:r>
      <w:r w:rsidRPr="00520DE9">
        <w:t>6.5.2.3.</w:t>
      </w:r>
    </w:p>
    <w:p w14:paraId="287121F4" w14:textId="77777777"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14:paraId="1730555A" w14:textId="77777777"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14:paraId="34470AA7" w14:textId="77777777"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520DE9" w:rsidRDefault="00520DE9" w:rsidP="00520DE9">
      <w:pPr>
        <w:pStyle w:val="B1"/>
      </w:pPr>
      <w:r w:rsidRPr="00520DE9">
        <w:lastRenderedPageBreak/>
        <w:t>3.</w:t>
      </w:r>
      <w:r w:rsidRPr="00520DE9">
        <w:tab/>
        <w:t>The UE attempts to access a resource at a certain IP address (e.g. HTTP PUT, GET, POST).</w:t>
      </w:r>
    </w:p>
    <w:p w14:paraId="0B3487F0" w14:textId="77777777" w:rsidR="00520DE9" w:rsidRPr="00520DE9" w:rsidRDefault="00520DE9" w:rsidP="00520DE9">
      <w:pPr>
        <w:pStyle w:val="B2"/>
      </w:pPr>
      <w:r w:rsidRPr="00520DE9">
        <w:t>a.</w:t>
      </w:r>
      <w:r w:rsidRPr="00520DE9">
        <w:tab/>
        <w:t>The UE creates and sends a packet to the destination IP address as discovered in step (2) of this solution;</w:t>
      </w:r>
    </w:p>
    <w:p w14:paraId="794FAFD1" w14:textId="77777777" w:rsidR="00520DE9" w:rsidRPr="00520DE9" w:rsidRDefault="00520DE9" w:rsidP="00520DE9">
      <w:pPr>
        <w:pStyle w:val="B2"/>
      </w:pPr>
      <w:r w:rsidRPr="00520DE9">
        <w:t>b.</w:t>
      </w:r>
      <w:r w:rsidRPr="00520DE9">
        <w:tab/>
        <w:t>IP routing takes place to determine the most suitable path for the packet on a hop-by-hop basis;</w:t>
      </w:r>
    </w:p>
    <w:p w14:paraId="0118D685" w14:textId="77777777"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14:paraId="30EA6DE1" w14:textId="77777777"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14:paraId="2C86281B" w14:textId="77777777"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14:paraId="31BD7135" w14:textId="77777777" w:rsidR="00520DE9" w:rsidRDefault="00520DE9" w:rsidP="00520DE9">
      <w:pPr>
        <w:rPr>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14:paraId="4BACD4D5" w14:textId="213BA4E7" w:rsidR="00761014" w:rsidRPr="00761014" w:rsidRDefault="00761014" w:rsidP="00761014">
      <w:pPr>
        <w:rPr>
          <w:noProof/>
          <w:lang w:val="en-US"/>
        </w:rPr>
      </w:pPr>
      <w:r w:rsidRPr="00761014">
        <w:rPr>
          <w:noProof/>
          <w:lang w:val="en-US"/>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61014" w:rsidRDefault="00761014" w:rsidP="00761014">
      <w:pPr>
        <w:rPr>
          <w:noProof/>
          <w:lang w:val="en-US"/>
        </w:rPr>
      </w:pPr>
      <w:r w:rsidRPr="00761014">
        <w:rPr>
          <w:noProof/>
          <w:lang w:val="en-US"/>
        </w:rPr>
        <w:t>Anycast addresses provisioned by the application domain and dynamic N6 routing allows:</w:t>
      </w:r>
    </w:p>
    <w:p w14:paraId="5104F183" w14:textId="6907641B" w:rsidR="00761014" w:rsidRPr="00761014" w:rsidRDefault="00761014" w:rsidP="00761014">
      <w:pPr>
        <w:pStyle w:val="B1"/>
        <w:rPr>
          <w:lang w:val="en-US"/>
        </w:rPr>
      </w:pPr>
      <w:r w:rsidRPr="00761014">
        <w:rPr>
          <w:lang w:val="en-US"/>
        </w:rPr>
        <w:t>a)</w:t>
      </w:r>
      <w:r w:rsidR="00770EF6">
        <w:rPr>
          <w:lang w:val="en-US"/>
        </w:rPr>
        <w:tab/>
      </w:r>
      <w:r w:rsidRPr="00761014">
        <w:rPr>
          <w:lang w:val="en-US"/>
        </w:rPr>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61014" w:rsidRDefault="00761014" w:rsidP="00761014">
      <w:pPr>
        <w:pStyle w:val="B1"/>
        <w:rPr>
          <w:lang w:val="en-US"/>
        </w:rPr>
      </w:pPr>
      <w:r w:rsidRPr="00761014">
        <w:rPr>
          <w:lang w:val="en-US"/>
        </w:rPr>
        <w:t>b)</w:t>
      </w:r>
      <w:r w:rsidR="00770EF6">
        <w:rPr>
          <w:lang w:val="en-US"/>
        </w:rPr>
        <w:tab/>
      </w:r>
      <w:r w:rsidRPr="00761014">
        <w:rPr>
          <w:lang w:val="en-US"/>
        </w:rPr>
        <w:t>Dynamic N6 routing to select EAS/ server instance corresponding to application domain service provisioning for an application anycast address.</w:t>
      </w:r>
    </w:p>
    <w:p w14:paraId="5930FEAF" w14:textId="77777777" w:rsidR="00520DE9" w:rsidRPr="00520DE9" w:rsidRDefault="00520DE9" w:rsidP="00520DE9">
      <w:pPr>
        <w:pStyle w:val="Heading4"/>
        <w:rPr>
          <w:lang w:val="en-US"/>
        </w:rPr>
      </w:pPr>
      <w:bookmarkStart w:id="1058" w:name="_Toc31616249"/>
      <w:bookmarkStart w:id="1059" w:name="_Toc31616325"/>
      <w:bookmarkStart w:id="1060" w:name="_Toc31616401"/>
      <w:bookmarkStart w:id="1061" w:name="_Toc43317273"/>
      <w:bookmarkStart w:id="1062" w:name="_Toc43374745"/>
      <w:bookmarkStart w:id="1063" w:name="_Toc43375206"/>
      <w:bookmarkStart w:id="1064" w:name="_Toc43801730"/>
      <w:bookmarkStart w:id="1065" w:name="_Toc43805996"/>
      <w:bookmarkStart w:id="1066" w:name="_Toc43806303"/>
      <w:bookmarkStart w:id="1067" w:name="_Toc50630598"/>
      <w:bookmarkStart w:id="1068" w:name="_Toc54943947"/>
      <w:r w:rsidRPr="00520DE9">
        <w:rPr>
          <w:lang w:val="en-US"/>
        </w:rPr>
        <w:t>6.5.2.3</w:t>
      </w:r>
      <w:r w:rsidRPr="00520DE9">
        <w:rPr>
          <w:lang w:val="en-US"/>
        </w:rPr>
        <w:tab/>
        <w:t>UE IP Address in DNS Client Subnet Option</w:t>
      </w:r>
      <w:bookmarkEnd w:id="1058"/>
      <w:bookmarkEnd w:id="1059"/>
      <w:bookmarkEnd w:id="1060"/>
      <w:bookmarkEnd w:id="1061"/>
      <w:bookmarkEnd w:id="1062"/>
      <w:bookmarkEnd w:id="1063"/>
      <w:bookmarkEnd w:id="1064"/>
      <w:bookmarkEnd w:id="1065"/>
      <w:bookmarkEnd w:id="1066"/>
      <w:bookmarkEnd w:id="1067"/>
      <w:bookmarkEnd w:id="1068"/>
    </w:p>
    <w:p w14:paraId="47A76CE5" w14:textId="77777777"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14:paraId="7D09678D" w14:textId="77777777"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14:paraId="6CD68EAC" w14:textId="77777777"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14:paraId="7E2C3F76" w14:textId="77777777"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14:paraId="3F24D1A6" w14:textId="77777777"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14:paraId="028BA5BA" w14:textId="49463C01"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Pr>
          <w:lang w:val="en-US"/>
        </w:rPr>
        <w:t>clause </w:t>
      </w:r>
      <w:r w:rsidRPr="00520DE9">
        <w:rPr>
          <w:lang w:val="en-US"/>
        </w:rPr>
        <w:t>6.5.2.4).</w:t>
      </w:r>
    </w:p>
    <w:p w14:paraId="42618193" w14:textId="77777777" w:rsidR="00520DE9" w:rsidRPr="00520DE9" w:rsidRDefault="00520DE9" w:rsidP="00520DE9">
      <w:pPr>
        <w:pStyle w:val="Heading4"/>
        <w:rPr>
          <w:lang w:val="en-US"/>
        </w:rPr>
      </w:pPr>
      <w:bookmarkStart w:id="1069" w:name="_Toc31616250"/>
      <w:bookmarkStart w:id="1070" w:name="_Toc31616326"/>
      <w:bookmarkStart w:id="1071" w:name="_Toc31616402"/>
      <w:bookmarkStart w:id="1072" w:name="_Toc43317274"/>
      <w:bookmarkStart w:id="1073" w:name="_Toc43374746"/>
      <w:bookmarkStart w:id="1074" w:name="_Toc43375207"/>
      <w:bookmarkStart w:id="1075" w:name="_Toc43801731"/>
      <w:bookmarkStart w:id="1076" w:name="_Toc43805997"/>
      <w:bookmarkStart w:id="1077" w:name="_Toc43806304"/>
      <w:bookmarkStart w:id="1078" w:name="_Toc50630599"/>
      <w:bookmarkStart w:id="1079" w:name="_Toc54943948"/>
      <w:r w:rsidRPr="00520DE9">
        <w:rPr>
          <w:lang w:val="en-US"/>
        </w:rPr>
        <w:lastRenderedPageBreak/>
        <w:t>6.5.2.4</w:t>
      </w:r>
      <w:r w:rsidRPr="00520DE9">
        <w:rPr>
          <w:lang w:val="en-US"/>
        </w:rPr>
        <w:tab/>
        <w:t>Provisioning Metrics in AF</w:t>
      </w:r>
      <w:bookmarkEnd w:id="1069"/>
      <w:bookmarkEnd w:id="1070"/>
      <w:bookmarkEnd w:id="1071"/>
      <w:bookmarkEnd w:id="1072"/>
      <w:bookmarkEnd w:id="1073"/>
      <w:bookmarkEnd w:id="1074"/>
      <w:bookmarkEnd w:id="1075"/>
      <w:bookmarkEnd w:id="1076"/>
      <w:bookmarkEnd w:id="1077"/>
      <w:bookmarkEnd w:id="1078"/>
      <w:bookmarkEnd w:id="1079"/>
    </w:p>
    <w:p w14:paraId="31B4B64D" w14:textId="77777777"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Default="000917F8" w:rsidP="000917F8">
      <w:pPr>
        <w:rPr>
          <w:lang w:val="en-US"/>
        </w:rPr>
      </w:pPr>
      <w:r>
        <w:rPr>
          <w:lang w:val="en-US"/>
        </w:rPr>
        <w:t>T</w:t>
      </w:r>
      <w:r w:rsidR="00520DE9" w:rsidRPr="00520DE9">
        <w:rPr>
          <w:lang w:val="en-US"/>
        </w:rPr>
        <w:t xml:space="preserve">he AF could subscribe to metric information available in OAM and use to provision the DNS server for an FQDN. </w:t>
      </w:r>
      <w:r>
        <w:rPr>
          <w:lang w:val="en-US"/>
        </w:rPr>
        <w:t>T</w:t>
      </w:r>
      <w:r w:rsidR="00520DE9" w:rsidRPr="00520DE9">
        <w:rPr>
          <w:lang w:val="en-US"/>
        </w:rPr>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0917F8">
        <w:rPr>
          <w:lang w:val="en-US"/>
        </w:rPr>
        <w:t xml:space="preserve"> </w:t>
      </w:r>
      <w:r>
        <w:rPr>
          <w:lang w:val="en-US"/>
        </w:rPr>
        <w:t>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1628F2C8" w:rsidR="00520DE9" w:rsidRPr="00520DE9" w:rsidRDefault="000917F8" w:rsidP="000917F8">
      <w:pPr>
        <w:rPr>
          <w:lang w:val="en-US"/>
        </w:rPr>
      </w:pPr>
      <w:r>
        <w:rPr>
          <w:lang w:val="en-US"/>
        </w:rPr>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770EF6">
        <w:rPr>
          <w:lang w:val="en-US"/>
        </w:rPr>
        <w:t>"</w:t>
      </w:r>
      <w:r>
        <w:rPr>
          <w:lang w:val="en-US"/>
        </w:rPr>
        <w:t>closest</w:t>
      </w:r>
      <w:r w:rsidR="00770EF6">
        <w:rPr>
          <w:lang w:val="en-US"/>
        </w:rPr>
        <w:t>"</w:t>
      </w:r>
      <w:r>
        <w:rPr>
          <w:lang w:val="en-US"/>
        </w:rPr>
        <w:t xml:space="preserve"> application server (</w:t>
      </w:r>
      <w:r>
        <w:t>determined in terms of geographic location or other parameters such as lowest cost, least congested, shortest time)</w:t>
      </w:r>
      <w:r>
        <w:rPr>
          <w:lang w:val="en-US"/>
        </w:rPr>
        <w:t>. These procedures are in the N6 network and application domain and have no direct procedure impacts to 5GC.</w:t>
      </w:r>
    </w:p>
    <w:p w14:paraId="5A1F5231" w14:textId="77777777" w:rsidR="00520DE9" w:rsidRPr="00520DE9" w:rsidRDefault="00520DE9" w:rsidP="00520DE9">
      <w:pPr>
        <w:pStyle w:val="Heading4"/>
      </w:pPr>
      <w:bookmarkStart w:id="1080" w:name="_Toc43317275"/>
      <w:bookmarkStart w:id="1081" w:name="_Toc43374747"/>
      <w:bookmarkStart w:id="1082" w:name="_Toc43375208"/>
      <w:bookmarkStart w:id="1083" w:name="_Toc43801732"/>
      <w:bookmarkStart w:id="1084" w:name="_Toc43805998"/>
      <w:bookmarkStart w:id="1085" w:name="_Toc43806305"/>
      <w:bookmarkStart w:id="1086" w:name="_Toc50630600"/>
      <w:bookmarkStart w:id="1087" w:name="_Toc54943949"/>
      <w:r w:rsidRPr="00520DE9">
        <w:t>6.5.2.5</w:t>
      </w:r>
      <w:r w:rsidRPr="00520DE9">
        <w:tab/>
        <w:t>AF Influenced Routes for Session Breakout</w:t>
      </w:r>
      <w:bookmarkEnd w:id="1080"/>
      <w:bookmarkEnd w:id="1081"/>
      <w:bookmarkEnd w:id="1082"/>
      <w:bookmarkEnd w:id="1083"/>
      <w:bookmarkEnd w:id="1084"/>
      <w:bookmarkEnd w:id="1085"/>
      <w:bookmarkEnd w:id="1086"/>
      <w:bookmarkEnd w:id="1087"/>
    </w:p>
    <w:p w14:paraId="7EA10261" w14:textId="77777777"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Default="00252BF9" w:rsidP="00010A55">
      <w:pPr>
        <w:pStyle w:val="TH"/>
      </w:pPr>
      <w:r>
        <w:object w:dxaOrig="9616" w:dyaOrig="6126" w14:anchorId="3661D8AA">
          <v:shape id="_x0000_i1042" type="#_x0000_t75" style="width:480.2pt;height:305.85pt" o:ole="">
            <v:imagedata r:id="rId45" o:title=""/>
          </v:shape>
          <o:OLEObject Type="Embed" ProgID="Word.Picture.8" ShapeID="_x0000_i1042" DrawAspect="Content" ObjectID="_1665557938" r:id="rId46"/>
        </w:object>
      </w:r>
    </w:p>
    <w:p w14:paraId="541F6ECC" w14:textId="77777777" w:rsidR="00520DE9" w:rsidRPr="00520DE9" w:rsidRDefault="00520DE9" w:rsidP="00520DE9">
      <w:pPr>
        <w:pStyle w:val="TF"/>
      </w:pPr>
      <w:r w:rsidRPr="00520DE9">
        <w:t>Figure 6.5.2.5-1: AF Influenced Route</w:t>
      </w:r>
    </w:p>
    <w:p w14:paraId="54EA780E" w14:textId="1339172A" w:rsidR="00520DE9" w:rsidRPr="00520DE9" w:rsidRDefault="00520DE9" w:rsidP="00520DE9">
      <w:r w:rsidRPr="00520DE9">
        <w:t xml:space="preserve">The sequence described here is based on flow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4.3.6.2 - AF influenced traffic routing for sessions not identified by a UE address. Route information corresponding to the services configured at a DNAI in the application domain is provisioned.</w:t>
      </w:r>
    </w:p>
    <w:p w14:paraId="420C89CD" w14:textId="77777777" w:rsidR="00520DE9" w:rsidRPr="00520DE9" w:rsidRDefault="00520DE9" w:rsidP="00520DE9">
      <w:pPr>
        <w:pStyle w:val="B1"/>
      </w:pPr>
      <w:r w:rsidRPr="00520DE9">
        <w:lastRenderedPageBreak/>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14:paraId="45F16599" w14:textId="311A640F" w:rsidR="00520DE9" w:rsidRPr="00520DE9" w:rsidRDefault="00355D16" w:rsidP="00520DE9">
      <w:pPr>
        <w:pStyle w:val="NO"/>
      </w:pPr>
      <w:r>
        <w:t>NOTE</w:t>
      </w:r>
      <w:r w:rsidR="00770EF6">
        <w:t>:</w:t>
      </w:r>
      <w:r w:rsidR="00770EF6">
        <w:tab/>
      </w:r>
      <w:r w:rsidR="00520DE9" w:rsidRPr="00520DE9">
        <w:t>FQDN is not provided since it is not necessary for AF influenced routing.</w:t>
      </w:r>
    </w:p>
    <w:p w14:paraId="58D36756" w14:textId="7787ECCF"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w:t>
      </w:r>
    </w:p>
    <w:p w14:paraId="41303665" w14:textId="77777777" w:rsidR="00520DE9" w:rsidRPr="00520DE9" w:rsidRDefault="00520DE9" w:rsidP="00520DE9">
      <w:pPr>
        <w:pStyle w:val="B1"/>
        <w:ind w:firstLine="0"/>
      </w:pPr>
      <w:r w:rsidRPr="00520DE9">
        <w:t>(3b) NEF sends response to AF.</w:t>
      </w:r>
    </w:p>
    <w:p w14:paraId="71A38699" w14:textId="77777777" w:rsidR="00520DE9" w:rsidRPr="00520DE9" w:rsidRDefault="00520DE9" w:rsidP="00520DE9">
      <w:pPr>
        <w:pStyle w:val="B1"/>
      </w:pPr>
      <w:r w:rsidRPr="00520DE9">
        <w:t>4.</w:t>
      </w:r>
      <w:r w:rsidRPr="00520DE9">
        <w:tab/>
        <w:t>PCF(s) that have subscribed to modifications of AF Traffic Influence data set/subset are notified.</w:t>
      </w:r>
    </w:p>
    <w:p w14:paraId="05ABAF3D" w14:textId="7C95D308" w:rsidR="00355D16" w:rsidRDefault="00520DE9" w:rsidP="00520DE9">
      <w:pPr>
        <w:pStyle w:val="B1"/>
      </w:pPr>
      <w:r w:rsidRPr="00520DE9">
        <w:t>5.</w:t>
      </w:r>
      <w:r w:rsidRPr="00520DE9">
        <w:tab/>
        <w:t>PCF determines if existing PDU sessions are affected by the new AF Traffic Influence data set.</w:t>
      </w:r>
    </w:p>
    <w:p w14:paraId="296F877B" w14:textId="709856A0" w:rsidR="00520DE9" w:rsidRPr="00520DE9" w:rsidRDefault="00355D16" w:rsidP="00520DE9">
      <w:pPr>
        <w:pStyle w:val="B1"/>
      </w:pPr>
      <w:r>
        <w:tab/>
      </w:r>
      <w:r w:rsidR="00520DE9" w:rsidRPr="00520DE9">
        <w:t>For each of these PDU session, PCF updates the SMF with new PCC rules.</w:t>
      </w:r>
    </w:p>
    <w:p w14:paraId="36AD42BD" w14:textId="77777777" w:rsidR="00520DE9" w:rsidRPr="00520DE9" w:rsidRDefault="00520DE9" w:rsidP="00520DE9">
      <w:pPr>
        <w:pStyle w:val="B1"/>
      </w:pPr>
      <w:r w:rsidRPr="00520DE9">
        <w:t>6.</w:t>
      </w:r>
      <w:r w:rsidRPr="00520DE9">
        <w:tab/>
        <w:t>When a PCC rule is received, SMF takes actions to (re)configure the user plane:</w:t>
      </w:r>
    </w:p>
    <w:p w14:paraId="2FE62A52" w14:textId="1ADC3309" w:rsidR="00520DE9" w:rsidRPr="00520DE9" w:rsidRDefault="00520DE9" w:rsidP="00520DE9">
      <w:pPr>
        <w:pStyle w:val="B2"/>
      </w:pPr>
      <w:r w:rsidRPr="00520DE9">
        <w:t>-</w:t>
      </w:r>
      <w:r w:rsidR="00355D16">
        <w:tab/>
      </w:r>
      <w:r w:rsidRPr="00520DE9">
        <w:t>For PDU session modification where central UPF-PSA has been established, SMF adds ULCL and local UPF-PSA.</w:t>
      </w:r>
    </w:p>
    <w:p w14:paraId="2BF26794" w14:textId="174BFB4D" w:rsidR="00520DE9" w:rsidRPr="00520DE9" w:rsidRDefault="00520DE9" w:rsidP="00520DE9">
      <w:pPr>
        <w:pStyle w:val="B2"/>
      </w:pPr>
      <w:r w:rsidRPr="00520DE9">
        <w:t>-</w:t>
      </w:r>
      <w:r w:rsidR="00355D16">
        <w:tab/>
      </w:r>
      <w:r w:rsidRPr="00520DE9">
        <w:t>For new PDU session, SMF may establish central UPF-PSA as well as ULCL and local UPF-PSA.</w:t>
      </w:r>
    </w:p>
    <w:p w14:paraId="0D7C5FCD" w14:textId="7520A975" w:rsidR="00520DE9" w:rsidRPr="00520DE9" w:rsidRDefault="00520DE9" w:rsidP="00520DE9">
      <w:pPr>
        <w:pStyle w:val="B2"/>
      </w:pPr>
      <w:r w:rsidRPr="00520DE9">
        <w:t>-</w:t>
      </w:r>
      <w:r w:rsidR="00355D16">
        <w:tab/>
      </w:r>
      <w:r w:rsidRPr="00520DE9">
        <w:t>If PCC rule is updated due to failure, SMF may reselect local UPF-PSA/ULCL.</w:t>
      </w:r>
    </w:p>
    <w:p w14:paraId="7773F670" w14:textId="77777777"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520DE9" w:rsidRDefault="00520DE9" w:rsidP="00520DE9">
      <w:r w:rsidRPr="00520DE9">
        <w:t>The flow sequence below illustrates UE DNS and application access following registration and PDU session setup.</w:t>
      </w:r>
    </w:p>
    <w:p w14:paraId="5112EDE2" w14:textId="77777777" w:rsidR="00252BF9" w:rsidRDefault="00252BF9" w:rsidP="00010A55">
      <w:pPr>
        <w:pStyle w:val="TH"/>
      </w:pPr>
      <w:r>
        <w:object w:dxaOrig="9687" w:dyaOrig="6746" w14:anchorId="62C1BE7C">
          <v:shape id="_x0000_i1043" type="#_x0000_t75" style="width:483.35pt;height:335.9pt" o:ole="">
            <v:imagedata r:id="rId47" o:title=""/>
          </v:shape>
          <o:OLEObject Type="Embed" ProgID="Word.Picture.8" ShapeID="_x0000_i1043" DrawAspect="Content" ObjectID="_1665557939" r:id="rId48"/>
        </w:object>
      </w:r>
    </w:p>
    <w:p w14:paraId="5E3CD25D" w14:textId="77777777"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14:paraId="5E5F1CC4" w14:textId="77777777" w:rsidR="00520DE9" w:rsidRPr="00520DE9" w:rsidRDefault="00520DE9" w:rsidP="00520DE9">
      <w:r w:rsidRPr="00520DE9">
        <w:t>The figure above describes the sequence of steps for registration and PDU session establishment/modification:</w:t>
      </w:r>
    </w:p>
    <w:p w14:paraId="01DF6306" w14:textId="3DDBEC6C" w:rsidR="00520DE9" w:rsidRPr="00520DE9" w:rsidRDefault="00520DE9" w:rsidP="00520DE9">
      <w:pPr>
        <w:pStyle w:val="B1"/>
      </w:pPr>
      <w:r w:rsidRPr="00520DE9">
        <w:t>1.</w:t>
      </w:r>
      <w:r w:rsidRPr="00520DE9">
        <w:tab/>
        <w:t xml:space="preserve">UE registers with the AMF using procedures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4.2.</w:t>
      </w:r>
    </w:p>
    <w:p w14:paraId="71E68C28" w14:textId="77777777"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14:paraId="349BD677" w14:textId="77777777" w:rsidR="00520DE9" w:rsidRPr="00520DE9" w:rsidRDefault="00520DE9" w:rsidP="00520DE9">
      <w:pPr>
        <w:pStyle w:val="B1"/>
      </w:pPr>
      <w:r w:rsidRPr="00520DE9">
        <w:t>2.</w:t>
      </w:r>
      <w:r w:rsidRPr="00520DE9">
        <w:tab/>
        <w:t>UE launches application, selects S-NSSAI for the PDU session.</w:t>
      </w:r>
    </w:p>
    <w:p w14:paraId="597F6E6B" w14:textId="77777777" w:rsidR="00520DE9" w:rsidRPr="00520DE9" w:rsidRDefault="00520DE9" w:rsidP="00520DE9">
      <w:pPr>
        <w:pStyle w:val="B1"/>
        <w:ind w:firstLine="0"/>
      </w:pPr>
      <w:r w:rsidRPr="00520DE9">
        <w:t>UE initiates PDU session establishment request with S-NSSAI.</w:t>
      </w:r>
    </w:p>
    <w:p w14:paraId="08BBDAE3" w14:textId="77777777" w:rsidR="00520DE9" w:rsidRPr="00520DE9" w:rsidRDefault="00520DE9" w:rsidP="00520DE9">
      <w:pPr>
        <w:pStyle w:val="B1"/>
      </w:pPr>
      <w:r w:rsidRPr="00520DE9">
        <w:t>3.</w:t>
      </w:r>
      <w:r w:rsidRPr="00520DE9">
        <w:tab/>
        <w:t>AMF selects an SMF and sends Nsmf_PDUSession_CreateSMContext request to the SMF.</w:t>
      </w:r>
    </w:p>
    <w:p w14:paraId="29C8EC0A" w14:textId="77777777" w:rsidR="00520DE9" w:rsidRPr="00520DE9" w:rsidRDefault="00520DE9" w:rsidP="00520DE9">
      <w:pPr>
        <w:pStyle w:val="B1"/>
      </w:pPr>
      <w:r w:rsidRPr="00520DE9">
        <w:t>4.</w:t>
      </w:r>
      <w:r w:rsidRPr="00520DE9">
        <w:tab/>
        <w:t>SMF selects PCF and requests policy for the PDU session with S-NSSAI using Npcf_SMPolicy_Control interface.</w:t>
      </w:r>
    </w:p>
    <w:p w14:paraId="1C14109B" w14:textId="77777777" w:rsidR="00520DE9" w:rsidRPr="00520DE9" w:rsidRDefault="00520DE9" w:rsidP="00520DE9">
      <w:pPr>
        <w:pStyle w:val="B1"/>
      </w:pPr>
      <w:r w:rsidRPr="00520DE9">
        <w:t>5.</w:t>
      </w:r>
      <w:r w:rsidRPr="00520DE9">
        <w:tab/>
        <w:t>PCF fetches policy for the PDU session. This includes a list of service IP addresses for the DNAI.</w:t>
      </w:r>
    </w:p>
    <w:p w14:paraId="48CDBD09" w14:textId="77777777" w:rsidR="00520DE9" w:rsidRPr="00520DE9" w:rsidRDefault="00520DE9" w:rsidP="00520DE9">
      <w:pPr>
        <w:pStyle w:val="B1"/>
      </w:pPr>
      <w:r w:rsidRPr="00520DE9">
        <w:t>6.</w:t>
      </w:r>
      <w:r w:rsidRPr="00520DE9">
        <w:tab/>
        <w:t>PCF responds to SMF with Npcf_SMPolicyControl Response.</w:t>
      </w:r>
    </w:p>
    <w:p w14:paraId="17D9DAFD" w14:textId="47CD9E8A" w:rsidR="00520DE9" w:rsidRPr="00520DE9" w:rsidRDefault="00520DE9" w:rsidP="00520DE9">
      <w:pPr>
        <w:pStyle w:val="B1"/>
      </w:pPr>
      <w:r w:rsidRPr="00520DE9">
        <w:t>7.</w:t>
      </w:r>
      <w:r w:rsidRPr="00520DE9">
        <w:tab/>
        <w:t xml:space="preserve">SMF selects UPF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1BB2D1C9" w14:textId="77777777" w:rsidR="00520DE9" w:rsidRPr="00520DE9" w:rsidRDefault="00520DE9" w:rsidP="00520DE9">
      <w:pPr>
        <w:pStyle w:val="B1"/>
      </w:pPr>
      <w:r w:rsidRPr="00520DE9">
        <w:t>8.</w:t>
      </w:r>
      <w:r w:rsidRPr="00520DE9">
        <w:tab/>
        <w:t>SMF programs UPF(s) over N4 interface.</w:t>
      </w:r>
    </w:p>
    <w:p w14:paraId="3626D680" w14:textId="39D124E2" w:rsidR="00520DE9" w:rsidRPr="00520DE9" w:rsidRDefault="00520DE9" w:rsidP="00520DE9">
      <w:pPr>
        <w:pStyle w:val="B1"/>
        <w:ind w:firstLine="0"/>
      </w:pPr>
      <w:r w:rsidRPr="00520DE9">
        <w:t xml:space="preserve">SMF provisions the UPF-PSA (local and central)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0AFFB51C" w14:textId="77777777"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14:paraId="0ED3A707" w14:textId="3665A683" w:rsidR="00520DE9" w:rsidRPr="00520DE9" w:rsidRDefault="00520DE9" w:rsidP="00520DE9">
      <w:pPr>
        <w:pStyle w:val="B1"/>
      </w:pPr>
      <w:r w:rsidRPr="00520DE9">
        <w:t>9.</w:t>
      </w:r>
      <w:r w:rsidRPr="00520DE9">
        <w:tab/>
        <w:t xml:space="preserve">PDU session establishment is completed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68BB5F54" w14:textId="77777777" w:rsidR="00520DE9" w:rsidRPr="00520DE9" w:rsidRDefault="00520DE9" w:rsidP="00520DE9">
      <w:pPr>
        <w:pStyle w:val="B1"/>
      </w:pPr>
      <w:bookmarkStart w:id="1088" w:name="_Hlk38983638"/>
      <w:r w:rsidRPr="00520DE9">
        <w:t>10.</w:t>
      </w:r>
      <w:r w:rsidRPr="00520DE9">
        <w:tab/>
        <w:t>UE sends DNS Query as an application message over the established PDU session.</w:t>
      </w:r>
    </w:p>
    <w:p w14:paraId="774504A9" w14:textId="77777777" w:rsidR="00520DE9" w:rsidRPr="00520DE9" w:rsidRDefault="00520DE9" w:rsidP="00520DE9">
      <w:pPr>
        <w:pStyle w:val="B1"/>
        <w:ind w:firstLine="0"/>
      </w:pPr>
      <w:r w:rsidRPr="00520DE9">
        <w:lastRenderedPageBreak/>
        <w:t>If no rules are corresponding to DNS destination address, the message is forwarded to the central UPF-PSA. If there is a rule with destination address (e.g., DoH in private network), the ULCL forwards the request to the local UPF-PSA.</w:t>
      </w:r>
    </w:p>
    <w:p w14:paraId="2DD0BDDC" w14:textId="77777777" w:rsidR="00520DE9" w:rsidRPr="00520DE9" w:rsidRDefault="00520DE9" w:rsidP="00520DE9">
      <w:pPr>
        <w:pStyle w:val="B1"/>
        <w:ind w:firstLine="0"/>
      </w:pPr>
      <w:r w:rsidRPr="00520DE9">
        <w:t>For VPNs all application messages will be forwarded to the matched destination address.</w:t>
      </w:r>
    </w:p>
    <w:p w14:paraId="3C105B24" w14:textId="77777777" w:rsidR="00520DE9" w:rsidRPr="00520DE9" w:rsidRDefault="00520DE9" w:rsidP="00520DE9">
      <w:pPr>
        <w:pStyle w:val="B1"/>
        <w:ind w:firstLine="0"/>
      </w:pPr>
      <w:r w:rsidRPr="00520DE9">
        <w:t>No inspection of DNS message (query /response) is necessary and thus supports Do53 (classic), DoT and DoH.</w:t>
      </w:r>
    </w:p>
    <w:p w14:paraId="5A855316" w14:textId="77777777" w:rsidR="00520DE9" w:rsidRPr="00520DE9" w:rsidRDefault="00520DE9" w:rsidP="00520DE9">
      <w:pPr>
        <w:pStyle w:val="B1"/>
        <w:ind w:firstLine="0"/>
      </w:pPr>
      <w:r w:rsidRPr="00520DE9">
        <w:t>DNS response with A/AAA record srv-IP1 is received by UE.</w:t>
      </w:r>
    </w:p>
    <w:bookmarkEnd w:id="1088"/>
    <w:p w14:paraId="47D1591F" w14:textId="77777777"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14:paraId="4554C3D7" w14:textId="77777777"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14:paraId="5FE9F72E" w14:textId="77777777" w:rsidR="00520DE9" w:rsidRPr="00520DE9" w:rsidRDefault="00520DE9" w:rsidP="00520DE9">
      <w:pPr>
        <w:pStyle w:val="Heading4"/>
        <w:rPr>
          <w:lang w:val="en-US"/>
        </w:rPr>
      </w:pPr>
      <w:bookmarkStart w:id="1089" w:name="_Toc31616251"/>
      <w:bookmarkStart w:id="1090" w:name="_Toc31616327"/>
      <w:bookmarkStart w:id="1091" w:name="_Toc31616403"/>
      <w:bookmarkStart w:id="1092" w:name="_Toc43317276"/>
      <w:bookmarkStart w:id="1093" w:name="_Toc43374748"/>
      <w:bookmarkStart w:id="1094" w:name="_Toc43375209"/>
      <w:bookmarkStart w:id="1095" w:name="_Toc43801733"/>
      <w:bookmarkStart w:id="1096" w:name="_Toc43805999"/>
      <w:bookmarkStart w:id="1097" w:name="_Toc43806306"/>
      <w:bookmarkStart w:id="1098" w:name="_Toc50630601"/>
      <w:bookmarkStart w:id="1099" w:name="_Toc54943950"/>
      <w:r w:rsidRPr="00520DE9">
        <w:rPr>
          <w:lang w:val="en-US"/>
        </w:rPr>
        <w:t>6.5.2.6</w:t>
      </w:r>
      <w:r w:rsidRPr="00520DE9">
        <w:rPr>
          <w:lang w:val="en-US"/>
        </w:rPr>
        <w:tab/>
        <w:t>Flow Sequence Classic DNS and DoT</w:t>
      </w:r>
      <w:bookmarkEnd w:id="1089"/>
      <w:bookmarkEnd w:id="1090"/>
      <w:bookmarkEnd w:id="1091"/>
      <w:bookmarkEnd w:id="1092"/>
      <w:bookmarkEnd w:id="1093"/>
      <w:bookmarkEnd w:id="1094"/>
      <w:bookmarkEnd w:id="1095"/>
      <w:bookmarkEnd w:id="1096"/>
      <w:bookmarkEnd w:id="1097"/>
      <w:bookmarkEnd w:id="1098"/>
      <w:bookmarkEnd w:id="1099"/>
    </w:p>
    <w:p w14:paraId="2DBC8504" w14:textId="77777777"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bookmarkStart w:id="1100" w:name="_MON_1587198493"/>
    <w:bookmarkEnd w:id="1100"/>
    <w:p w14:paraId="207D900A" w14:textId="7A82225F" w:rsidR="00355D16" w:rsidRDefault="00355D16" w:rsidP="000260C7">
      <w:pPr>
        <w:pStyle w:val="TH"/>
      </w:pPr>
      <w:r>
        <w:object w:dxaOrig="9618" w:dyaOrig="6091" w14:anchorId="7181ED68">
          <v:shape id="_x0000_i1044" type="#_x0000_t75" style="width:480.5pt;height:303.05pt" o:ole="">
            <v:imagedata r:id="rId49" o:title=""/>
          </v:shape>
          <o:OLEObject Type="Embed" ProgID="Word.Picture.8" ShapeID="_x0000_i1044" DrawAspect="Content" ObjectID="_1665557940" r:id="rId50"/>
        </w:object>
      </w:r>
    </w:p>
    <w:p w14:paraId="3DD55EDA" w14:textId="6AD94F2C" w:rsidR="00520DE9" w:rsidRPr="00520DE9" w:rsidRDefault="00520DE9" w:rsidP="00520DE9">
      <w:pPr>
        <w:pStyle w:val="TF"/>
      </w:pPr>
      <w:r w:rsidRPr="00520DE9">
        <w:t>Figure 6.5.2.</w:t>
      </w:r>
      <w:r w:rsidR="00812E55">
        <w:t>6</w:t>
      </w:r>
      <w:r w:rsidRPr="00520DE9">
        <w:t>-1: DNS to resolve EAS address</w:t>
      </w:r>
    </w:p>
    <w:p w14:paraId="3DA4B261" w14:textId="22B05161"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4174B9">
        <w:rPr>
          <w:lang w:val="en-US"/>
        </w:rPr>
        <w:t>clause </w:t>
      </w:r>
      <w:r w:rsidRPr="00520DE9">
        <w:rPr>
          <w:lang w:val="en-US"/>
        </w:rPr>
        <w:t xml:space="preserve">6.5.2.1). Details of how the UE handles the request is in </w:t>
      </w:r>
      <w:r w:rsidR="004174B9">
        <w:rPr>
          <w:lang w:val="en-US"/>
        </w:rPr>
        <w:t>clause </w:t>
      </w:r>
      <w:r w:rsidRPr="00520DE9">
        <w:rPr>
          <w:lang w:val="en-US"/>
        </w:rPr>
        <w:t>6.5.2.2.</w:t>
      </w:r>
    </w:p>
    <w:p w14:paraId="725BFD44" w14:textId="5AF46C51"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4174B9">
        <w:rPr>
          <w:lang w:val="en-US"/>
        </w:rPr>
        <w:t>clause </w:t>
      </w:r>
      <w:r w:rsidRPr="00520DE9">
        <w:rPr>
          <w:lang w:val="en-US"/>
        </w:rPr>
        <w:t>6.5.2.3).</w:t>
      </w:r>
    </w:p>
    <w:p w14:paraId="4E10053A" w14:textId="77777777" w:rsidR="00520DE9" w:rsidRPr="00520DE9" w:rsidRDefault="00520DE9" w:rsidP="00520DE9">
      <w:pPr>
        <w:pStyle w:val="B1"/>
        <w:rPr>
          <w:lang w:val="en-US"/>
        </w:rPr>
      </w:pPr>
      <w:r w:rsidRPr="00520DE9">
        <w:rPr>
          <w:lang w:val="en-US"/>
        </w:rPr>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14:paraId="57A54EB9" w14:textId="7102D3A2" w:rsidR="00520DE9" w:rsidRPr="00520DE9" w:rsidRDefault="00520DE9" w:rsidP="00520DE9">
      <w:pPr>
        <w:pStyle w:val="B1"/>
        <w:rPr>
          <w:lang w:val="en-US"/>
        </w:rPr>
      </w:pPr>
      <w:r w:rsidRPr="00520DE9">
        <w:rPr>
          <w:lang w:val="en-US"/>
        </w:rPr>
        <w:tab/>
      </w:r>
      <w:r w:rsidR="000917F8">
        <w:rPr>
          <w:lang w:val="en-US"/>
        </w:rPr>
        <w:t xml:space="preserve">(in case of </w:t>
      </w:r>
      <w:r w:rsidR="000917F8" w:rsidRPr="00D95B0B">
        <w:rPr>
          <w:lang w:eastAsia="zh-CN"/>
        </w:rPr>
        <w:t>Distributed Anchors</w:t>
      </w:r>
      <w:r w:rsidR="000917F8">
        <w:rPr>
          <w:lang w:val="en-US"/>
        </w:rPr>
        <w:t xml:space="preserve"> or of usage of a local PSA) S</w:t>
      </w:r>
      <w:r w:rsidRPr="00520DE9">
        <w:rPr>
          <w:lang w:val="en-US"/>
        </w:rPr>
        <w:t xml:space="preserve">ource IP address of DNS query packet at UPF-PSA egress is representative of UE location /N6 interface and </w:t>
      </w:r>
      <w:r w:rsidR="000917F8">
        <w:rPr>
          <w:lang w:val="en-US"/>
        </w:rPr>
        <w:t xml:space="preserve">is </w:t>
      </w:r>
      <w:r w:rsidR="000917F8" w:rsidRPr="00520DE9">
        <w:rPr>
          <w:lang w:val="en-US"/>
        </w:rPr>
        <w:t>use</w:t>
      </w:r>
      <w:r w:rsidR="000917F8">
        <w:rPr>
          <w:lang w:val="en-US"/>
        </w:rPr>
        <w:t>d</w:t>
      </w:r>
      <w:r w:rsidR="000917F8" w:rsidRPr="00520DE9">
        <w:rPr>
          <w:lang w:val="en-US"/>
        </w:rPr>
        <w:t xml:space="preserve"> </w:t>
      </w:r>
      <w:r w:rsidRPr="00520DE9">
        <w:rPr>
          <w:lang w:val="en-US"/>
        </w:rPr>
        <w:t xml:space="preserve">to derive </w:t>
      </w:r>
      <w:r w:rsidR="000917F8">
        <w:rPr>
          <w:lang w:val="en-US"/>
        </w:rPr>
        <w:t>location appropriate</w:t>
      </w:r>
      <w:r w:rsidR="000917F8" w:rsidRPr="00520DE9" w:rsidDel="000917F8">
        <w:rPr>
          <w:lang w:val="en-US"/>
        </w:rPr>
        <w:t xml:space="preserve"> </w:t>
      </w:r>
      <w:r w:rsidRPr="00520DE9">
        <w:rPr>
          <w:lang w:val="en-US"/>
        </w:rPr>
        <w:t>A/AAAA records.</w:t>
      </w:r>
    </w:p>
    <w:p w14:paraId="7BC9E213" w14:textId="147DD422" w:rsidR="00520DE9" w:rsidRPr="00520DE9" w:rsidRDefault="00520DE9" w:rsidP="00520DE9">
      <w:pPr>
        <w:pStyle w:val="B1"/>
        <w:rPr>
          <w:lang w:val="en-US"/>
        </w:rPr>
      </w:pPr>
      <w:r w:rsidRPr="00520DE9">
        <w:rPr>
          <w:lang w:val="en-US"/>
        </w:rPr>
        <w:lastRenderedPageBreak/>
        <w:t>3.</w:t>
      </w:r>
      <w:r w:rsidRPr="00520DE9">
        <w:rPr>
          <w:lang w:val="en-US"/>
        </w:rPr>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520DE9" w:rsidRDefault="00520DE9" w:rsidP="00520DE9">
      <w:pPr>
        <w:pStyle w:val="Heading4"/>
        <w:rPr>
          <w:lang w:val="en-US"/>
        </w:rPr>
      </w:pPr>
      <w:bookmarkStart w:id="1101" w:name="_Toc31616252"/>
      <w:bookmarkStart w:id="1102" w:name="_Toc31616328"/>
      <w:bookmarkStart w:id="1103" w:name="_Toc31616404"/>
      <w:bookmarkStart w:id="1104" w:name="_Toc43317277"/>
      <w:bookmarkStart w:id="1105" w:name="_Toc43374749"/>
      <w:bookmarkStart w:id="1106" w:name="_Toc43375210"/>
      <w:bookmarkStart w:id="1107" w:name="_Toc43801734"/>
      <w:bookmarkStart w:id="1108" w:name="_Toc43806000"/>
      <w:bookmarkStart w:id="1109" w:name="_Toc43806307"/>
      <w:bookmarkStart w:id="1110" w:name="_Toc50630602"/>
      <w:bookmarkStart w:id="1111" w:name="_Toc54943951"/>
      <w:r w:rsidRPr="00520DE9">
        <w:rPr>
          <w:lang w:val="en-US"/>
        </w:rPr>
        <w:t>6.5.2.7</w:t>
      </w:r>
      <w:r w:rsidRPr="00520DE9">
        <w:rPr>
          <w:lang w:val="en-US"/>
        </w:rPr>
        <w:tab/>
        <w:t>Flow Sequence for DoH</w:t>
      </w:r>
      <w:bookmarkEnd w:id="1101"/>
      <w:bookmarkEnd w:id="1102"/>
      <w:bookmarkEnd w:id="1103"/>
      <w:bookmarkEnd w:id="1104"/>
      <w:bookmarkEnd w:id="1105"/>
      <w:bookmarkEnd w:id="1106"/>
      <w:bookmarkEnd w:id="1107"/>
      <w:bookmarkEnd w:id="1108"/>
      <w:bookmarkEnd w:id="1109"/>
      <w:bookmarkEnd w:id="1110"/>
      <w:bookmarkEnd w:id="1111"/>
    </w:p>
    <w:bookmarkStart w:id="1112" w:name="_MON_1661242254"/>
    <w:bookmarkEnd w:id="1112"/>
    <w:p w14:paraId="7153E5FE" w14:textId="2384AD3E" w:rsidR="00355D16" w:rsidRDefault="00355D16" w:rsidP="00355D16">
      <w:pPr>
        <w:pStyle w:val="TH"/>
      </w:pPr>
      <w:r>
        <w:object w:dxaOrig="9616" w:dyaOrig="6058" w14:anchorId="1A094976">
          <v:shape id="_x0000_i1045" type="#_x0000_t75" style="width:479.9pt;height:301.15pt" o:ole="">
            <v:imagedata r:id="rId51" o:title=""/>
          </v:shape>
          <o:OLEObject Type="Embed" ProgID="Word.Picture.8" ShapeID="_x0000_i1045" DrawAspect="Content" ObjectID="_1665557941" r:id="rId52"/>
        </w:object>
      </w:r>
    </w:p>
    <w:p w14:paraId="3A479212" w14:textId="3CBE8D91" w:rsidR="00520DE9" w:rsidRPr="00520DE9" w:rsidRDefault="00520DE9" w:rsidP="00520DE9">
      <w:pPr>
        <w:pStyle w:val="TF"/>
      </w:pPr>
      <w:r w:rsidRPr="00520DE9">
        <w:t>Figure 6.5.2.</w:t>
      </w:r>
      <w:r w:rsidR="00812E55">
        <w:t>7</w:t>
      </w:r>
      <w:r w:rsidRPr="00520DE9">
        <w:t>-1: DoH to resolve EAS address</w:t>
      </w:r>
    </w:p>
    <w:p w14:paraId="66BB8717" w14:textId="54F247C1" w:rsidR="00520DE9" w:rsidRPr="00520DE9" w:rsidRDefault="00520DE9" w:rsidP="00520DE9">
      <w:pPr>
        <w:pStyle w:val="B1"/>
        <w:rPr>
          <w:lang w:eastAsia="zh-CN"/>
        </w:rPr>
      </w:pPr>
      <w:bookmarkStart w:id="1113" w:name="_Hlk30501462"/>
      <w:bookmarkStart w:id="1114" w:name="_Toc22897111"/>
      <w:bookmarkStart w:id="1115" w:name="_Toc31192349"/>
      <w:bookmarkStart w:id="1116" w:name="_Toc31192509"/>
      <w:bookmarkStart w:id="1117"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4174B9">
        <w:rPr>
          <w:lang w:eastAsia="zh-CN"/>
        </w:rPr>
        <w:t>clause </w:t>
      </w:r>
      <w:r w:rsidRPr="00520DE9">
        <w:rPr>
          <w:lang w:eastAsia="zh-CN"/>
        </w:rPr>
        <w:t xml:space="preserve">6.5.2.1). Details of how the UE handles the request is in </w:t>
      </w:r>
      <w:r w:rsidR="004174B9">
        <w:rPr>
          <w:lang w:eastAsia="zh-CN"/>
        </w:rPr>
        <w:t>clause </w:t>
      </w:r>
      <w:r w:rsidRPr="00520DE9">
        <w:rPr>
          <w:lang w:eastAsia="zh-CN"/>
        </w:rPr>
        <w:t>6.5.2.2.</w:t>
      </w:r>
    </w:p>
    <w:p w14:paraId="433A734B" w14:textId="359FB98E" w:rsidR="00520DE9" w:rsidRPr="00520DE9" w:rsidRDefault="00520DE9" w:rsidP="00520DE9">
      <w:pPr>
        <w:pStyle w:val="B1"/>
        <w:rPr>
          <w:lang w:eastAsia="zh-CN"/>
        </w:rPr>
      </w:pPr>
      <w:r w:rsidRPr="00520DE9">
        <w:rPr>
          <w:lang w:eastAsia="zh-CN"/>
        </w:rPr>
        <w:tab/>
        <w:t xml:space="preserve">This request is sent over the established PDU user plane and over N6. DoH packet has topologically correct UE source address when DoH server gets it (see </w:t>
      </w:r>
      <w:r w:rsidR="004174B9">
        <w:rPr>
          <w:lang w:eastAsia="zh-CN"/>
        </w:rPr>
        <w:t>clause </w:t>
      </w:r>
      <w:r w:rsidRPr="00520DE9">
        <w:rPr>
          <w:lang w:eastAsia="zh-CN"/>
        </w:rPr>
        <w:t>6.5.2.3).</w:t>
      </w:r>
    </w:p>
    <w:p w14:paraId="3465DA57" w14:textId="77777777"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14:paraId="42760A21" w14:textId="6B110282" w:rsidR="00520DE9" w:rsidRPr="00520DE9" w:rsidRDefault="00520DE9" w:rsidP="00520DE9">
      <w:pPr>
        <w:pStyle w:val="B1"/>
        <w:rPr>
          <w:lang w:eastAsia="zh-CN"/>
        </w:rPr>
      </w:pPr>
      <w:r w:rsidRPr="00520DE9">
        <w:rPr>
          <w:lang w:eastAsia="zh-CN"/>
        </w:rPr>
        <w:tab/>
      </w:r>
      <w:r w:rsidR="000917F8">
        <w:rPr>
          <w:lang w:val="en-US"/>
        </w:rPr>
        <w:t xml:space="preserve">(in case of </w:t>
      </w:r>
      <w:r w:rsidR="000917F8" w:rsidRPr="00D95B0B">
        <w:rPr>
          <w:lang w:eastAsia="zh-CN"/>
        </w:rPr>
        <w:t>Distributed Anchors</w:t>
      </w:r>
      <w:r w:rsidR="000917F8">
        <w:rPr>
          <w:lang w:val="en-US"/>
        </w:rPr>
        <w:t xml:space="preserve"> or of usage of a local PSA) </w:t>
      </w:r>
      <w:r w:rsidR="000917F8">
        <w:rPr>
          <w:lang w:val="en-US" w:eastAsia="zh-CN"/>
        </w:rPr>
        <w:t>S</w:t>
      </w:r>
      <w:r w:rsidRPr="00520DE9">
        <w:rPr>
          <w:lang w:eastAsia="zh-CN"/>
        </w:rPr>
        <w:t xml:space="preserve">ource IP address of HTTPS packet at UPF-PSA egress is representative of UE location /N6 interface and </w:t>
      </w:r>
      <w:r w:rsidR="000917F8">
        <w:rPr>
          <w:lang w:eastAsia="zh-CN"/>
        </w:rPr>
        <w:t>is used</w:t>
      </w:r>
      <w:r w:rsidR="000917F8" w:rsidRPr="00520DE9">
        <w:rPr>
          <w:lang w:eastAsia="zh-CN"/>
        </w:rPr>
        <w:t xml:space="preserve"> </w:t>
      </w:r>
      <w:r w:rsidRPr="00520DE9">
        <w:rPr>
          <w:lang w:eastAsia="zh-CN"/>
        </w:rPr>
        <w:t xml:space="preserve">to derive the </w:t>
      </w:r>
      <w:r w:rsidR="000917F8">
        <w:rPr>
          <w:lang w:val="en-US" w:eastAsia="zh-CN"/>
        </w:rPr>
        <w:t xml:space="preserve">location appropriate </w:t>
      </w:r>
      <w:r w:rsidRPr="00520DE9">
        <w:rPr>
          <w:lang w:eastAsia="zh-CN"/>
        </w:rPr>
        <w:t>A/AAAA records.</w:t>
      </w:r>
    </w:p>
    <w:p w14:paraId="456F7B9D" w14:textId="60D33ED1"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520DE9" w:rsidRDefault="00520DE9" w:rsidP="00520DE9">
      <w:pPr>
        <w:pStyle w:val="B1"/>
        <w:rPr>
          <w:lang w:eastAsia="zh-CN"/>
        </w:rPr>
      </w:pPr>
      <w:r w:rsidRPr="00520DE9">
        <w:rPr>
          <w:lang w:eastAsia="zh-CN"/>
        </w:rPr>
        <w:tab/>
        <w:t>DoH server returns the results received from DNS to the UE.</w:t>
      </w:r>
    </w:p>
    <w:p w14:paraId="762F6835" w14:textId="77777777" w:rsidR="00520DE9" w:rsidRPr="00520DE9" w:rsidRDefault="00520DE9" w:rsidP="00520DE9">
      <w:pPr>
        <w:pStyle w:val="B1"/>
        <w:rPr>
          <w:lang w:eastAsia="zh-CN"/>
        </w:rPr>
      </w:pPr>
      <w:r w:rsidRPr="00520DE9">
        <w:rPr>
          <w:lang w:eastAsia="zh-CN"/>
        </w:rPr>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520DE9" w:rsidRDefault="00520DE9" w:rsidP="00520DE9">
      <w:pPr>
        <w:pStyle w:val="Heading3"/>
        <w:rPr>
          <w:lang w:eastAsia="zh-CN"/>
        </w:rPr>
      </w:pPr>
      <w:bookmarkStart w:id="1118" w:name="_Toc31616179"/>
      <w:bookmarkStart w:id="1119" w:name="_Toc31616253"/>
      <w:bookmarkStart w:id="1120" w:name="_Toc31616329"/>
      <w:bookmarkStart w:id="1121" w:name="_Toc31616405"/>
      <w:bookmarkStart w:id="1122" w:name="_Toc43317278"/>
      <w:bookmarkStart w:id="1123" w:name="_Toc43374750"/>
      <w:bookmarkStart w:id="1124" w:name="_Toc43375211"/>
      <w:bookmarkStart w:id="1125" w:name="_Toc43801735"/>
      <w:bookmarkStart w:id="1126" w:name="_Toc43806001"/>
      <w:bookmarkStart w:id="1127" w:name="_Toc43806308"/>
      <w:bookmarkStart w:id="1128" w:name="_Toc50466823"/>
      <w:bookmarkStart w:id="1129" w:name="_Toc50468167"/>
      <w:bookmarkStart w:id="1130" w:name="_Toc50468437"/>
      <w:bookmarkStart w:id="1131" w:name="_Toc50468708"/>
      <w:bookmarkStart w:id="1132" w:name="_Toc50630603"/>
      <w:bookmarkStart w:id="1133" w:name="_Toc54943952"/>
      <w:r w:rsidRPr="00520DE9">
        <w:rPr>
          <w:lang w:eastAsia="zh-CN"/>
        </w:rPr>
        <w:lastRenderedPageBreak/>
        <w:t>6.5.3</w:t>
      </w:r>
      <w:bookmarkEnd w:id="1113"/>
      <w:r w:rsidRPr="00520DE9">
        <w:rPr>
          <w:lang w:eastAsia="zh-CN"/>
        </w:rPr>
        <w:tab/>
      </w:r>
      <w:bookmarkEnd w:id="1114"/>
      <w:bookmarkEnd w:id="1115"/>
      <w:bookmarkEnd w:id="1116"/>
      <w:bookmarkEnd w:id="1117"/>
      <w:bookmarkEnd w:id="1118"/>
      <w:bookmarkEnd w:id="1119"/>
      <w:bookmarkEnd w:id="1120"/>
      <w:bookmarkEnd w:id="1121"/>
      <w:bookmarkEnd w:id="1122"/>
      <w:r w:rsidRPr="00520DE9">
        <w:t>Impacts on services, entities and interfaces</w:t>
      </w:r>
      <w:bookmarkEnd w:id="1123"/>
      <w:bookmarkEnd w:id="1124"/>
      <w:bookmarkEnd w:id="1125"/>
      <w:bookmarkEnd w:id="1126"/>
      <w:bookmarkEnd w:id="1127"/>
      <w:bookmarkEnd w:id="1128"/>
      <w:bookmarkEnd w:id="1129"/>
      <w:bookmarkEnd w:id="1130"/>
      <w:bookmarkEnd w:id="1131"/>
      <w:bookmarkEnd w:id="1132"/>
      <w:bookmarkEnd w:id="1133"/>
    </w:p>
    <w:p w14:paraId="6D9810AB" w14:textId="054011E0" w:rsidR="00520DE9" w:rsidRPr="00520DE9" w:rsidRDefault="00520DE9" w:rsidP="00520DE9">
      <w:r w:rsidRPr="00520DE9">
        <w:t xml:space="preserve">AF, NEF, UDR and PCF should support traffic influenced routing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 PCF should store the routes per DNAI and provide it SMF during the session establishment process.</w:t>
      </w:r>
    </w:p>
    <w:p w14:paraId="7DC4690D" w14:textId="77777777" w:rsidR="00520DE9" w:rsidRPr="00520DE9" w:rsidRDefault="00520DE9" w:rsidP="00520DE9">
      <w:r w:rsidRPr="00520DE9">
        <w:t>SMF and UPF-ULCL use existing Rel 16 procedures to install traffic filters using N4 interface.</w:t>
      </w:r>
    </w:p>
    <w:p w14:paraId="72FF1E84" w14:textId="77777777"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14:paraId="57D29547" w14:textId="77777777" w:rsidR="00520DE9" w:rsidRDefault="00520DE9" w:rsidP="00520DE9">
      <w:r w:rsidRPr="00520DE9">
        <w:t>The UE should be configured to use URSP procedures to setup the PDU session prior to sending a DNS query.</w:t>
      </w:r>
    </w:p>
    <w:p w14:paraId="44B5B6D5" w14:textId="77777777" w:rsidR="000917F8" w:rsidRPr="000917F8" w:rsidRDefault="000917F8" w:rsidP="00520DE9">
      <w:r>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Pr>
          <w:noProof/>
          <w:lang w:eastAsia="ko-KR"/>
        </w:rPr>
        <w:t xml:space="preserve">corresponding to application domain service provisioning for an application anycast address. Both, anycast and dynamic IP routing are widely deployed in CDN and application networks. </w:t>
      </w:r>
      <w:r>
        <w:t>Anycast application addresses and N6 routing have no other direct impact to 5GC procedures.</w:t>
      </w:r>
    </w:p>
    <w:p w14:paraId="0A33F4C1" w14:textId="77777777" w:rsidR="00520DE9" w:rsidRPr="00520DE9" w:rsidRDefault="00520DE9" w:rsidP="00520DE9">
      <w:pPr>
        <w:pStyle w:val="Heading2"/>
      </w:pPr>
      <w:bookmarkStart w:id="1134" w:name="_Toc31192350"/>
      <w:bookmarkStart w:id="1135" w:name="_Toc31192510"/>
      <w:bookmarkStart w:id="1136" w:name="_Toc31193001"/>
      <w:bookmarkStart w:id="1137" w:name="_Toc31616180"/>
      <w:bookmarkStart w:id="1138" w:name="_Toc31616254"/>
      <w:bookmarkStart w:id="1139" w:name="_Toc31616330"/>
      <w:bookmarkStart w:id="1140" w:name="_Toc31616406"/>
      <w:bookmarkStart w:id="1141" w:name="_Toc43317279"/>
      <w:bookmarkStart w:id="1142" w:name="_Toc43374751"/>
      <w:bookmarkStart w:id="1143" w:name="_Toc43375212"/>
      <w:bookmarkStart w:id="1144" w:name="_Toc43801736"/>
      <w:bookmarkStart w:id="1145" w:name="_Toc43806002"/>
      <w:bookmarkStart w:id="1146" w:name="_Toc43806309"/>
      <w:bookmarkStart w:id="1147" w:name="_Toc50466824"/>
      <w:bookmarkStart w:id="1148" w:name="_Toc50468168"/>
      <w:bookmarkStart w:id="1149" w:name="_Toc50468438"/>
      <w:bookmarkStart w:id="1150" w:name="_Toc50468709"/>
      <w:bookmarkStart w:id="1151" w:name="_Toc50630604"/>
      <w:bookmarkStart w:id="1152" w:name="_Toc54943953"/>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06414EC2" w14:textId="77777777" w:rsidR="00520DE9" w:rsidRPr="00520DE9" w:rsidRDefault="00520DE9" w:rsidP="00520DE9">
      <w:pPr>
        <w:pStyle w:val="Heading3"/>
      </w:pPr>
      <w:bookmarkStart w:id="1153" w:name="_Toc22214909"/>
      <w:bookmarkStart w:id="1154" w:name="_Toc31192351"/>
      <w:bookmarkStart w:id="1155" w:name="_Toc31192511"/>
      <w:bookmarkStart w:id="1156" w:name="_Toc31193002"/>
      <w:bookmarkStart w:id="1157" w:name="_Toc31616181"/>
      <w:bookmarkStart w:id="1158" w:name="_Toc31616255"/>
      <w:bookmarkStart w:id="1159" w:name="_Toc31616331"/>
      <w:bookmarkStart w:id="1160" w:name="_Toc31616407"/>
      <w:bookmarkStart w:id="1161" w:name="_Toc43317280"/>
      <w:bookmarkStart w:id="1162" w:name="_Toc43374752"/>
      <w:bookmarkStart w:id="1163" w:name="_Toc43375213"/>
      <w:bookmarkStart w:id="1164" w:name="_Toc43801737"/>
      <w:bookmarkStart w:id="1165" w:name="_Toc43806003"/>
      <w:bookmarkStart w:id="1166" w:name="_Toc43806310"/>
      <w:bookmarkStart w:id="1167" w:name="_Toc50466825"/>
      <w:bookmarkStart w:id="1168" w:name="_Toc50468169"/>
      <w:bookmarkStart w:id="1169" w:name="_Toc50468439"/>
      <w:bookmarkStart w:id="1170" w:name="_Toc50468710"/>
      <w:bookmarkStart w:id="1171" w:name="_Toc50630605"/>
      <w:bookmarkStart w:id="1172" w:name="_Toc54943954"/>
      <w:r w:rsidRPr="00520DE9">
        <w:t>6.6.1</w:t>
      </w:r>
      <w:r w:rsidRPr="00520DE9">
        <w:rPr>
          <w:rFonts w:hint="eastAsia"/>
        </w:rPr>
        <w:tab/>
        <w:t>Description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12771643" w14:textId="77777777" w:rsidR="00520DE9" w:rsidRPr="00520DE9" w:rsidRDefault="00520DE9" w:rsidP="00520DE9">
      <w:r w:rsidRPr="00520DE9">
        <w:t>This solution addresses the key issue#1: Discovery of EAS, by reusing the DNS mechanism without additional impacts on UE.</w:t>
      </w:r>
    </w:p>
    <w:p w14:paraId="7D9DBB23" w14:textId="77777777" w:rsidR="00520DE9" w:rsidRPr="00520DE9" w:rsidRDefault="00520DE9" w:rsidP="00520DE9">
      <w:r w:rsidRPr="00520DE9">
        <w:t>This solution is compatible with the two deployment options of DNS servers as shown in Figure 6.6.1-1:</w:t>
      </w:r>
    </w:p>
    <w:p w14:paraId="272133C3" w14:textId="77777777"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14:paraId="3FCB9808" w14:textId="77777777"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520DE9" w:rsidRDefault="00520DE9" w:rsidP="00520DE9">
      <w:pPr>
        <w:pStyle w:val="B1"/>
      </w:pPr>
      <w:r w:rsidRPr="00520DE9">
        <w:t>-</w:t>
      </w:r>
      <w:r w:rsidRPr="00520DE9">
        <w:tab/>
        <w:t>The DNS servers can be locally deployed within edge hosting environment and responsible for resolving the FQDN received from UE into the IP address of an EAS within the Local DN.</w:t>
      </w:r>
    </w:p>
    <w:p w14:paraId="51EA92E5" w14:textId="389096E1"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w:t>
      </w:r>
      <w:r w:rsidR="007B6387">
        <w:rPr>
          <w:rFonts w:eastAsia="宋体"/>
          <w:lang w:eastAsia="zh-CN"/>
        </w:rPr>
        <w:t>/</w:t>
      </w:r>
      <w:r w:rsidR="007B6387">
        <w:t>BP</w:t>
      </w:r>
      <w:r w:rsidRPr="00520DE9">
        <w:t xml:space="preserve">) and </w:t>
      </w:r>
      <w:r w:rsidR="00252BF9">
        <w:t>"</w:t>
      </w:r>
      <w:r w:rsidRPr="00520DE9">
        <w:t>Session Breakout</w:t>
      </w:r>
      <w:r w:rsidR="00252BF9">
        <w:t>"</w:t>
      </w:r>
      <w:r w:rsidRPr="00520DE9">
        <w:t xml:space="preserve"> PDU session(by inserting ULCL</w:t>
      </w:r>
      <w:r w:rsidR="007B6387">
        <w:rPr>
          <w:rFonts w:eastAsia="宋体"/>
          <w:lang w:eastAsia="zh-CN"/>
        </w:rPr>
        <w:t>/</w:t>
      </w:r>
      <w:r w:rsidR="007B6387">
        <w:t>BP</w:t>
      </w:r>
      <w:r w:rsidRPr="00520DE9">
        <w:t>). If UE has multiple PDU sessions, the solution applies for each of the PDU sessions.</w:t>
      </w:r>
    </w:p>
    <w:p w14:paraId="2950307D" w14:textId="69BD25CE" w:rsidR="00770EF6" w:rsidRDefault="00770EF6" w:rsidP="00770EF6">
      <w:pPr>
        <w:pStyle w:val="TH"/>
      </w:pPr>
      <w:r>
        <w:object w:dxaOrig="6379" w:dyaOrig="4675" w14:anchorId="506E0F5D">
          <v:shape id="_x0000_i1046" type="#_x0000_t75" style="width:318.7pt;height:232.9pt" o:ole="">
            <v:imagedata r:id="rId53" o:title=""/>
          </v:shape>
          <o:OLEObject Type="Embed" ProgID="Word.Picture.8" ShapeID="_x0000_i1046" DrawAspect="Content" ObjectID="_1665557942" r:id="rId54"/>
        </w:object>
      </w:r>
    </w:p>
    <w:p w14:paraId="6B4F5119" w14:textId="64F6E1F1"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14:paraId="5CE70F5C" w14:textId="77777777" w:rsidR="00520DE9" w:rsidRPr="00520DE9" w:rsidRDefault="00520DE9" w:rsidP="00520DE9">
      <w:pPr>
        <w:rPr>
          <w:rFonts w:eastAsia="宋体"/>
          <w:lang w:eastAsia="zh-CN"/>
        </w:rPr>
      </w:pPr>
      <w:r w:rsidRPr="00520DE9">
        <w:rPr>
          <w:rFonts w:eastAsia="宋体"/>
          <w:lang w:eastAsia="zh-CN"/>
        </w:rPr>
        <w:t>To resolve the requested FQDN into the IP address of an EAS optimized to current UE location, the 5GC should either provide information on UE</w:t>
      </w:r>
      <w:r w:rsidR="00252BF9">
        <w:rPr>
          <w:rFonts w:eastAsia="宋体"/>
          <w:lang w:eastAsia="zh-CN"/>
        </w:rPr>
        <w:t>'</w:t>
      </w:r>
      <w:r w:rsidRPr="00520DE9">
        <w:rPr>
          <w:rFonts w:eastAsia="宋体"/>
          <w:lang w:eastAsia="zh-CN"/>
        </w:rPr>
        <w:t>s location as specified by RFC 7871 [7] to the centralized DNS server or select an appropriate localized DNS server to resolve the DNS query locally.</w:t>
      </w:r>
    </w:p>
    <w:p w14:paraId="27453030" w14:textId="77777777" w:rsidR="00520DE9" w:rsidRPr="00520DE9" w:rsidRDefault="00520DE9" w:rsidP="00520DE9">
      <w:pPr>
        <w:rPr>
          <w:rFonts w:eastAsia="宋体"/>
          <w:lang w:eastAsia="zh-CN"/>
        </w:rPr>
      </w:pPr>
      <w:r w:rsidRPr="00520DE9">
        <w:rPr>
          <w:rFonts w:eastAsia="宋体"/>
          <w:lang w:eastAsia="zh-CN"/>
        </w:rPr>
        <w:t xml:space="preserve">The solution uses the SMF as a DNS forwarder. For this purpose the SMF </w:t>
      </w:r>
      <w:r w:rsidRPr="00520DE9">
        <w:rPr>
          <w:lang w:eastAsia="zh-CN"/>
        </w:rPr>
        <w:t>for PDU session with only remote PSA</w:t>
      </w:r>
      <w:r w:rsidRPr="00520DE9">
        <w:rPr>
          <w:rFonts w:eastAsia="宋体"/>
          <w:lang w:eastAsia="zh-CN"/>
        </w:rPr>
        <w:t xml:space="preserve"> needs to receive all DNS requests from the UE(s) and then to forward them (to a DNS Server/Resolver).</w:t>
      </w:r>
    </w:p>
    <w:p w14:paraId="24566D44" w14:textId="77777777" w:rsidR="00520DE9" w:rsidRPr="00520DE9" w:rsidRDefault="00520DE9" w:rsidP="00520DE9">
      <w:pPr>
        <w:rPr>
          <w:rFonts w:eastAsia="宋体"/>
          <w:lang w:eastAsia="zh-CN"/>
        </w:rPr>
      </w:pPr>
      <w:r w:rsidRPr="00520DE9">
        <w:rPr>
          <w:rFonts w:eastAsia="宋体"/>
          <w:lang w:eastAsia="zh-CN"/>
        </w:rPr>
        <w:t>The SMF controls the UPF(s) via existing N4 procedures to receive over N4 all DNS requests from the UE(s).</w:t>
      </w:r>
    </w:p>
    <w:p w14:paraId="22AA9CA7" w14:textId="77777777" w:rsidR="00520DE9" w:rsidRPr="00520DE9" w:rsidRDefault="00520DE9" w:rsidP="00520DE9">
      <w:pPr>
        <w:rPr>
          <w:rFonts w:eastAsia="宋体"/>
          <w:lang w:eastAsia="zh-CN"/>
        </w:rPr>
      </w:pPr>
      <w:r w:rsidRPr="00520DE9">
        <w:rPr>
          <w:rFonts w:eastAsia="宋体"/>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mapping relationship between the DNAI and the IP address accessing to edge computing platform for N6 (e.g., the subnet after NAT).</w:t>
      </w:r>
    </w:p>
    <w:p w14:paraId="22F386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address of localized DNS server serving each DNAI.</w:t>
      </w:r>
    </w:p>
    <w:p w14:paraId="736B32A8" w14:textId="77777777" w:rsidR="00520DE9" w:rsidRPr="00520DE9" w:rsidRDefault="00520DE9" w:rsidP="00520DE9">
      <w:pPr>
        <w:rPr>
          <w:rFonts w:eastAsia="宋体"/>
          <w:lang w:eastAsia="zh-CN"/>
        </w:rPr>
      </w:pPr>
      <w:r w:rsidRPr="00520DE9">
        <w:rPr>
          <w:rFonts w:eastAsia="宋体"/>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520DE9" w:rsidRDefault="00520DE9" w:rsidP="00520DE9">
      <w:pPr>
        <w:pStyle w:val="B1"/>
        <w:rPr>
          <w:lang w:eastAsia="ko-KR"/>
        </w:rPr>
      </w:pPr>
      <w:r w:rsidRPr="00520DE9">
        <w:rPr>
          <w:rFonts w:eastAsia="宋体"/>
          <w:lang w:eastAsia="zh-CN"/>
        </w:rPr>
        <w:t>-</w:t>
      </w:r>
      <w:r w:rsidRPr="00520DE9">
        <w:rPr>
          <w:rFonts w:eastAsia="宋体"/>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w:t>
      </w:r>
      <w:r w:rsidR="007B6387">
        <w:rPr>
          <w:rFonts w:eastAsia="宋体"/>
          <w:lang w:eastAsia="zh-CN"/>
        </w:rPr>
        <w:t>/</w:t>
      </w:r>
      <w:r w:rsidR="007B6387">
        <w:t>BP</w:t>
      </w:r>
      <w:r w:rsidRPr="00520DE9">
        <w:rPr>
          <w:lang w:eastAsia="ko-KR"/>
        </w:rPr>
        <w:t xml:space="preserve"> and a new PDU Session Anchor</w:t>
      </w:r>
      <w:r w:rsidR="007B6387">
        <w:rPr>
          <w:lang w:eastAsia="ko-KR"/>
        </w:rPr>
        <w:t xml:space="preserve"> (</w:t>
      </w:r>
      <w:r w:rsidR="007B6387">
        <w:rPr>
          <w:rFonts w:eastAsia="宋体"/>
          <w:lang w:eastAsia="zh-CN"/>
        </w:rPr>
        <w:t>local PSA</w:t>
      </w:r>
      <w:r w:rsidR="007B6387">
        <w:rPr>
          <w:lang w:eastAsia="ko-KR"/>
        </w:rPr>
        <w:t>)</w:t>
      </w:r>
      <w:r w:rsidRPr="00520DE9">
        <w:rPr>
          <w:lang w:eastAsia="ko-KR"/>
        </w:rPr>
        <w:t xml:space="preserve"> for this PDU session based on the IP address</w:t>
      </w:r>
      <w:r w:rsidR="007B6387">
        <w:rPr>
          <w:lang w:eastAsia="ko-KR"/>
        </w:rPr>
        <w:t xml:space="preserve"> and/or FQDN</w:t>
      </w:r>
      <w:r w:rsidRPr="00520DE9">
        <w:rPr>
          <w:lang w:eastAsia="ko-KR"/>
        </w:rPr>
        <w:t xml:space="preserve"> of the EAS included in the DNS response.</w:t>
      </w:r>
    </w:p>
    <w:p w14:paraId="24874462" w14:textId="0831EE9E" w:rsidR="007B6387" w:rsidRDefault="00520DE9" w:rsidP="00520DE9">
      <w:pPr>
        <w:pStyle w:val="B1"/>
        <w:rPr>
          <w:rFonts w:eastAsia="宋体"/>
          <w:lang w:eastAsia="zh-CN"/>
        </w:rPr>
      </w:pPr>
      <w:r w:rsidRPr="00520DE9">
        <w:rPr>
          <w:lang w:eastAsia="ko-KR"/>
        </w:rPr>
        <w:t>-</w:t>
      </w:r>
      <w:r w:rsidRPr="00520DE9">
        <w:rPr>
          <w:lang w:eastAsia="ko-KR"/>
        </w:rPr>
        <w:tab/>
      </w:r>
      <w:r w:rsidRPr="00520DE9">
        <w:rPr>
          <w:rFonts w:eastAsia="宋体"/>
          <w:lang w:eastAsia="zh-CN"/>
        </w:rPr>
        <w:t>Based on local policy the SMF may configure filter rules on the ULCL (e.g. the destination of IP address</w:t>
      </w:r>
      <w:r w:rsidRPr="00520DE9">
        <w:t>, destination port number</w:t>
      </w:r>
      <w:r w:rsidRPr="00520DE9">
        <w:rPr>
          <w:rFonts w:eastAsia="宋体"/>
          <w:lang w:eastAsia="zh-CN"/>
        </w:rPr>
        <w:t xml:space="preserve"> and optional FQDNs)</w:t>
      </w:r>
      <w:r w:rsidR="007B6387">
        <w:rPr>
          <w:rFonts w:eastAsia="宋体"/>
          <w:lang w:eastAsia="zh-CN"/>
        </w:rPr>
        <w:t xml:space="preserve"> or the BP (e.g. the </w:t>
      </w:r>
      <w:r w:rsidR="007B6387">
        <w:t xml:space="preserve">new IP prefix @ </w:t>
      </w:r>
      <w:r w:rsidR="007B6387">
        <w:rPr>
          <w:rFonts w:eastAsia="宋体"/>
          <w:lang w:eastAsia="zh-CN"/>
        </w:rPr>
        <w:t>local PSA and optional FQDNs)</w:t>
      </w:r>
      <w:r w:rsidRPr="00520DE9">
        <w:rPr>
          <w:rFonts w:eastAsia="宋体"/>
          <w:lang w:eastAsia="zh-CN"/>
        </w:rPr>
        <w:t xml:space="preserve"> in order to route the subsequent DNS queries from UE to local PSA</w:t>
      </w:r>
      <w:r w:rsidRPr="00520DE9">
        <w:rPr>
          <w:rFonts w:eastAsia="宋体" w:hint="eastAsia"/>
          <w:lang w:eastAsia="zh-CN"/>
        </w:rPr>
        <w:t>.</w:t>
      </w:r>
    </w:p>
    <w:p w14:paraId="2CEBF763" w14:textId="121349B0"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 xml:space="preserve">In the case of IPv6 multi-homing, the SMF notifies the UE of the availability of the new IP prefix @ </w:t>
      </w:r>
      <w:r w:rsidR="005D5265">
        <w:rPr>
          <w:rFonts w:eastAsia="宋体"/>
        </w:rPr>
        <w:t>PSA2</w:t>
      </w:r>
      <w:r w:rsidRPr="007B6387">
        <w:rPr>
          <w:rFonts w:eastAsia="宋体"/>
        </w:rPr>
        <w:t xml:space="preserve"> using an IPv6 Router Advertisement message (RFC 4861 [</w:t>
      </w:r>
      <w:r>
        <w:rPr>
          <w:rFonts w:eastAsia="宋体"/>
        </w:rPr>
        <w:t>32</w:t>
      </w:r>
      <w:r w:rsidRPr="007B6387">
        <w:rPr>
          <w:rFonts w:eastAsia="宋体"/>
        </w:rPr>
        <w:t>]). Optionally, in this RA message, the SMF may notify UE the new address of DNS server (RFC 8106 [</w:t>
      </w:r>
      <w:r>
        <w:rPr>
          <w:rFonts w:eastAsia="宋体"/>
        </w:rPr>
        <w:t>33</w:t>
      </w:r>
      <w:r w:rsidRPr="007B6387">
        <w:rPr>
          <w:rFonts w:eastAsia="宋体"/>
        </w:rPr>
        <w:t xml:space="preserve">]) and indicate the UE to contact with DHCP server to get the </w:t>
      </w:r>
      <w:r w:rsidRPr="007B6387">
        <w:rPr>
          <w:rFonts w:eastAsia="宋体"/>
          <w:lang w:val="en-US"/>
        </w:rPr>
        <w:t>DNS-related configuration information</w:t>
      </w:r>
      <w:r w:rsidRPr="007B6387">
        <w:rPr>
          <w:rFonts w:eastAsia="宋体"/>
        </w:rPr>
        <w:t xml:space="preserve"> (RFC 4861 [</w:t>
      </w:r>
      <w:r>
        <w:rPr>
          <w:rFonts w:eastAsia="宋体"/>
        </w:rPr>
        <w:t>32</w:t>
      </w:r>
      <w:r w:rsidRPr="007B6387">
        <w:rPr>
          <w:rFonts w:eastAsia="宋体"/>
        </w:rPr>
        <w:t>]), which is used to select DNS server for a target FQDN (RFC 6731[26]).</w:t>
      </w:r>
    </w:p>
    <w:p w14:paraId="737E5EAA" w14:textId="13FDAB6C"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 xml:space="preserve">Also, the SMF sends IPv6 multi-homed routing rule </w:t>
      </w:r>
      <w:r w:rsidRPr="007B6387">
        <w:rPr>
          <w:rFonts w:eastAsia="宋体"/>
          <w:lang w:eastAsia="zh-CN"/>
        </w:rPr>
        <w:t xml:space="preserve">along with the IPv6 prefix </w:t>
      </w:r>
      <w:r w:rsidRPr="007B6387">
        <w:rPr>
          <w:rFonts w:eastAsia="宋体"/>
        </w:rPr>
        <w:t xml:space="preserve">to the UE to influence the selection of the source Prefix for </w:t>
      </w:r>
      <w:r w:rsidRPr="007B6387">
        <w:rPr>
          <w:rFonts w:eastAsia="宋体"/>
          <w:lang w:eastAsia="zh-CN"/>
        </w:rPr>
        <w:t>the subsequent DNS queries</w:t>
      </w:r>
      <w:r w:rsidRPr="007B6387">
        <w:rPr>
          <w:rFonts w:eastAsia="宋体"/>
        </w:rPr>
        <w:t>(RFC 4191 [29])</w:t>
      </w:r>
      <w:r w:rsidRPr="007B6387">
        <w:rPr>
          <w:rFonts w:eastAsia="宋体"/>
          <w:lang w:eastAsia="zh-CN"/>
        </w:rPr>
        <w:t xml:space="preserve"> as described in </w:t>
      </w:r>
      <w:r w:rsidR="004174B9" w:rsidRPr="007B6387">
        <w:rPr>
          <w:rFonts w:eastAsia="宋体"/>
        </w:rPr>
        <w:t>TS</w:t>
      </w:r>
      <w:r w:rsidR="004174B9">
        <w:rPr>
          <w:rFonts w:eastAsia="宋体"/>
        </w:rPr>
        <w:t> </w:t>
      </w:r>
      <w:r w:rsidR="004174B9" w:rsidRPr="007B6387">
        <w:rPr>
          <w:rFonts w:eastAsia="宋体"/>
        </w:rPr>
        <w:t>23.501</w:t>
      </w:r>
      <w:r w:rsidR="004174B9">
        <w:rPr>
          <w:rFonts w:eastAsia="宋体"/>
        </w:rPr>
        <w:t> </w:t>
      </w:r>
      <w:r w:rsidR="004174B9" w:rsidRPr="007B6387">
        <w:rPr>
          <w:rFonts w:eastAsia="宋体"/>
        </w:rPr>
        <w:t>[</w:t>
      </w:r>
      <w:r w:rsidRPr="007B6387">
        <w:rPr>
          <w:rFonts w:eastAsia="宋体"/>
        </w:rPr>
        <w:t>2]</w:t>
      </w:r>
      <w:r w:rsidRPr="007B6387">
        <w:rPr>
          <w:rFonts w:eastAsia="宋体"/>
          <w:lang w:eastAsia="zh-CN"/>
        </w:rPr>
        <w:t xml:space="preserve"> </w:t>
      </w:r>
      <w:r w:rsidR="004174B9">
        <w:rPr>
          <w:rFonts w:eastAsia="宋体"/>
          <w:lang w:eastAsia="zh-CN"/>
        </w:rPr>
        <w:t>clause </w:t>
      </w:r>
      <w:r w:rsidRPr="007B6387">
        <w:rPr>
          <w:rFonts w:eastAsia="宋体"/>
          <w:lang w:eastAsia="zh-CN"/>
        </w:rPr>
        <w:t>5.8.2.2.2</w:t>
      </w:r>
      <w:r w:rsidRPr="007B6387">
        <w:rPr>
          <w:rFonts w:eastAsia="宋体"/>
        </w:rPr>
        <w:t xml:space="preserve">. </w:t>
      </w:r>
      <w:r w:rsidRPr="007B6387">
        <w:rPr>
          <w:rFonts w:eastAsia="宋体"/>
          <w:lang w:eastAsia="zh-CN"/>
        </w:rPr>
        <w:t>The SMF may re-configure the UE for the Source IP prefix @ PSA1.</w:t>
      </w:r>
    </w:p>
    <w:p w14:paraId="3429655F" w14:textId="74B0A96F" w:rsid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 xml:space="preserve">If DNS query </w:t>
      </w:r>
      <w:r w:rsidR="007B6387">
        <w:rPr>
          <w:lang w:eastAsia="ko-KR"/>
        </w:rPr>
        <w:t xml:space="preserve">whose destination address is the address of the centralized DNS server </w:t>
      </w:r>
      <w:r w:rsidRPr="00520DE9">
        <w:rPr>
          <w:rFonts w:eastAsia="宋体"/>
          <w:lang w:eastAsia="zh-CN"/>
        </w:rPr>
        <w:t xml:space="preserve">is received from ULCL, the local PSA, </w:t>
      </w:r>
      <w:r w:rsidR="007B6387">
        <w:rPr>
          <w:lang w:eastAsia="ko-KR"/>
        </w:rPr>
        <w:t>reroutes the DNS query to the localized DNS server based on the N6 routing rule configured by SMF</w:t>
      </w:r>
      <w:r w:rsidRPr="00520DE9">
        <w:rPr>
          <w:rFonts w:eastAsia="宋体"/>
          <w:lang w:eastAsia="zh-CN"/>
        </w:rPr>
        <w:t>.</w:t>
      </w:r>
    </w:p>
    <w:p w14:paraId="2496D164" w14:textId="668518E3" w:rsidR="007B6387" w:rsidRPr="007B6387" w:rsidRDefault="007B6387" w:rsidP="00520DE9">
      <w:pPr>
        <w:pStyle w:val="B1"/>
        <w:rPr>
          <w:rFonts w:eastAsia="宋体"/>
          <w:lang w:eastAsia="zh-CN"/>
        </w:rPr>
      </w:pPr>
      <w:r>
        <w:rPr>
          <w:rFonts w:eastAsia="宋体"/>
          <w:lang w:eastAsia="zh-CN"/>
        </w:rPr>
        <w:t>-</w:t>
      </w:r>
      <w:r>
        <w:rPr>
          <w:rFonts w:eastAsia="宋体"/>
          <w:lang w:eastAsia="zh-CN"/>
        </w:rPr>
        <w:tab/>
        <w:t xml:space="preserve">If DNS query is received from BP, the local PSA </w:t>
      </w:r>
      <w:r>
        <w:rPr>
          <w:lang w:eastAsia="ko-KR"/>
        </w:rPr>
        <w:t>forwards the DNS query to the corresponding DNS server based on the destination address.</w:t>
      </w:r>
    </w:p>
    <w:p w14:paraId="3322C28E" w14:textId="76F767D0" w:rsidR="00520DE9" w:rsidRPr="00770EF6" w:rsidRDefault="00520DE9" w:rsidP="00520DE9">
      <w:pPr>
        <w:pStyle w:val="NO"/>
      </w:pPr>
      <w:r w:rsidRPr="00770EF6">
        <w:t>NOTE</w:t>
      </w:r>
      <w:r w:rsidR="00770EF6">
        <w:t> </w:t>
      </w:r>
      <w:r w:rsidRPr="00770EF6">
        <w:t>1:</w:t>
      </w:r>
      <w:r w:rsidRPr="00770EF6">
        <w:tab/>
        <w:t>The localized DNS server may be part of Edge Hosting Environment.</w:t>
      </w:r>
    </w:p>
    <w:p w14:paraId="578EA1A5" w14:textId="1AF58513" w:rsidR="00520DE9" w:rsidRPr="00770EF6" w:rsidRDefault="00520DE9" w:rsidP="00520DE9">
      <w:pPr>
        <w:pStyle w:val="NO"/>
      </w:pPr>
      <w:r w:rsidRPr="00770EF6">
        <w:t>NOTE</w:t>
      </w:r>
      <w:r w:rsidR="00770EF6">
        <w:t> </w:t>
      </w:r>
      <w:r w:rsidRPr="00770EF6">
        <w:t>2:</w:t>
      </w:r>
      <w:r w:rsidRPr="00770EF6">
        <w:tab/>
        <w:t>The address of centralized DNS server and localized DNS server may be anycast address.</w:t>
      </w:r>
    </w:p>
    <w:p w14:paraId="15DC0B8A" w14:textId="77777777" w:rsidR="00520DE9" w:rsidRPr="00520DE9" w:rsidRDefault="00520DE9" w:rsidP="00520DE9">
      <w:pPr>
        <w:pStyle w:val="Heading3"/>
      </w:pPr>
      <w:bookmarkStart w:id="1173" w:name="_Toc22214910"/>
      <w:bookmarkStart w:id="1174" w:name="_Toc31192352"/>
      <w:bookmarkStart w:id="1175" w:name="_Toc31192512"/>
      <w:bookmarkStart w:id="1176" w:name="_Toc31193003"/>
      <w:bookmarkStart w:id="1177" w:name="_Toc31616182"/>
      <w:bookmarkStart w:id="1178" w:name="_Toc31616256"/>
      <w:bookmarkStart w:id="1179" w:name="_Toc31616332"/>
      <w:bookmarkStart w:id="1180" w:name="_Toc31616408"/>
      <w:bookmarkStart w:id="1181" w:name="_Toc43317281"/>
      <w:bookmarkStart w:id="1182" w:name="_Toc43374753"/>
      <w:bookmarkStart w:id="1183" w:name="_Toc43375214"/>
      <w:bookmarkStart w:id="1184" w:name="_Toc43801738"/>
      <w:bookmarkStart w:id="1185" w:name="_Toc43806004"/>
      <w:bookmarkStart w:id="1186" w:name="_Toc43806311"/>
      <w:bookmarkStart w:id="1187" w:name="_Toc50466826"/>
      <w:bookmarkStart w:id="1188" w:name="_Toc50468170"/>
      <w:bookmarkStart w:id="1189" w:name="_Toc50468440"/>
      <w:bookmarkStart w:id="1190" w:name="_Toc50468711"/>
      <w:bookmarkStart w:id="1191" w:name="_Toc50630606"/>
      <w:bookmarkStart w:id="1192" w:name="_Toc54943955"/>
      <w:r w:rsidRPr="00520DE9">
        <w:t>6.6.2</w:t>
      </w:r>
      <w:r w:rsidRPr="00520DE9">
        <w:tab/>
        <w:t>Procedures</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35B36362" w14:textId="77777777" w:rsidR="00520DE9" w:rsidRPr="00520DE9" w:rsidRDefault="00520DE9" w:rsidP="00520DE9">
      <w:pPr>
        <w:rPr>
          <w:rFonts w:eastAsia="MS Mincho"/>
        </w:rPr>
      </w:pPr>
      <w:r w:rsidRPr="00520DE9">
        <w:rPr>
          <w:rFonts w:eastAsia="MS Mincho"/>
        </w:rPr>
        <w:t>The discovery of EAS based on DNS mechanism can be described in the Figure 6.6.2-1.</w:t>
      </w:r>
    </w:p>
    <w:bookmarkStart w:id="1193" w:name="_MON_1661237281"/>
    <w:bookmarkEnd w:id="1193"/>
    <w:p w14:paraId="36769704" w14:textId="6948EBD5" w:rsidR="00770EF6" w:rsidRDefault="00770EF6" w:rsidP="00770EF6">
      <w:pPr>
        <w:pStyle w:val="TH"/>
      </w:pPr>
      <w:r>
        <w:object w:dxaOrig="10206" w:dyaOrig="8361" w14:anchorId="32F32F9E">
          <v:shape id="_x0000_i1047" type="#_x0000_t75" style="width:480.2pt;height:416.35pt" o:ole="">
            <v:imagedata r:id="rId55" o:title=""/>
          </v:shape>
          <o:OLEObject Type="Embed" ProgID="Word.Picture.8" ShapeID="_x0000_i1047" DrawAspect="Content" ObjectID="_1665557943" r:id="rId56"/>
        </w:object>
      </w:r>
    </w:p>
    <w:p w14:paraId="7E8FE14F" w14:textId="77777777"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14:paraId="70C39626" w14:textId="77777777"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520DE9" w:rsidRDefault="00520DE9" w:rsidP="00520DE9">
      <w:pPr>
        <w:pStyle w:val="B1"/>
        <w:rPr>
          <w:lang w:eastAsia="ko-KR"/>
        </w:rPr>
      </w:pPr>
      <w:r w:rsidRPr="00520DE9">
        <w:rPr>
          <w:lang w:eastAsia="ko-KR"/>
        </w:rPr>
        <w:tab/>
        <w:t>The SMF may also be configured with the following information:</w:t>
      </w:r>
    </w:p>
    <w:p w14:paraId="0C3180EA" w14:textId="77777777"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520DE9" w:rsidRDefault="00520DE9" w:rsidP="00520DE9">
      <w:pPr>
        <w:pStyle w:val="B2"/>
        <w:rPr>
          <w:lang w:eastAsia="ko-KR"/>
        </w:rPr>
      </w:pPr>
      <w:r w:rsidRPr="00520DE9">
        <w:rPr>
          <w:lang w:eastAsia="ko-KR"/>
        </w:rPr>
        <w:lastRenderedPageBreak/>
        <w:t>-</w:t>
      </w:r>
      <w:r w:rsidRPr="00520DE9">
        <w:rPr>
          <w:lang w:eastAsia="ko-KR"/>
        </w:rPr>
        <w:tab/>
        <w:t>The address of localized DNS server serving each DNAI. An anycast IP address may be used for the localized DNS servers.</w:t>
      </w:r>
    </w:p>
    <w:p w14:paraId="314DF674" w14:textId="77777777"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BD496C">
        <w:t>based on the</w:t>
      </w:r>
      <w:r w:rsidRPr="00520DE9">
        <w:t xml:space="preserve"> </w:t>
      </w:r>
      <w:r w:rsidRPr="00BD496C">
        <w:t>e.g.</w:t>
      </w:r>
      <w:r w:rsidRPr="00520DE9">
        <w:t xml:space="preserve"> destination address, destination port number and </w:t>
      </w:r>
      <w:r w:rsidRPr="00BD496C">
        <w:t xml:space="preserve">optional </w:t>
      </w:r>
      <w:r w:rsidRPr="00520DE9">
        <w:rPr>
          <w:rFonts w:eastAsia="宋体"/>
          <w:lang w:eastAsia="zh-CN"/>
        </w:rPr>
        <w:t>FQDNs</w:t>
      </w:r>
      <w:r w:rsidRPr="00520DE9">
        <w:t xml:space="preserve">, </w:t>
      </w:r>
      <w:r w:rsidRPr="00520DE9">
        <w:rPr>
          <w:lang w:eastAsia="ko-KR"/>
        </w:rPr>
        <w:t>and forward UE DNS query message to the SMF.</w:t>
      </w:r>
    </w:p>
    <w:p w14:paraId="3D90C8B7" w14:textId="77777777"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14:paraId="7670DF1B" w14:textId="77777777"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14:paraId="632C0BB6" w14:textId="77777777" w:rsidR="00520DE9" w:rsidRPr="00520DE9" w:rsidRDefault="00520DE9" w:rsidP="00520DE9">
      <w:pPr>
        <w:pStyle w:val="B1"/>
        <w:rPr>
          <w:lang w:eastAsia="ko-KR"/>
        </w:rPr>
      </w:pPr>
      <w:r w:rsidRPr="00520DE9">
        <w:rPr>
          <w:lang w:eastAsia="ko-KR"/>
        </w:rPr>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67AA71F2" w:rsidR="00520DE9" w:rsidRDefault="00520DE9" w:rsidP="00520DE9">
      <w:pPr>
        <w:pStyle w:val="B1"/>
        <w:rPr>
          <w:rFonts w:eastAsia="宋体"/>
          <w:lang w:eastAsia="zh-CN"/>
        </w:rPr>
      </w:pPr>
      <w:r w:rsidRPr="00520DE9">
        <w:rPr>
          <w:lang w:eastAsia="ko-KR"/>
        </w:rPr>
        <w:t>5</w:t>
      </w:r>
      <w:r w:rsidR="00C77E1F">
        <w:rPr>
          <w:lang w:eastAsia="ko-KR"/>
        </w:rPr>
        <w:t>a</w:t>
      </w:r>
      <w:r w:rsidRPr="00520DE9">
        <w:rPr>
          <w:lang w:eastAsia="ko-KR"/>
        </w:rPr>
        <w:t>.</w:t>
      </w:r>
      <w:r w:rsidRPr="00520DE9">
        <w:rPr>
          <w:lang w:eastAsia="ko-KR"/>
        </w:rPr>
        <w:tab/>
        <w:t>The SMF may select ULCL</w:t>
      </w:r>
      <w:r w:rsidR="00C77E1F">
        <w:rPr>
          <w:rFonts w:eastAsia="宋体"/>
          <w:lang w:eastAsia="zh-CN"/>
        </w:rPr>
        <w:t>/</w:t>
      </w:r>
      <w:r w:rsidR="00C77E1F">
        <w:t>BP</w:t>
      </w:r>
      <w:r w:rsidRPr="00520DE9">
        <w:rPr>
          <w:lang w:eastAsia="ko-KR"/>
        </w:rPr>
        <w:t xml:space="preserve"> and a new PDU Session Anchor (Local </w:t>
      </w:r>
      <w:r w:rsidR="005D5265">
        <w:rPr>
          <w:lang w:eastAsia="ko-KR"/>
        </w:rPr>
        <w:t>PSA2</w:t>
      </w:r>
      <w:r w:rsidRPr="00520DE9">
        <w:rPr>
          <w:lang w:eastAsia="ko-KR"/>
        </w:rPr>
        <w:t>) for this PDU session based on the IP address and/or FQDN of the EAS included in the response from DNS server to ensure the selected Local PSA and EAS are corresponding to same DNAI. Addition of additional PSA and UL CL</w:t>
      </w:r>
      <w:r w:rsidR="00C77E1F">
        <w:rPr>
          <w:rFonts w:eastAsia="宋体"/>
          <w:lang w:eastAsia="zh-CN"/>
        </w:rPr>
        <w:t>/</w:t>
      </w:r>
      <w:r w:rsidR="00C77E1F">
        <w:t>BP</w:t>
      </w:r>
      <w:r w:rsidRPr="00520DE9">
        <w:rPr>
          <w:lang w:eastAsia="ko-KR"/>
        </w:rPr>
        <w:t xml:space="preserve"> described in </w:t>
      </w:r>
      <w:r w:rsidR="004174B9">
        <w:rPr>
          <w:lang w:eastAsia="ko-KR"/>
        </w:rPr>
        <w:t>clause </w:t>
      </w:r>
      <w:r w:rsidRPr="00520DE9">
        <w:rPr>
          <w:lang w:eastAsia="ko-KR"/>
        </w:rPr>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may be performed. Based on </w:t>
      </w:r>
      <w:r w:rsidRPr="00520DE9">
        <w:rPr>
          <w:rFonts w:eastAsia="宋体"/>
          <w:lang w:eastAsia="zh-CN"/>
        </w:rPr>
        <w:t>local policy the SMF may configure filter rules on the ULCL (e.g. the destination of IP address</w:t>
      </w:r>
      <w:r w:rsidRPr="00520DE9">
        <w:t>, destination port number</w:t>
      </w:r>
      <w:r w:rsidRPr="00520DE9">
        <w:rPr>
          <w:rFonts w:eastAsia="宋体"/>
          <w:lang w:eastAsia="zh-CN"/>
        </w:rPr>
        <w:t xml:space="preserve"> and optional FQDNs) </w:t>
      </w:r>
      <w:r w:rsidR="00C77E1F">
        <w:rPr>
          <w:rFonts w:eastAsia="宋体"/>
          <w:lang w:eastAsia="zh-CN"/>
        </w:rPr>
        <w:t xml:space="preserve">or the BP (e.g. the </w:t>
      </w:r>
      <w:r w:rsidR="00C77E1F">
        <w:t xml:space="preserve">new IP prefix @ </w:t>
      </w:r>
      <w:r w:rsidR="005D5265">
        <w:t>PSA2</w:t>
      </w:r>
      <w:r w:rsidR="00C77E1F">
        <w:rPr>
          <w:rFonts w:eastAsia="宋体"/>
          <w:lang w:eastAsia="zh-CN"/>
        </w:rPr>
        <w:t xml:space="preserve"> and optional FQDNs) </w:t>
      </w:r>
      <w:r w:rsidRPr="00520DE9">
        <w:rPr>
          <w:rFonts w:eastAsia="宋体"/>
          <w:lang w:eastAsia="zh-CN"/>
        </w:rPr>
        <w:t xml:space="preserve">in order to route those subsequent DNS queries targeting a FQDN supported by the DNAI to local </w:t>
      </w:r>
      <w:r w:rsidR="005D5265">
        <w:rPr>
          <w:rFonts w:eastAsia="宋体"/>
          <w:lang w:eastAsia="zh-CN"/>
        </w:rPr>
        <w:t>PSA2</w:t>
      </w:r>
      <w:r w:rsidRPr="00520DE9">
        <w:rPr>
          <w:rFonts w:eastAsia="宋体" w:hint="eastAsia"/>
          <w:lang w:eastAsia="zh-CN"/>
        </w:rPr>
        <w:t>.</w:t>
      </w:r>
    </w:p>
    <w:p w14:paraId="08108227" w14:textId="51F6241C" w:rsidR="00C77E1F" w:rsidRDefault="00C77E1F" w:rsidP="00C77E1F">
      <w:pPr>
        <w:pStyle w:val="B1"/>
        <w:rPr>
          <w:lang w:eastAsia="ja-JP"/>
        </w:rPr>
      </w:pPr>
      <w:r>
        <w:rPr>
          <w:rFonts w:eastAsia="宋体"/>
          <w:lang w:eastAsia="zh-CN"/>
        </w:rPr>
        <w:t>5b.</w:t>
      </w:r>
      <w:r w:rsidR="00770EF6">
        <w:rPr>
          <w:rFonts w:eastAsia="宋体"/>
          <w:lang w:eastAsia="zh-CN"/>
        </w:rPr>
        <w:tab/>
      </w:r>
      <w:r>
        <w:t xml:space="preserve">In the case of IPv6 multi-homing, the SMF notifies the UE of the availability of the new IP prefix @ </w:t>
      </w:r>
      <w:r w:rsidR="005D5265">
        <w:t>PSA2</w:t>
      </w:r>
      <w:r>
        <w:t xml:space="preserve"> using an IPv6 Router Advertisement message (RFC 4861 [32]). Optionally, in this RA message, the SMF may notify UE the new address of DNS server (RFC 8106 [33]) and indicate the UE to contact with DHCP server to get the </w:t>
      </w:r>
      <w:r>
        <w:rPr>
          <w:lang w:val="en-US"/>
        </w:rPr>
        <w:t>DNS-related configuration information</w:t>
      </w:r>
      <w:r>
        <w:t xml:space="preserve"> (RFC 4861 [32]), which is used to select DNS server for a target FQDN (RFC 6731[26]).</w:t>
      </w:r>
    </w:p>
    <w:p w14:paraId="1E288293" w14:textId="5838F08A" w:rsidR="00C77E1F" w:rsidRPr="00520DE9" w:rsidRDefault="00C77E1F" w:rsidP="00C77E1F">
      <w:pPr>
        <w:pStyle w:val="B1"/>
        <w:rPr>
          <w:lang w:eastAsia="ko-KR"/>
        </w:rPr>
      </w:pPr>
      <w:r w:rsidRPr="00520DE9">
        <w:rPr>
          <w:lang w:eastAsia="ko-KR"/>
        </w:rPr>
        <w:tab/>
      </w:r>
      <w:r>
        <w:rPr>
          <w:lang w:eastAsia="ko-KR"/>
        </w:rPr>
        <w:t xml:space="preserve">Also, the SMF sends IPv6 multi-homed routing rule along with the IPv6 prefix to the UE to influence the selection of the source Prefix for the </w:t>
      </w:r>
      <w:r w:rsidRPr="00C77E1F">
        <w:rPr>
          <w:lang w:eastAsia="ko-KR"/>
        </w:rPr>
        <w:t>subsequent DNS queries</w:t>
      </w:r>
      <w:r>
        <w:rPr>
          <w:lang w:eastAsia="ko-KR"/>
        </w:rPr>
        <w:t xml:space="preserve">(RFC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12657FA1" w14:textId="77777777"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1194" w:name="_Toc22214911"/>
    </w:p>
    <w:p w14:paraId="78C03A9C" w14:textId="4A6522A0" w:rsidR="00C77E1F" w:rsidRDefault="00520DE9" w:rsidP="00520DE9">
      <w:pPr>
        <w:pStyle w:val="B1"/>
        <w:rPr>
          <w:lang w:eastAsia="ko-KR"/>
        </w:rPr>
      </w:pPr>
      <w:r w:rsidRPr="00520DE9">
        <w:rPr>
          <w:lang w:eastAsia="ko-KR"/>
        </w:rPr>
        <w:t>7.</w:t>
      </w:r>
      <w:r w:rsidR="00770EF6">
        <w:rPr>
          <w:lang w:eastAsia="ko-KR"/>
        </w:rPr>
        <w:tab/>
      </w:r>
      <w:r w:rsidR="00C77E1F">
        <w:t xml:space="preserve">In the case of IPv6 multi-homing, if the </w:t>
      </w:r>
      <w:r w:rsidR="00C77E1F">
        <w:rPr>
          <w:lang w:val="en-US"/>
        </w:rPr>
        <w:t>DNS-related information is configured on UE,</w:t>
      </w:r>
      <w:r w:rsidR="00C77E1F">
        <w:t xml:space="preserve"> the UE decides the DNS server to use </w:t>
      </w:r>
      <w:r w:rsidR="00C77E1F">
        <w:rPr>
          <w:lang w:eastAsia="ko-KR"/>
        </w:rPr>
        <w:t>for the subsequent DNS queries</w:t>
      </w:r>
      <w:r w:rsidR="00C77E1F">
        <w:t>. Otherwise, the UE uses the DNS server address provided in the PCO</w:t>
      </w:r>
      <w:r w:rsidR="00C77E1F">
        <w:rPr>
          <w:rFonts w:eastAsia="宋体"/>
          <w:lang w:eastAsia="zh-CN"/>
        </w:rPr>
        <w:t xml:space="preserve"> during PDU session establishment</w:t>
      </w:r>
      <w:r w:rsidR="00C77E1F">
        <w:t>. Further, the UE</w:t>
      </w:r>
      <w:r w:rsidR="00C77E1F">
        <w:rPr>
          <w:lang w:eastAsia="ko-KR"/>
        </w:rPr>
        <w:t xml:space="preserve"> selects the source IP prefix based on the </w:t>
      </w:r>
      <w:r w:rsidR="00C77E1F">
        <w:t>IPv6 multi-homed routing rule</w:t>
      </w:r>
      <w:r w:rsidR="00C77E1F">
        <w:rPr>
          <w:lang w:eastAsia="ko-KR"/>
        </w:rPr>
        <w:t xml:space="preserve"> provided by SMF.</w:t>
      </w:r>
    </w:p>
    <w:p w14:paraId="5ADE111D" w14:textId="2BD2F367" w:rsidR="00520DE9" w:rsidRPr="00520DE9" w:rsidRDefault="00C77E1F" w:rsidP="00520DE9">
      <w:pPr>
        <w:pStyle w:val="B1"/>
        <w:rPr>
          <w:lang w:eastAsia="ko-KR"/>
        </w:rPr>
      </w:pPr>
      <w:r w:rsidRPr="00520DE9">
        <w:rPr>
          <w:lang w:eastAsia="ko-KR"/>
        </w:rPr>
        <w:tab/>
      </w:r>
      <w:r w:rsidR="00520DE9" w:rsidRPr="00520DE9">
        <w:rPr>
          <w:rFonts w:hint="eastAsia"/>
          <w:lang w:eastAsia="ko-KR"/>
        </w:rPr>
        <w:t>T</w:t>
      </w:r>
      <w:r w:rsidR="00520DE9" w:rsidRPr="00520DE9">
        <w:rPr>
          <w:lang w:eastAsia="ko-KR"/>
        </w:rPr>
        <w:t xml:space="preserve">he UE subsequently sends a DNS query in the uplink including the FQDN of requested application. If the ULCL detects the DNS query based on </w:t>
      </w:r>
      <w:r w:rsidR="00520DE9" w:rsidRPr="00520DE9">
        <w:t xml:space="preserve">detection information </w:t>
      </w:r>
      <w:r w:rsidR="00520DE9" w:rsidRPr="00520DE9">
        <w:rPr>
          <w:lang w:eastAsia="ko-KR"/>
        </w:rPr>
        <w:t>provided by SMF</w:t>
      </w:r>
      <w:r w:rsidR="00355D16">
        <w:rPr>
          <w:lang w:eastAsia="ko-KR"/>
        </w:rPr>
        <w:t xml:space="preserve"> </w:t>
      </w:r>
      <w:r>
        <w:rPr>
          <w:lang w:eastAsia="ko-KR"/>
        </w:rPr>
        <w:t>then it</w:t>
      </w:r>
      <w:r w:rsidR="00520DE9" w:rsidRPr="00520DE9">
        <w:rPr>
          <w:lang w:eastAsia="ko-KR"/>
        </w:rPr>
        <w:t xml:space="preserve">forwards it to the local </w:t>
      </w:r>
      <w:r w:rsidR="005D5265">
        <w:rPr>
          <w:lang w:eastAsia="ko-KR"/>
        </w:rPr>
        <w:t>PSA2</w:t>
      </w:r>
      <w:r>
        <w:rPr>
          <w:lang w:eastAsia="ko-KR"/>
        </w:rPr>
        <w:t xml:space="preserve"> or the PSA1. In case of IPv6 multi-homing, the BP forwards it to the local </w:t>
      </w:r>
      <w:r w:rsidR="005D5265">
        <w:rPr>
          <w:lang w:eastAsia="ko-KR"/>
        </w:rPr>
        <w:t>PSA2</w:t>
      </w:r>
      <w:r>
        <w:rPr>
          <w:lang w:eastAsia="ko-KR"/>
        </w:rPr>
        <w:t xml:space="preserve"> or the PSA1 based on the traffic filter rules configured by SMF</w:t>
      </w:r>
      <w:r w:rsidR="00520DE9" w:rsidRPr="00520DE9">
        <w:rPr>
          <w:lang w:eastAsia="ko-KR"/>
        </w:rPr>
        <w:t>.</w:t>
      </w:r>
    </w:p>
    <w:p w14:paraId="72D9430C" w14:textId="16E26C31" w:rsidR="00C77E1F" w:rsidRDefault="00520DE9" w:rsidP="00C77E1F">
      <w:pPr>
        <w:pStyle w:val="B1"/>
        <w:rPr>
          <w:lang w:eastAsia="ko-KR"/>
        </w:rPr>
      </w:pPr>
      <w:r w:rsidRPr="00520DE9">
        <w:rPr>
          <w:lang w:eastAsia="ko-KR"/>
        </w:rPr>
        <w:t>8</w:t>
      </w:r>
      <w:r w:rsidR="00C77E1F">
        <w:rPr>
          <w:lang w:eastAsia="ko-KR"/>
        </w:rPr>
        <w:t>a.</w:t>
      </w:r>
      <w:r w:rsidR="00770EF6">
        <w:rPr>
          <w:lang w:eastAsia="ko-KR"/>
        </w:rPr>
        <w:tab/>
      </w:r>
      <w:r w:rsidR="00C77E1F">
        <w:rPr>
          <w:rFonts w:eastAsia="宋体"/>
          <w:lang w:eastAsia="zh-CN"/>
        </w:rPr>
        <w:t xml:space="preserve">If DNS query </w:t>
      </w:r>
      <w:r w:rsidR="00C77E1F">
        <w:rPr>
          <w:lang w:eastAsia="ko-KR"/>
        </w:rPr>
        <w:t>whose destination address is the address of the centralized DNS server</w:t>
      </w:r>
      <w:r w:rsidR="00C77E1F">
        <w:rPr>
          <w:rFonts w:eastAsia="宋体"/>
          <w:lang w:eastAsia="zh-CN"/>
        </w:rPr>
        <w:t xml:space="preserve"> is received from ULCL, the local </w:t>
      </w:r>
      <w:r w:rsidR="005D5265">
        <w:rPr>
          <w:rFonts w:eastAsia="宋体"/>
          <w:lang w:eastAsia="zh-CN"/>
        </w:rPr>
        <w:t>PSA2</w:t>
      </w:r>
      <w:r w:rsidR="00C77E1F">
        <w:rPr>
          <w:rFonts w:eastAsia="宋体"/>
          <w:lang w:eastAsia="zh-CN"/>
        </w:rPr>
        <w:t xml:space="preserve">, </w:t>
      </w:r>
      <w:r w:rsidR="00C77E1F">
        <w:rPr>
          <w:lang w:eastAsia="ko-KR"/>
        </w:rPr>
        <w:t>reroutes the DNS query to the localized DNS server based on the N6 routing rule configured by SMF and receives the DNS Response including the IP address of the EAS from the localized DNS server.</w:t>
      </w:r>
    </w:p>
    <w:p w14:paraId="5E051019" w14:textId="6E3417FC" w:rsidR="00C77E1F" w:rsidRPr="00770EF6" w:rsidRDefault="00770EF6" w:rsidP="00C77E1F">
      <w:pPr>
        <w:pStyle w:val="NO"/>
      </w:pPr>
      <w:r w:rsidRPr="00770EF6">
        <w:t>NOTE:</w:t>
      </w:r>
      <w:r w:rsidRPr="00770EF6">
        <w:tab/>
      </w:r>
      <w:r w:rsidR="00C77E1F" w:rsidRPr="00770EF6">
        <w:t xml:space="preserve">If the address of centralized DNS server and localized DNS server are anycast address, the local </w:t>
      </w:r>
      <w:r w:rsidR="005D5265">
        <w:t>PSA2</w:t>
      </w:r>
      <w:r w:rsidR="00C77E1F" w:rsidRPr="00770EF6">
        <w:t xml:space="preserve"> reroutes the DNS query based on the anycast mechanism. Otherwise, the local </w:t>
      </w:r>
      <w:r w:rsidR="005D5265">
        <w:t>PSA2</w:t>
      </w:r>
      <w:r w:rsidR="00C77E1F" w:rsidRPr="00770EF6">
        <w:t xml:space="preserve"> needs to replace the destination address of DNS query by the address of localized DNS server and the source address of the DNS Response by the address of centralized DNS server.</w:t>
      </w:r>
    </w:p>
    <w:p w14:paraId="470CF009" w14:textId="285115D0" w:rsidR="00C77E1F" w:rsidRPr="00520DE9" w:rsidRDefault="00C77E1F" w:rsidP="00C77E1F">
      <w:pPr>
        <w:pStyle w:val="B1"/>
        <w:rPr>
          <w:lang w:eastAsia="ko-KR"/>
        </w:rPr>
      </w:pPr>
      <w:r>
        <w:rPr>
          <w:lang w:eastAsia="ko-KR"/>
        </w:rPr>
        <w:lastRenderedPageBreak/>
        <w:t>8b.</w:t>
      </w:r>
      <w:r w:rsidR="00770EF6">
        <w:rPr>
          <w:lang w:eastAsia="ko-KR"/>
        </w:rPr>
        <w:tab/>
      </w:r>
      <w:r>
        <w:rPr>
          <w:rFonts w:eastAsia="宋体"/>
          <w:lang w:eastAsia="zh-CN"/>
        </w:rPr>
        <w:t xml:space="preserve">If DNS query </w:t>
      </w:r>
      <w:r>
        <w:rPr>
          <w:lang w:eastAsia="ko-KR"/>
        </w:rPr>
        <w:t>whose destination address is the address of the centralized DNS server</w:t>
      </w:r>
      <w:r>
        <w:rPr>
          <w:rFonts w:eastAsia="宋体"/>
          <w:lang w:eastAsia="zh-CN"/>
        </w:rPr>
        <w:t xml:space="preserve"> is received from BP, </w:t>
      </w:r>
      <w:r>
        <w:rPr>
          <w:lang w:eastAsia="ko-KR"/>
        </w:rPr>
        <w:t xml:space="preserve">the local </w:t>
      </w:r>
      <w:r w:rsidR="005D5265">
        <w:rPr>
          <w:lang w:eastAsia="ko-KR"/>
        </w:rPr>
        <w:t>PSA2</w:t>
      </w:r>
      <w:r>
        <w:rPr>
          <w:lang w:eastAsia="ko-KR"/>
        </w:rPr>
        <w:t xml:space="preserve"> forwards the DNS query to the centralized DNS server and receives the DNS Response including the IP address of the EAS from the centralized DNS server.</w:t>
      </w:r>
    </w:p>
    <w:p w14:paraId="78B72BA5" w14:textId="2E5C591F" w:rsidR="00520DE9" w:rsidRPr="00520DE9" w:rsidRDefault="00520DE9" w:rsidP="00520DE9">
      <w:pPr>
        <w:pStyle w:val="B1"/>
        <w:rPr>
          <w:lang w:val="en-US" w:eastAsia="zh-CN"/>
        </w:rPr>
      </w:pPr>
      <w:r w:rsidRPr="00520DE9">
        <w:rPr>
          <w:lang w:eastAsia="ko-KR"/>
        </w:rPr>
        <w:t>9.</w:t>
      </w:r>
      <w:r w:rsidR="00770EF6">
        <w:rPr>
          <w:lang w:eastAsia="ko-KR"/>
        </w:rPr>
        <w:tab/>
      </w:r>
      <w:r w:rsidRPr="00520DE9">
        <w:rPr>
          <w:lang w:eastAsia="ko-KR"/>
        </w:rPr>
        <w:t xml:space="preserve">The local </w:t>
      </w:r>
      <w:r w:rsidR="005D5265">
        <w:rPr>
          <w:lang w:eastAsia="ko-KR"/>
        </w:rPr>
        <w:t>PSA2</w:t>
      </w:r>
      <w:r w:rsidRPr="00520DE9">
        <w:rPr>
          <w:lang w:eastAsia="ko-KR"/>
        </w:rPr>
        <w:t xml:space="preserve"> sends the DNS Response to UE via ULCL</w:t>
      </w:r>
      <w:r w:rsidR="00C77E1F">
        <w:rPr>
          <w:lang w:eastAsia="ko-KR"/>
        </w:rPr>
        <w:t>/BP</w:t>
      </w:r>
      <w:r w:rsidRPr="00520DE9">
        <w:rPr>
          <w:lang w:eastAsia="ko-KR"/>
        </w:rPr>
        <w:t>.</w:t>
      </w:r>
    </w:p>
    <w:p w14:paraId="26125D31" w14:textId="77777777" w:rsidR="00520DE9" w:rsidRPr="00520DE9" w:rsidRDefault="00520DE9" w:rsidP="00520DE9">
      <w:pPr>
        <w:pStyle w:val="Heading3"/>
        <w:rPr>
          <w:lang w:eastAsia="zh-CN"/>
        </w:rPr>
      </w:pPr>
      <w:bookmarkStart w:id="1195" w:name="_Toc31192353"/>
      <w:bookmarkStart w:id="1196" w:name="_Toc31192513"/>
      <w:bookmarkStart w:id="1197" w:name="_Toc31193004"/>
      <w:bookmarkStart w:id="1198" w:name="_Toc31616183"/>
      <w:bookmarkStart w:id="1199" w:name="_Toc31616257"/>
      <w:bookmarkStart w:id="1200" w:name="_Toc31616333"/>
      <w:bookmarkStart w:id="1201" w:name="_Toc31616409"/>
      <w:bookmarkStart w:id="1202" w:name="_Toc43317282"/>
      <w:bookmarkStart w:id="1203" w:name="_Toc43374754"/>
      <w:bookmarkStart w:id="1204" w:name="_Toc43375215"/>
      <w:bookmarkStart w:id="1205" w:name="_Toc43801739"/>
      <w:bookmarkStart w:id="1206" w:name="_Toc43806005"/>
      <w:bookmarkStart w:id="1207" w:name="_Toc43806312"/>
      <w:bookmarkStart w:id="1208" w:name="_Toc50466827"/>
      <w:bookmarkStart w:id="1209" w:name="_Toc50468171"/>
      <w:bookmarkStart w:id="1210" w:name="_Toc50468441"/>
      <w:bookmarkStart w:id="1211" w:name="_Toc50468712"/>
      <w:bookmarkStart w:id="1212" w:name="_Toc50630607"/>
      <w:bookmarkStart w:id="1213" w:name="_Toc54943956"/>
      <w:r w:rsidRPr="00520DE9">
        <w:rPr>
          <w:lang w:eastAsia="zh-CN"/>
        </w:rPr>
        <w:t>6.6.3</w:t>
      </w:r>
      <w:r w:rsidRPr="00520DE9">
        <w:rPr>
          <w:lang w:eastAsia="zh-CN"/>
        </w:rPr>
        <w:tab/>
      </w:r>
      <w:bookmarkEnd w:id="1194"/>
      <w:bookmarkEnd w:id="1195"/>
      <w:bookmarkEnd w:id="1196"/>
      <w:bookmarkEnd w:id="1197"/>
      <w:bookmarkEnd w:id="1198"/>
      <w:bookmarkEnd w:id="1199"/>
      <w:bookmarkEnd w:id="1200"/>
      <w:bookmarkEnd w:id="1201"/>
      <w:bookmarkEnd w:id="1202"/>
      <w:r w:rsidRPr="00520DE9">
        <w:t>Impacts on services, entities and interfaces</w:t>
      </w:r>
      <w:bookmarkEnd w:id="1203"/>
      <w:bookmarkEnd w:id="1204"/>
      <w:bookmarkEnd w:id="1205"/>
      <w:bookmarkEnd w:id="1206"/>
      <w:bookmarkEnd w:id="1207"/>
      <w:bookmarkEnd w:id="1208"/>
      <w:bookmarkEnd w:id="1209"/>
      <w:bookmarkEnd w:id="1210"/>
      <w:bookmarkEnd w:id="1211"/>
      <w:bookmarkEnd w:id="1212"/>
      <w:bookmarkEnd w:id="1213"/>
    </w:p>
    <w:p w14:paraId="448511E4" w14:textId="77777777" w:rsidR="00520DE9" w:rsidRPr="00520DE9" w:rsidRDefault="00520DE9" w:rsidP="00520DE9">
      <w:pPr>
        <w:rPr>
          <w:lang w:eastAsia="zh-CN"/>
        </w:rPr>
      </w:pPr>
      <w:bookmarkStart w:id="1214" w:name="_Toc31192354"/>
      <w:bookmarkStart w:id="1215" w:name="_Toc31192514"/>
      <w:bookmarkStart w:id="1216" w:name="_Toc31193005"/>
      <w:bookmarkStart w:id="1217" w:name="_Toc19026902"/>
      <w:bookmarkStart w:id="1218" w:name="_Toc19034313"/>
      <w:bookmarkStart w:id="1219" w:name="_Toc19036503"/>
      <w:bookmarkStart w:id="1220" w:name="_Toc19037501"/>
      <w:bookmarkStart w:id="1221" w:name="_Toc19048014"/>
      <w:r w:rsidRPr="00520DE9">
        <w:rPr>
          <w:lang w:eastAsia="zh-CN"/>
        </w:rPr>
        <w:t>If AF influenced traffic routing procedure is used to provide per- DNAI FQDN information to SMF:</w:t>
      </w:r>
    </w:p>
    <w:p w14:paraId="400C362A" w14:textId="77777777" w:rsidR="00520DE9" w:rsidRPr="00520DE9" w:rsidRDefault="00520DE9" w:rsidP="00520DE9">
      <w:pPr>
        <w:rPr>
          <w:b/>
          <w:bCs/>
          <w:lang w:eastAsia="zh-CN"/>
        </w:rPr>
      </w:pPr>
      <w:r w:rsidRPr="00520DE9">
        <w:rPr>
          <w:b/>
          <w:bCs/>
          <w:lang w:eastAsia="zh-CN"/>
        </w:rPr>
        <w:t>AF:</w:t>
      </w:r>
    </w:p>
    <w:p w14:paraId="2F86B709" w14:textId="77777777"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14:paraId="5E289C93" w14:textId="77777777" w:rsidR="00520DE9" w:rsidRPr="00520DE9" w:rsidRDefault="00520DE9" w:rsidP="00520DE9">
      <w:pPr>
        <w:rPr>
          <w:b/>
          <w:bCs/>
          <w:lang w:eastAsia="zh-CN"/>
        </w:rPr>
      </w:pPr>
      <w:r w:rsidRPr="00520DE9">
        <w:rPr>
          <w:b/>
          <w:bCs/>
          <w:lang w:eastAsia="zh-CN"/>
        </w:rPr>
        <w:t>PCF:</w:t>
      </w:r>
    </w:p>
    <w:p w14:paraId="570B981B" w14:textId="77777777"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14:paraId="72D72271" w14:textId="77777777" w:rsidR="00520DE9" w:rsidRPr="00520DE9" w:rsidRDefault="00520DE9" w:rsidP="00520DE9">
      <w:pPr>
        <w:rPr>
          <w:b/>
          <w:bCs/>
          <w:lang w:eastAsia="zh-CN"/>
        </w:rPr>
      </w:pPr>
      <w:r w:rsidRPr="00520DE9">
        <w:rPr>
          <w:b/>
          <w:bCs/>
          <w:lang w:eastAsia="zh-CN"/>
        </w:rPr>
        <w:t>SMF:</w:t>
      </w:r>
    </w:p>
    <w:p w14:paraId="425132B3" w14:textId="77777777"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14:paraId="4012DB5D" w14:textId="77777777"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14:paraId="2E764C90" w14:textId="05D932FA" w:rsidR="00520DE9" w:rsidRPr="00520DE9" w:rsidRDefault="00520DE9" w:rsidP="00520DE9">
      <w:pPr>
        <w:pStyle w:val="B1"/>
        <w:rPr>
          <w:lang w:eastAsia="zh-CN"/>
        </w:rPr>
      </w:pPr>
      <w:r w:rsidRPr="00520DE9">
        <w:rPr>
          <w:lang w:eastAsia="zh-CN"/>
        </w:rPr>
        <w:t>-</w:t>
      </w:r>
      <w:r w:rsidRPr="00520DE9">
        <w:rPr>
          <w:lang w:eastAsia="zh-CN"/>
        </w:rPr>
        <w:tab/>
        <w:t>Adds ECS option in DNS query message.</w:t>
      </w:r>
    </w:p>
    <w:p w14:paraId="0B63F89F" w14:textId="77777777"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14:paraId="1545AA1B" w14:textId="4C727983" w:rsidR="00520DE9" w:rsidRPr="00520DE9" w:rsidRDefault="00520DE9" w:rsidP="00520DE9">
      <w:pPr>
        <w:pStyle w:val="B1"/>
        <w:rPr>
          <w:lang w:eastAsia="zh-CN"/>
        </w:rPr>
      </w:pPr>
      <w:r w:rsidRPr="00520DE9">
        <w:rPr>
          <w:lang w:eastAsia="zh-CN"/>
        </w:rPr>
        <w:t>-</w:t>
      </w:r>
      <w:r w:rsidRPr="00520DE9">
        <w:rPr>
          <w:lang w:eastAsia="zh-CN"/>
        </w:rPr>
        <w:tab/>
        <w:t>Dynamically inserts ULCL</w:t>
      </w:r>
      <w:r w:rsidR="00C77E1F">
        <w:rPr>
          <w:rFonts w:eastAsia="宋体"/>
          <w:lang w:eastAsia="zh-CN"/>
        </w:rPr>
        <w:t>/</w:t>
      </w:r>
      <w:r w:rsidR="00C77E1F">
        <w:t>BP</w:t>
      </w:r>
      <w:r w:rsidRPr="00520DE9">
        <w:rPr>
          <w:lang w:eastAsia="zh-CN"/>
        </w:rPr>
        <w:t xml:space="preserve"> and local PSA and configures the traffic routing rule to ULCL</w:t>
      </w:r>
      <w:r w:rsidR="00C77E1F">
        <w:rPr>
          <w:rFonts w:eastAsia="宋体"/>
          <w:lang w:eastAsia="zh-CN"/>
        </w:rPr>
        <w:t>/</w:t>
      </w:r>
      <w:r w:rsidR="00C77E1F">
        <w:t>BP</w:t>
      </w:r>
      <w:r w:rsidRPr="00520DE9">
        <w:rPr>
          <w:lang w:eastAsia="zh-CN"/>
        </w:rPr>
        <w:t xml:space="preserve"> for subsequent DNS queries targeting FQDNs supported by the DNAI.</w:t>
      </w:r>
    </w:p>
    <w:p w14:paraId="2C9B8615" w14:textId="77777777" w:rsidR="00520DE9" w:rsidRPr="00520DE9" w:rsidRDefault="00520DE9" w:rsidP="00520DE9">
      <w:pPr>
        <w:rPr>
          <w:rFonts w:eastAsia="宋体"/>
          <w:lang w:eastAsia="zh-CN"/>
        </w:rPr>
      </w:pPr>
      <w:r w:rsidRPr="00520DE9">
        <w:t>Local PSA:</w:t>
      </w:r>
    </w:p>
    <w:p w14:paraId="657396EA" w14:textId="77777777"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14:paraId="1E716D32" w14:textId="77777777"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14:paraId="0076D702" w14:textId="77777777"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520DE9" w:rsidRDefault="00520DE9" w:rsidP="00520DE9">
      <w:pPr>
        <w:pStyle w:val="Heading2"/>
      </w:pPr>
      <w:bookmarkStart w:id="1222" w:name="_Toc31616184"/>
      <w:bookmarkStart w:id="1223" w:name="_Toc31616258"/>
      <w:bookmarkStart w:id="1224" w:name="_Toc31616334"/>
      <w:bookmarkStart w:id="1225" w:name="_Toc31616410"/>
      <w:bookmarkStart w:id="1226" w:name="_Toc43317283"/>
      <w:bookmarkStart w:id="1227" w:name="_Toc43374755"/>
      <w:bookmarkStart w:id="1228" w:name="_Toc43375216"/>
      <w:bookmarkStart w:id="1229" w:name="_Toc43801740"/>
      <w:bookmarkStart w:id="1230" w:name="_Toc43806006"/>
      <w:bookmarkStart w:id="1231" w:name="_Toc43806313"/>
      <w:bookmarkStart w:id="1232" w:name="_Toc50466828"/>
      <w:bookmarkStart w:id="1233" w:name="_Toc50468172"/>
      <w:bookmarkStart w:id="1234" w:name="_Toc50468442"/>
      <w:bookmarkStart w:id="1235" w:name="_Toc50468713"/>
      <w:bookmarkStart w:id="1236" w:name="_Toc50630608"/>
      <w:bookmarkStart w:id="1237" w:name="_Toc54943957"/>
      <w:r w:rsidRPr="00520DE9">
        <w:rPr>
          <w:lang w:eastAsia="zh-CN"/>
        </w:rPr>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1214"/>
      <w:bookmarkEnd w:id="1215"/>
      <w:bookmarkEnd w:id="1216"/>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E72FB99" w14:textId="77777777" w:rsidR="00520DE9" w:rsidRPr="00520DE9" w:rsidRDefault="00520DE9" w:rsidP="00520DE9">
      <w:pPr>
        <w:pStyle w:val="Heading3"/>
      </w:pPr>
      <w:bookmarkStart w:id="1238" w:name="_Toc31192355"/>
      <w:bookmarkStart w:id="1239" w:name="_Toc31192515"/>
      <w:bookmarkStart w:id="1240" w:name="_Toc31193006"/>
      <w:bookmarkStart w:id="1241" w:name="_Toc31616185"/>
      <w:bookmarkStart w:id="1242" w:name="_Toc31616259"/>
      <w:bookmarkStart w:id="1243" w:name="_Toc31616335"/>
      <w:bookmarkStart w:id="1244" w:name="_Toc31616411"/>
      <w:bookmarkStart w:id="1245" w:name="_Toc43317284"/>
      <w:bookmarkStart w:id="1246" w:name="_Toc43374756"/>
      <w:bookmarkStart w:id="1247" w:name="_Toc43375217"/>
      <w:bookmarkStart w:id="1248" w:name="_Toc43801741"/>
      <w:bookmarkStart w:id="1249" w:name="_Toc43806007"/>
      <w:bookmarkStart w:id="1250" w:name="_Toc43806314"/>
      <w:bookmarkStart w:id="1251" w:name="_Toc50466829"/>
      <w:bookmarkStart w:id="1252" w:name="_Toc50468173"/>
      <w:bookmarkStart w:id="1253" w:name="_Toc50468443"/>
      <w:bookmarkStart w:id="1254" w:name="_Toc50468714"/>
      <w:bookmarkStart w:id="1255" w:name="_Toc50630609"/>
      <w:bookmarkStart w:id="1256" w:name="_Toc54943958"/>
      <w:r w:rsidRPr="00520DE9">
        <w:rPr>
          <w:lang w:val="en-IN"/>
        </w:rPr>
        <w:t>6.7.1</w:t>
      </w:r>
      <w:r w:rsidRPr="00520DE9">
        <w:rPr>
          <w:lang w:val="en-IN"/>
        </w:rPr>
        <w:tab/>
        <w:t>Solution description</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7C2B0DB8" w14:textId="77777777" w:rsidR="00520DE9" w:rsidRPr="00520DE9" w:rsidRDefault="00520DE9" w:rsidP="00520DE9">
      <w:pPr>
        <w:pStyle w:val="Heading4"/>
      </w:pPr>
      <w:bookmarkStart w:id="1257" w:name="_Toc31616260"/>
      <w:bookmarkStart w:id="1258" w:name="_Toc31616336"/>
      <w:bookmarkStart w:id="1259" w:name="_Toc31616412"/>
      <w:bookmarkStart w:id="1260" w:name="_Toc43317285"/>
      <w:bookmarkStart w:id="1261" w:name="_Toc43374757"/>
      <w:bookmarkStart w:id="1262" w:name="_Toc43375218"/>
      <w:bookmarkStart w:id="1263" w:name="_Toc43801742"/>
      <w:bookmarkStart w:id="1264" w:name="_Toc43806008"/>
      <w:bookmarkStart w:id="1265" w:name="_Toc43806315"/>
      <w:bookmarkStart w:id="1266" w:name="_Toc50630610"/>
      <w:bookmarkStart w:id="1267" w:name="_Toc54943959"/>
      <w:r w:rsidRPr="00520DE9">
        <w:t>6.7.1.1</w:t>
      </w:r>
      <w:r w:rsidRPr="00520DE9">
        <w:tab/>
        <w:t>General</w:t>
      </w:r>
      <w:bookmarkEnd w:id="1257"/>
      <w:bookmarkEnd w:id="1258"/>
      <w:bookmarkEnd w:id="1259"/>
      <w:bookmarkEnd w:id="1260"/>
      <w:bookmarkEnd w:id="1261"/>
      <w:bookmarkEnd w:id="1262"/>
      <w:bookmarkEnd w:id="1263"/>
      <w:bookmarkEnd w:id="1264"/>
      <w:bookmarkEnd w:id="1265"/>
      <w:bookmarkEnd w:id="1266"/>
      <w:bookmarkEnd w:id="1267"/>
    </w:p>
    <w:p w14:paraId="1ABA56B0" w14:textId="7A9D71CC"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4174B9">
        <w:rPr>
          <w:lang w:eastAsia="zh-CN"/>
        </w:rPr>
        <w:t>clause </w:t>
      </w:r>
      <w:r w:rsidRPr="00520DE9">
        <w:rPr>
          <w:lang w:eastAsia="zh-CN"/>
        </w:rPr>
        <w:t>4.2.</w:t>
      </w:r>
    </w:p>
    <w:p w14:paraId="799C67BD" w14:textId="5A5928E7"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00355D16">
        <w:rPr>
          <w:lang w:eastAsia="zh-CN"/>
        </w:rPr>
        <w:t xml:space="preserve"> </w:t>
      </w:r>
      <w:r w:rsidRPr="00520DE9">
        <w:rPr>
          <w:lang w:eastAsia="zh-CN"/>
        </w:rPr>
        <w:t>in the Edge Hosting Environment or by authoritative DNS server outside of the Edge Hosting Environment.</w:t>
      </w:r>
    </w:p>
    <w:p w14:paraId="0044BAA5" w14:textId="2BE1F9E2"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0D5EBCD7"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why the AMF would need the DNAI to select a (I-)SMF whereas in Rel-16 it can select the (I-)SMF based on the TA currently serving the UE.</w:t>
      </w:r>
    </w:p>
    <w:p w14:paraId="3F08FF19" w14:textId="77777777" w:rsidR="00520DE9" w:rsidRPr="00520DE9" w:rsidRDefault="00520DE9" w:rsidP="00520DE9">
      <w:pPr>
        <w:rPr>
          <w:lang w:eastAsia="zh-CN"/>
        </w:rPr>
      </w:pPr>
      <w:r w:rsidRPr="00520DE9">
        <w:rPr>
          <w:lang w:eastAsia="zh-CN"/>
        </w:rPr>
        <w:t>The SMF then configures the I-UPF to route the DNS query message towards the Edge Hosting Environment.</w:t>
      </w:r>
    </w:p>
    <w:p w14:paraId="572F2E95" w14:textId="77777777" w:rsidR="00520DE9" w:rsidRPr="00520DE9" w:rsidRDefault="00520DE9" w:rsidP="00520DE9">
      <w:pPr>
        <w:rPr>
          <w:lang w:eastAsia="zh-CN"/>
        </w:rPr>
      </w:pPr>
      <w:r w:rsidRPr="00520DE9">
        <w:rPr>
          <w:lang w:eastAsia="zh-CN"/>
        </w:rPr>
        <w:lastRenderedPageBreak/>
        <w:t xml:space="preserve">The AF traffic influence request information includes application ID </w:t>
      </w:r>
      <w:r w:rsidRPr="00520DE9">
        <w:rPr>
          <w:rFonts w:eastAsia="宋体"/>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14:paraId="481AF56D" w14:textId="770345F0" w:rsidR="00520DE9" w:rsidRPr="00520DE9" w:rsidRDefault="00770EF6" w:rsidP="00520DE9">
      <w:pPr>
        <w:pStyle w:val="NO"/>
      </w:pPr>
      <w:r>
        <w:t>NOTE:</w:t>
      </w:r>
      <w:r>
        <w:tab/>
      </w:r>
      <w:r w:rsidR="00520DE9" w:rsidRPr="00520DE9">
        <w:t>The traffic descriptor with application ID corresponding to FQDN requires visibility of DNS in the ULCL and does not support encrypted DNS.</w:t>
      </w:r>
    </w:p>
    <w:p w14:paraId="4D4634A2" w14:textId="77777777" w:rsidR="00520DE9" w:rsidRPr="00520DE9" w:rsidRDefault="00520DE9" w:rsidP="00520DE9">
      <w:pPr>
        <w:rPr>
          <w:lang w:eastAsia="zh-CN"/>
        </w:rPr>
      </w:pPr>
      <w:r w:rsidRPr="00520DE9">
        <w:rPr>
          <w:rFonts w:hint="eastAsia"/>
        </w:rPr>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14:paraId="195E031F" w14:textId="77777777" w:rsidR="00520DE9" w:rsidRPr="00520DE9" w:rsidRDefault="00520DE9" w:rsidP="00520DE9">
      <w:pPr>
        <w:pStyle w:val="Heading3"/>
        <w:tabs>
          <w:tab w:val="left" w:pos="1298"/>
          <w:tab w:val="left" w:pos="2596"/>
          <w:tab w:val="left" w:pos="5510"/>
        </w:tabs>
      </w:pPr>
      <w:bookmarkStart w:id="1268" w:name="_Toc31192356"/>
      <w:bookmarkStart w:id="1269" w:name="_Toc31192516"/>
      <w:bookmarkStart w:id="1270" w:name="_Toc31193007"/>
      <w:bookmarkStart w:id="1271" w:name="_Toc31616186"/>
      <w:bookmarkStart w:id="1272" w:name="_Toc31616261"/>
      <w:bookmarkStart w:id="1273" w:name="_Toc31616337"/>
      <w:bookmarkStart w:id="1274" w:name="_Toc31616413"/>
      <w:bookmarkStart w:id="1275" w:name="_Toc43317286"/>
      <w:bookmarkStart w:id="1276" w:name="_Toc43374758"/>
      <w:bookmarkStart w:id="1277" w:name="_Toc43375219"/>
      <w:bookmarkStart w:id="1278" w:name="_Toc43801743"/>
      <w:bookmarkStart w:id="1279" w:name="_Toc43806009"/>
      <w:bookmarkStart w:id="1280" w:name="_Toc43806316"/>
      <w:bookmarkStart w:id="1281" w:name="_Toc50466830"/>
      <w:bookmarkStart w:id="1282" w:name="_Toc50468174"/>
      <w:bookmarkStart w:id="1283" w:name="_Toc50468444"/>
      <w:bookmarkStart w:id="1284" w:name="_Toc50468715"/>
      <w:bookmarkStart w:id="1285" w:name="_Toc50630611"/>
      <w:bookmarkStart w:id="1286" w:name="_Toc54943960"/>
      <w:r w:rsidRPr="00520DE9">
        <w:t>6.7.2</w:t>
      </w:r>
      <w:r w:rsidRPr="00520DE9">
        <w:tab/>
        <w:t>Procedures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46AA6EB0" w14:textId="77777777" w:rsidR="00520DE9" w:rsidRPr="00520DE9" w:rsidRDefault="00520DE9" w:rsidP="00520DE9">
      <w:pPr>
        <w:pStyle w:val="Heading4"/>
      </w:pPr>
      <w:bookmarkStart w:id="1287" w:name="_Toc43317287"/>
      <w:bookmarkStart w:id="1288" w:name="_Toc43374759"/>
      <w:bookmarkStart w:id="1289" w:name="_Toc43375220"/>
      <w:bookmarkStart w:id="1290" w:name="_Toc43801744"/>
      <w:bookmarkStart w:id="1291" w:name="_Toc43806010"/>
      <w:bookmarkStart w:id="1292" w:name="_Toc43806317"/>
      <w:bookmarkStart w:id="1293" w:name="_Toc50630612"/>
      <w:bookmarkStart w:id="1294" w:name="_Toc54943961"/>
      <w:r w:rsidRPr="00520DE9">
        <w:t>6.7.2.1</w:t>
      </w:r>
      <w:r w:rsidRPr="00520DE9">
        <w:tab/>
        <w:t>SMF selection based on AF influence Request</w:t>
      </w:r>
      <w:bookmarkEnd w:id="1287"/>
      <w:bookmarkEnd w:id="1288"/>
      <w:bookmarkEnd w:id="1289"/>
      <w:bookmarkEnd w:id="1290"/>
      <w:bookmarkEnd w:id="1291"/>
      <w:bookmarkEnd w:id="1292"/>
      <w:bookmarkEnd w:id="1293"/>
      <w:bookmarkEnd w:id="1294"/>
    </w:p>
    <w:p w14:paraId="13653925" w14:textId="77777777" w:rsidR="00520DE9" w:rsidRPr="00520DE9" w:rsidRDefault="00520DE9" w:rsidP="00520DE9">
      <w:pPr>
        <w:rPr>
          <w:rFonts w:eastAsia="MS Mincho"/>
        </w:rPr>
      </w:pPr>
    </w:p>
    <w:p w14:paraId="2D4E06CD" w14:textId="77777777" w:rsidR="00520DE9" w:rsidRPr="00520DE9" w:rsidRDefault="00520DE9" w:rsidP="00520DE9">
      <w:pPr>
        <w:pStyle w:val="TH"/>
      </w:pPr>
      <w:r w:rsidRPr="00520DE9">
        <w:object w:dxaOrig="10850" w:dyaOrig="8910" w14:anchorId="401A1218">
          <v:shape id="_x0000_i1048" type="#_x0000_t75" style="width:480.5pt;height:394.1pt" o:ole="">
            <v:imagedata r:id="rId57" o:title=""/>
          </v:shape>
          <o:OLEObject Type="Embed" ProgID="Visio.Drawing.11" ShapeID="_x0000_i1048" DrawAspect="Content" ObjectID="_1665557944" r:id="rId58"/>
        </w:object>
      </w:r>
    </w:p>
    <w:p w14:paraId="2567AF74" w14:textId="77777777" w:rsidR="00520DE9" w:rsidRPr="00520DE9" w:rsidRDefault="00520DE9" w:rsidP="00520DE9">
      <w:pPr>
        <w:pStyle w:val="TF"/>
      </w:pPr>
      <w:r w:rsidRPr="00520DE9">
        <w:t>Figure 6.7.2</w:t>
      </w:r>
      <w:r w:rsidRPr="00520DE9">
        <w:rPr>
          <w:lang w:val="en-US"/>
        </w:rPr>
        <w:t>.1</w:t>
      </w:r>
      <w:r w:rsidRPr="00520DE9">
        <w:t>-1 SMF selection based on AF influence Request</w:t>
      </w:r>
    </w:p>
    <w:p w14:paraId="15C2CBD6" w14:textId="77777777" w:rsidR="00520DE9" w:rsidRPr="00520DE9" w:rsidRDefault="00520DE9" w:rsidP="00520DE9">
      <w:pPr>
        <w:rPr>
          <w:rFonts w:eastAsia="宋体"/>
          <w:lang w:eastAsia="zh-CN"/>
        </w:rPr>
      </w:pPr>
      <w:r w:rsidRPr="00520DE9">
        <w:rPr>
          <w:rFonts w:eastAsia="宋体"/>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The AM-PCF subscribe DataSet </w:t>
      </w:r>
      <w:r w:rsidR="00252BF9">
        <w:rPr>
          <w:rFonts w:eastAsia="宋体"/>
          <w:lang w:eastAsia="zh-CN"/>
        </w:rPr>
        <w:t>"</w:t>
      </w:r>
      <w:r w:rsidRPr="00520DE9">
        <w:rPr>
          <w:rFonts w:eastAsia="宋体"/>
          <w:lang w:eastAsia="zh-CN"/>
        </w:rPr>
        <w:t>Application Data</w:t>
      </w:r>
      <w:r w:rsidR="00252BF9">
        <w:rPr>
          <w:rFonts w:eastAsia="宋体"/>
          <w:lang w:eastAsia="zh-CN"/>
        </w:rPr>
        <w:t>"</w:t>
      </w:r>
      <w:r w:rsidRPr="00520DE9">
        <w:rPr>
          <w:rFonts w:eastAsia="宋体"/>
          <w:lang w:eastAsia="zh-CN"/>
        </w:rPr>
        <w:t xml:space="preserve"> and Data Subset </w:t>
      </w:r>
      <w:r w:rsidR="00252BF9">
        <w:rPr>
          <w:rFonts w:eastAsia="宋体"/>
          <w:lang w:eastAsia="zh-CN"/>
        </w:rPr>
        <w:t>"</w:t>
      </w:r>
      <w:r w:rsidRPr="00520DE9">
        <w:rPr>
          <w:rFonts w:eastAsia="宋体"/>
          <w:lang w:eastAsia="zh-CN"/>
        </w:rPr>
        <w:t>AF traffic influence request information</w:t>
      </w:r>
      <w:r w:rsidR="00252BF9">
        <w:rPr>
          <w:rFonts w:eastAsia="宋体"/>
          <w:lang w:eastAsia="zh-CN"/>
        </w:rPr>
        <w:t>"</w:t>
      </w:r>
      <w:r w:rsidRPr="00520DE9">
        <w:rPr>
          <w:rFonts w:eastAsia="宋体"/>
          <w:lang w:eastAsia="zh-CN"/>
        </w:rPr>
        <w:t xml:space="preserve"> in the UDR.</w:t>
      </w:r>
    </w:p>
    <w:p w14:paraId="7B4FFF89" w14:textId="77777777" w:rsidR="00520DE9" w:rsidRPr="00520DE9" w:rsidRDefault="00520DE9" w:rsidP="00520DE9">
      <w:pPr>
        <w:pStyle w:val="B1"/>
        <w:rPr>
          <w:rFonts w:eastAsia="宋体"/>
          <w:lang w:eastAsia="zh-CN"/>
        </w:rPr>
      </w:pPr>
      <w:r w:rsidRPr="00520DE9">
        <w:rPr>
          <w:rFonts w:eastAsia="宋体"/>
          <w:lang w:eastAsia="zh-CN"/>
        </w:rPr>
        <w:lastRenderedPageBreak/>
        <w:t>2.</w:t>
      </w:r>
      <w:r w:rsidRPr="00520DE9">
        <w:rPr>
          <w:rFonts w:eastAsia="宋体"/>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The UDR sends the Nudr_DM_Notify to AM-PCF, including the AF traffic influence request information. The AM-PCF stores the AF traffic influence request information locally.</w:t>
      </w:r>
    </w:p>
    <w:p w14:paraId="1425D111" w14:textId="77777777" w:rsidR="00520DE9" w:rsidRPr="00520DE9" w:rsidRDefault="00520DE9" w:rsidP="00520DE9">
      <w:pPr>
        <w:pStyle w:val="B1"/>
        <w:rPr>
          <w:rFonts w:eastAsia="宋体"/>
          <w:lang w:eastAsia="zh-CN"/>
        </w:rPr>
      </w:pPr>
      <w:r w:rsidRPr="00520DE9">
        <w:rPr>
          <w:rFonts w:eastAsia="宋体"/>
          <w:lang w:eastAsia="zh-CN"/>
        </w:rPr>
        <w:t>4.</w:t>
      </w:r>
      <w:r w:rsidRPr="00520DE9">
        <w:rPr>
          <w:rFonts w:eastAsia="宋体"/>
          <w:lang w:eastAsia="zh-CN"/>
        </w:rPr>
        <w:tab/>
        <w:t>The UE perform registration procedure in the network.</w:t>
      </w:r>
    </w:p>
    <w:p w14:paraId="09D23712" w14:textId="77777777" w:rsidR="00520DE9" w:rsidRPr="00520DE9" w:rsidRDefault="00520DE9" w:rsidP="00520DE9">
      <w:pPr>
        <w:pStyle w:val="B1"/>
        <w:rPr>
          <w:rFonts w:eastAsia="宋体"/>
          <w:lang w:eastAsia="zh-CN"/>
        </w:rPr>
      </w:pPr>
      <w:r w:rsidRPr="00520DE9">
        <w:rPr>
          <w:rFonts w:eastAsia="宋体"/>
          <w:lang w:eastAsia="zh-CN"/>
        </w:rPr>
        <w:t>5.</w:t>
      </w:r>
      <w:r w:rsidRPr="00520DE9">
        <w:rPr>
          <w:rFonts w:eastAsia="宋体"/>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520DE9" w:rsidRDefault="00520DE9" w:rsidP="00520DE9">
      <w:pPr>
        <w:pStyle w:val="B1"/>
        <w:rPr>
          <w:rFonts w:eastAsia="宋体"/>
          <w:lang w:eastAsia="zh-CN"/>
        </w:rPr>
      </w:pPr>
      <w:r w:rsidRPr="00520DE9">
        <w:rPr>
          <w:rFonts w:eastAsia="宋体"/>
          <w:lang w:eastAsia="zh-CN"/>
        </w:rPr>
        <w:t>6.</w:t>
      </w:r>
      <w:r w:rsidRPr="00520DE9">
        <w:rPr>
          <w:rFonts w:eastAsia="宋体"/>
          <w:lang w:eastAsia="zh-CN"/>
        </w:rPr>
        <w:tab/>
        <w:t>The UE establishes PDU Session with the S-NSSAI and the DNN.</w:t>
      </w:r>
    </w:p>
    <w:p w14:paraId="2AA565CC" w14:textId="77777777" w:rsidR="00520DE9" w:rsidRPr="00520DE9" w:rsidRDefault="00520DE9" w:rsidP="00520DE9">
      <w:pPr>
        <w:pStyle w:val="B1"/>
        <w:rPr>
          <w:rFonts w:eastAsia="宋体"/>
          <w:lang w:eastAsia="zh-CN"/>
        </w:rPr>
      </w:pPr>
      <w:r w:rsidRPr="00520DE9">
        <w:rPr>
          <w:rFonts w:eastAsia="宋体"/>
          <w:lang w:eastAsia="zh-CN"/>
        </w:rPr>
        <w:t>7.</w:t>
      </w:r>
      <w:r w:rsidRPr="00520DE9">
        <w:rPr>
          <w:rFonts w:eastAsia="宋体"/>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14:paraId="263F1F0C" w14:textId="77777777"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520DE9" w:rsidRDefault="00520DE9" w:rsidP="00520DE9">
      <w:pPr>
        <w:pStyle w:val="B1"/>
        <w:rPr>
          <w:rFonts w:eastAsia="宋体"/>
          <w:lang w:eastAsia="zh-CN"/>
        </w:rPr>
      </w:pPr>
      <w:r w:rsidRPr="00520DE9">
        <w:rPr>
          <w:rFonts w:eastAsia="宋体"/>
          <w:lang w:eastAsia="zh-CN"/>
        </w:rPr>
        <w:t>9.</w:t>
      </w:r>
      <w:r w:rsidRPr="00520DE9">
        <w:rPr>
          <w:rFonts w:eastAsia="宋体"/>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宋体" w:hint="eastAsia"/>
          <w:lang w:eastAsia="zh-CN"/>
        </w:rPr>
        <w:t>QDN</w:t>
      </w:r>
      <w:r w:rsidRPr="00520DE9">
        <w:rPr>
          <w:rFonts w:eastAsia="宋体"/>
          <w:lang w:eastAsia="zh-CN"/>
        </w:rPr>
        <w:t>. Then the I-UPF(ULCL/BP) can route the DNS query message including the requested FQDN or requested DNS Server address towards the Edge Hosting Environment.</w:t>
      </w:r>
    </w:p>
    <w:p w14:paraId="5DC2439B" w14:textId="77777777" w:rsidR="00520DE9" w:rsidRPr="00520DE9" w:rsidRDefault="00520DE9" w:rsidP="00520DE9">
      <w:pPr>
        <w:pStyle w:val="Heading4"/>
      </w:pPr>
      <w:bookmarkStart w:id="1295" w:name="_Toc43317288"/>
      <w:bookmarkStart w:id="1296" w:name="_Toc43374760"/>
      <w:bookmarkStart w:id="1297" w:name="_Toc43375221"/>
      <w:bookmarkStart w:id="1298" w:name="_Toc43801745"/>
      <w:bookmarkStart w:id="1299" w:name="_Toc43806011"/>
      <w:bookmarkStart w:id="1300" w:name="_Toc43806318"/>
      <w:bookmarkStart w:id="1301" w:name="_Toc50630613"/>
      <w:bookmarkStart w:id="1302" w:name="_Toc54943962"/>
      <w:r w:rsidRPr="00520DE9">
        <w:t>6.7.2.2</w:t>
      </w:r>
      <w:r w:rsidRPr="00520DE9">
        <w:tab/>
        <w:t>DNS request procedure</w:t>
      </w:r>
      <w:bookmarkEnd w:id="1295"/>
      <w:bookmarkEnd w:id="1296"/>
      <w:bookmarkEnd w:id="1297"/>
      <w:bookmarkEnd w:id="1298"/>
      <w:bookmarkEnd w:id="1299"/>
      <w:bookmarkEnd w:id="1300"/>
      <w:bookmarkEnd w:id="1301"/>
      <w:bookmarkEnd w:id="1302"/>
    </w:p>
    <w:p w14:paraId="00A86A07" w14:textId="77777777"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520DE9" w:rsidRDefault="00520DE9" w:rsidP="00520DE9">
      <w:pPr>
        <w:pStyle w:val="TH"/>
      </w:pPr>
      <w:r w:rsidRPr="00520DE9">
        <w:object w:dxaOrig="9440" w:dyaOrig="6670" w14:anchorId="4334EFAC">
          <v:shape id="_x0000_i1049" type="#_x0000_t75" style="width:472.05pt;height:333.7pt" o:ole="">
            <v:imagedata r:id="rId59" o:title=""/>
          </v:shape>
          <o:OLEObject Type="Embed" ProgID="Visio.Drawing.11" ShapeID="_x0000_i1049" DrawAspect="Content" ObjectID="_1665557945" r:id="rId60"/>
        </w:object>
      </w:r>
    </w:p>
    <w:p w14:paraId="6A658759" w14:textId="77777777" w:rsidR="00520DE9" w:rsidRPr="00520DE9" w:rsidRDefault="00520DE9" w:rsidP="00520DE9">
      <w:pPr>
        <w:pStyle w:val="TF"/>
      </w:pPr>
      <w:r w:rsidRPr="00520DE9">
        <w:t>Figure 6.7.2</w:t>
      </w:r>
      <w:r w:rsidRPr="00520DE9">
        <w:rPr>
          <w:lang w:val="en-US"/>
        </w:rPr>
        <w:t>.</w:t>
      </w:r>
      <w:r w:rsidRPr="00520DE9">
        <w:rPr>
          <w:rFonts w:eastAsia="宋体" w:hint="eastAsia"/>
          <w:lang w:eastAsia="zh-CN"/>
        </w:rPr>
        <w:t>2</w:t>
      </w:r>
      <w:r w:rsidRPr="00520DE9">
        <w:t xml:space="preserve">-2 </w:t>
      </w:r>
      <w:r w:rsidRPr="00520DE9">
        <w:rPr>
          <w:rFonts w:hint="eastAsia"/>
        </w:rPr>
        <w:t>DNS</w:t>
      </w:r>
      <w:r w:rsidRPr="00520DE9">
        <w:t xml:space="preserve"> request procedure</w:t>
      </w:r>
    </w:p>
    <w:p w14:paraId="54065BC4" w14:textId="77777777" w:rsidR="00520DE9" w:rsidRPr="00520DE9" w:rsidRDefault="00520DE9" w:rsidP="00520DE9">
      <w:pPr>
        <w:pStyle w:val="B1"/>
        <w:rPr>
          <w:rFonts w:eastAsia="宋体"/>
        </w:rPr>
      </w:pPr>
      <w:r w:rsidRPr="00520DE9">
        <w:rPr>
          <w:rFonts w:eastAsia="宋体"/>
        </w:rPr>
        <w:t>1.</w:t>
      </w:r>
      <w:r w:rsidRPr="00520DE9">
        <w:rPr>
          <w:rFonts w:eastAsia="宋体"/>
        </w:rPr>
        <w:tab/>
        <w:t>The UE sends DNS query request message over the user plane path.</w:t>
      </w:r>
    </w:p>
    <w:p w14:paraId="12FB4067" w14:textId="77777777" w:rsidR="00520DE9" w:rsidRPr="00520DE9" w:rsidRDefault="00520DE9" w:rsidP="00520DE9">
      <w:pPr>
        <w:pStyle w:val="B1"/>
        <w:rPr>
          <w:rFonts w:eastAsia="宋体"/>
        </w:rPr>
      </w:pPr>
      <w:r w:rsidRPr="00520DE9">
        <w:rPr>
          <w:rFonts w:eastAsia="宋体"/>
        </w:rPr>
        <w:t>2.</w:t>
      </w:r>
      <w:r w:rsidRPr="00520DE9">
        <w:rPr>
          <w:rFonts w:eastAsia="宋体"/>
        </w:rPr>
        <w:tab/>
        <w:t xml:space="preserve">The </w:t>
      </w:r>
      <w:r w:rsidRPr="00520DE9">
        <w:rPr>
          <w:rFonts w:eastAsia="宋体" w:hint="eastAsia"/>
        </w:rPr>
        <w:t>ULCL</w:t>
      </w:r>
      <w:r w:rsidRPr="00520DE9">
        <w:rPr>
          <w:rFonts w:eastAsia="宋体"/>
        </w:rPr>
        <w:t xml:space="preserve"> detects based on PDR the DNS query request message including the requested FQDN or requested DNS Server address and routes the DNS query request message towards the Local PSA.</w:t>
      </w:r>
    </w:p>
    <w:p w14:paraId="4BE26CDC" w14:textId="77777777" w:rsidR="00520DE9" w:rsidRPr="00520DE9" w:rsidRDefault="00520DE9" w:rsidP="00520DE9">
      <w:pPr>
        <w:pStyle w:val="B1"/>
        <w:rPr>
          <w:rFonts w:eastAsia="宋体"/>
        </w:rPr>
      </w:pPr>
      <w:r w:rsidRPr="00520DE9">
        <w:rPr>
          <w:rFonts w:eastAsia="宋体"/>
        </w:rPr>
        <w:t>3.</w:t>
      </w:r>
      <w:r w:rsidRPr="00520DE9">
        <w:rPr>
          <w:rFonts w:eastAsia="宋体"/>
        </w:rPr>
        <w:tab/>
        <w:t>The Local PSA forwards the DNS query request to the DNS Resolver.</w:t>
      </w:r>
    </w:p>
    <w:p w14:paraId="48770BAA" w14:textId="77777777" w:rsidR="00520DE9" w:rsidRPr="00520DE9" w:rsidRDefault="00520DE9" w:rsidP="00520DE9">
      <w:pPr>
        <w:pStyle w:val="B1"/>
        <w:rPr>
          <w:rFonts w:eastAsia="宋体"/>
        </w:rPr>
      </w:pPr>
      <w:r w:rsidRPr="00520DE9">
        <w:rPr>
          <w:rFonts w:eastAsia="宋体"/>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520DE9" w:rsidRDefault="00520DE9" w:rsidP="00520DE9">
      <w:pPr>
        <w:pStyle w:val="B1"/>
        <w:rPr>
          <w:rFonts w:eastAsia="宋体"/>
        </w:rPr>
      </w:pPr>
      <w:r w:rsidRPr="00520DE9">
        <w:rPr>
          <w:rFonts w:eastAsia="宋体"/>
        </w:rPr>
        <w:t>4a. The DNS Resolver forwards the DNS request to local DNS server.</w:t>
      </w:r>
    </w:p>
    <w:p w14:paraId="2440BD0B" w14:textId="77777777" w:rsidR="00520DE9" w:rsidRPr="00520DE9" w:rsidRDefault="00520DE9" w:rsidP="00520DE9">
      <w:pPr>
        <w:pStyle w:val="B1"/>
        <w:rPr>
          <w:rFonts w:eastAsia="宋体"/>
        </w:rPr>
      </w:pPr>
      <w:r w:rsidRPr="00520DE9">
        <w:rPr>
          <w:rFonts w:eastAsia="宋体"/>
        </w:rPr>
        <w:t>4b. The local DNS server response with address information of the Edge Application Server. The source address of the DNS response is the original DNS server address that has been used by the UE.</w:t>
      </w:r>
    </w:p>
    <w:p w14:paraId="62A112BB" w14:textId="1870664D" w:rsidR="00520DE9" w:rsidRPr="00520DE9" w:rsidRDefault="00770EF6" w:rsidP="00520DE9">
      <w:pPr>
        <w:pStyle w:val="NO"/>
        <w:rPr>
          <w:lang w:eastAsia="zh-CN"/>
        </w:rPr>
      </w:pPr>
      <w:r>
        <w:rPr>
          <w:lang w:eastAsia="zh-CN"/>
        </w:rPr>
        <w:t>NOTE:</w:t>
      </w:r>
      <w:r>
        <w:rPr>
          <w:lang w:eastAsia="zh-CN"/>
        </w:rPr>
        <w:tab/>
      </w:r>
      <w:r w:rsidR="00520DE9" w:rsidRPr="00520DE9">
        <w:rPr>
          <w:lang w:eastAsia="zh-CN"/>
        </w:rPr>
        <w:t xml:space="preserve">How </w:t>
      </w:r>
      <w:r w:rsidR="00520DE9" w:rsidRPr="00520DE9">
        <w:t>to</w:t>
      </w:r>
      <w:r w:rsidR="00520DE9" w:rsidRPr="00520DE9">
        <w:rPr>
          <w:lang w:eastAsia="zh-CN"/>
        </w:rPr>
        <w:t xml:space="preserve"> communicate between the DNS Resolver and local DNS server is not specified.</w:t>
      </w:r>
    </w:p>
    <w:p w14:paraId="58587190" w14:textId="77777777" w:rsidR="00520DE9" w:rsidRPr="00520DE9" w:rsidRDefault="00520DE9" w:rsidP="00520DE9">
      <w:pPr>
        <w:pStyle w:val="B1"/>
        <w:rPr>
          <w:rFonts w:eastAsia="宋体"/>
        </w:rPr>
      </w:pPr>
      <w:r w:rsidRPr="00520DE9">
        <w:rPr>
          <w:rFonts w:eastAsia="宋体"/>
        </w:rPr>
        <w:t>5a. The DNS Resolver adds</w:t>
      </w:r>
      <w:r w:rsidRPr="00520DE9">
        <w:t xml:space="preserve"> its local address in an EDNS Client Subnet option and forwards the DNS request together with the EDNS Client Subnet option</w:t>
      </w:r>
      <w:r w:rsidRPr="00520DE9">
        <w:rPr>
          <w:rFonts w:eastAsia="宋体"/>
        </w:rPr>
        <w:t xml:space="preserve"> of RFC 7871</w:t>
      </w:r>
      <w:r w:rsidRPr="00520DE9">
        <w:t xml:space="preserve"> to the </w:t>
      </w:r>
      <w:r w:rsidRPr="00520DE9">
        <w:rPr>
          <w:rFonts w:eastAsia="宋体"/>
        </w:rPr>
        <w:t>authoritative DNS server.</w:t>
      </w:r>
    </w:p>
    <w:p w14:paraId="54099527" w14:textId="77777777" w:rsidR="00520DE9" w:rsidRPr="00520DE9" w:rsidRDefault="00520DE9" w:rsidP="00520DE9">
      <w:pPr>
        <w:pStyle w:val="B1"/>
        <w:rPr>
          <w:rFonts w:eastAsia="宋体"/>
        </w:rPr>
      </w:pPr>
      <w:r w:rsidRPr="00520DE9">
        <w:rPr>
          <w:rFonts w:eastAsia="宋体"/>
        </w:rPr>
        <w:t>5b.</w:t>
      </w:r>
      <w:r w:rsidRPr="00520DE9">
        <w:rPr>
          <w:rFonts w:eastAsia="宋体"/>
        </w:rPr>
        <w:tab/>
        <w:t xml:space="preserve">The authoritative DNS server uses the </w:t>
      </w:r>
      <w:r w:rsidRPr="00520DE9">
        <w:t xml:space="preserve">EDNS Client Subnet option to determine the </w:t>
      </w:r>
      <w:r w:rsidRPr="00520DE9">
        <w:rPr>
          <w:rFonts w:eastAsia="宋体"/>
        </w:rPr>
        <w:t>address information of the Edge Application Server in the Edge Hosting Environment and send the DNS request response.</w:t>
      </w:r>
    </w:p>
    <w:p w14:paraId="0EABCBF8" w14:textId="77777777" w:rsidR="00520DE9" w:rsidRPr="00520DE9" w:rsidRDefault="00520DE9" w:rsidP="00520DE9">
      <w:pPr>
        <w:pStyle w:val="B1"/>
        <w:rPr>
          <w:rFonts w:eastAsia="宋体"/>
        </w:rPr>
      </w:pPr>
      <w:r w:rsidRPr="00520DE9">
        <w:rPr>
          <w:rFonts w:eastAsia="宋体"/>
        </w:rPr>
        <w:t>6.</w:t>
      </w:r>
      <w:r w:rsidRPr="00520DE9">
        <w:rPr>
          <w:rFonts w:eastAsia="宋体"/>
        </w:rPr>
        <w:tab/>
        <w:t>The DNS Resolver forwards the DNS response to the Local PSA via N6 interface.</w:t>
      </w:r>
    </w:p>
    <w:p w14:paraId="6FBC918D" w14:textId="77777777" w:rsidR="00520DE9" w:rsidRPr="00520DE9" w:rsidRDefault="00520DE9" w:rsidP="00520DE9">
      <w:pPr>
        <w:pStyle w:val="B1"/>
        <w:rPr>
          <w:rFonts w:eastAsia="宋体"/>
        </w:rPr>
      </w:pPr>
      <w:r w:rsidRPr="00520DE9">
        <w:rPr>
          <w:rFonts w:eastAsia="宋体"/>
        </w:rPr>
        <w:t>7.</w:t>
      </w:r>
      <w:r w:rsidRPr="00520DE9">
        <w:rPr>
          <w:rFonts w:eastAsia="宋体"/>
        </w:rPr>
        <w:tab/>
        <w:t>The Local PSA forwards the DNS response to ULCL.</w:t>
      </w:r>
    </w:p>
    <w:p w14:paraId="3028D1B9" w14:textId="77777777" w:rsidR="00520DE9" w:rsidRPr="00520DE9" w:rsidRDefault="00520DE9" w:rsidP="00520DE9">
      <w:pPr>
        <w:pStyle w:val="B1"/>
        <w:rPr>
          <w:rFonts w:eastAsia="宋体"/>
        </w:rPr>
      </w:pPr>
      <w:r w:rsidRPr="00520DE9">
        <w:rPr>
          <w:rFonts w:eastAsia="宋体"/>
        </w:rPr>
        <w:t>8..</w:t>
      </w:r>
      <w:r w:rsidRPr="00520DE9">
        <w:rPr>
          <w:rFonts w:eastAsia="宋体"/>
        </w:rPr>
        <w:tab/>
        <w:t>The ULCL forwards the DNS response to the UE.</w:t>
      </w:r>
    </w:p>
    <w:p w14:paraId="290277A8" w14:textId="77777777" w:rsidR="00520DE9" w:rsidRPr="00520DE9" w:rsidRDefault="00520DE9" w:rsidP="00520DE9">
      <w:pPr>
        <w:rPr>
          <w:rFonts w:eastAsia="宋体"/>
        </w:rPr>
      </w:pPr>
    </w:p>
    <w:p w14:paraId="5EB52C84" w14:textId="77777777" w:rsidR="00520DE9" w:rsidRPr="00520DE9" w:rsidRDefault="00520DE9" w:rsidP="00520DE9">
      <w:pPr>
        <w:pStyle w:val="Heading3"/>
        <w:rPr>
          <w:lang w:eastAsia="zh-CN"/>
        </w:rPr>
      </w:pPr>
      <w:bookmarkStart w:id="1303" w:name="_Toc31192357"/>
      <w:bookmarkStart w:id="1304" w:name="_Toc31192517"/>
      <w:bookmarkStart w:id="1305" w:name="_Toc31193008"/>
      <w:bookmarkStart w:id="1306" w:name="_Toc31616187"/>
      <w:bookmarkStart w:id="1307" w:name="_Toc31616262"/>
      <w:bookmarkStart w:id="1308" w:name="_Toc31616338"/>
      <w:bookmarkStart w:id="1309" w:name="_Toc31616414"/>
      <w:bookmarkStart w:id="1310" w:name="_Toc43317289"/>
      <w:bookmarkStart w:id="1311" w:name="_Toc43374761"/>
      <w:bookmarkStart w:id="1312" w:name="_Toc43375222"/>
      <w:bookmarkStart w:id="1313" w:name="_Toc43801746"/>
      <w:bookmarkStart w:id="1314" w:name="_Toc43806012"/>
      <w:bookmarkStart w:id="1315" w:name="_Toc43806319"/>
      <w:bookmarkStart w:id="1316" w:name="_Toc50466831"/>
      <w:bookmarkStart w:id="1317" w:name="_Toc50468175"/>
      <w:bookmarkStart w:id="1318" w:name="_Toc50468445"/>
      <w:bookmarkStart w:id="1319" w:name="_Toc50468716"/>
      <w:bookmarkStart w:id="1320" w:name="_Toc50630614"/>
      <w:bookmarkStart w:id="1321" w:name="_Toc54943963"/>
      <w:r w:rsidRPr="00520DE9">
        <w:rPr>
          <w:lang w:eastAsia="zh-CN"/>
        </w:rPr>
        <w:lastRenderedPageBreak/>
        <w:t>6.7.3</w:t>
      </w:r>
      <w:r w:rsidRPr="00520DE9">
        <w:rPr>
          <w:lang w:eastAsia="zh-CN"/>
        </w:rPr>
        <w:tab/>
      </w:r>
      <w:bookmarkEnd w:id="1303"/>
      <w:bookmarkEnd w:id="1304"/>
      <w:bookmarkEnd w:id="1305"/>
      <w:bookmarkEnd w:id="1306"/>
      <w:bookmarkEnd w:id="1307"/>
      <w:bookmarkEnd w:id="1308"/>
      <w:bookmarkEnd w:id="1309"/>
      <w:bookmarkEnd w:id="1310"/>
      <w:r w:rsidRPr="00520DE9">
        <w:t>Impacts on services, entities and interfaces</w:t>
      </w:r>
      <w:bookmarkEnd w:id="1311"/>
      <w:bookmarkEnd w:id="1312"/>
      <w:bookmarkEnd w:id="1313"/>
      <w:bookmarkEnd w:id="1314"/>
      <w:bookmarkEnd w:id="1315"/>
      <w:bookmarkEnd w:id="1316"/>
      <w:bookmarkEnd w:id="1317"/>
      <w:bookmarkEnd w:id="1318"/>
      <w:bookmarkEnd w:id="1319"/>
      <w:bookmarkEnd w:id="1320"/>
      <w:bookmarkEnd w:id="1321"/>
    </w:p>
    <w:p w14:paraId="67799E8A" w14:textId="77777777" w:rsidR="00520DE9" w:rsidRPr="00520DE9" w:rsidRDefault="00520DE9" w:rsidP="00520DE9">
      <w:pPr>
        <w:rPr>
          <w:rFonts w:eastAsia="宋体"/>
          <w:b/>
          <w:bCs/>
        </w:rPr>
      </w:pPr>
      <w:r w:rsidRPr="00520DE9">
        <w:rPr>
          <w:rFonts w:eastAsia="宋体"/>
          <w:b/>
          <w:bCs/>
        </w:rPr>
        <w:t>AM-PCF:</w:t>
      </w:r>
    </w:p>
    <w:p w14:paraId="3FC40520"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Subscribe the AF traffic influence request modification in UDR.</w:t>
      </w:r>
    </w:p>
    <w:p w14:paraId="5E05732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Receives the AF traffic influence request from the UDR.</w:t>
      </w:r>
    </w:p>
    <w:p w14:paraId="12200A99"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Sends the new/updated AF traffic influence request to AMF.</w:t>
      </w:r>
    </w:p>
    <w:p w14:paraId="7243381E" w14:textId="77777777" w:rsidR="00520DE9" w:rsidRPr="00520DE9" w:rsidRDefault="00520DE9" w:rsidP="00520DE9">
      <w:pPr>
        <w:rPr>
          <w:rFonts w:eastAsia="宋体"/>
          <w:b/>
          <w:bCs/>
        </w:rPr>
      </w:pPr>
      <w:r w:rsidRPr="00520DE9">
        <w:rPr>
          <w:rFonts w:eastAsia="宋体"/>
          <w:b/>
          <w:bCs/>
        </w:rPr>
        <w:t>AMF:</w:t>
      </w:r>
    </w:p>
    <w:p w14:paraId="17CCBB01"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Receives the new/updated AF traffic influence request from the AM-PCF.</w:t>
      </w:r>
    </w:p>
    <w:p w14:paraId="242EE29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Select I-SMF or SMF supporting the requested DNAI(s) based on AF traffic influence information received from the AM-PCF.</w:t>
      </w:r>
    </w:p>
    <w:p w14:paraId="35B8854A" w14:textId="77777777" w:rsidR="00520DE9" w:rsidRPr="00520DE9" w:rsidRDefault="00520DE9" w:rsidP="00520DE9">
      <w:pPr>
        <w:rPr>
          <w:rFonts w:eastAsia="宋体"/>
          <w:b/>
          <w:bCs/>
        </w:rPr>
      </w:pPr>
      <w:r w:rsidRPr="00520DE9">
        <w:rPr>
          <w:rFonts w:eastAsia="宋体"/>
          <w:b/>
          <w:bCs/>
        </w:rPr>
        <w:t>NRF:</w:t>
      </w:r>
    </w:p>
    <w:p w14:paraId="02DE4313"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Store the supported DNAI in the service profile of the I-SMF/SMF.</w:t>
      </w:r>
    </w:p>
    <w:p w14:paraId="23BFE58E" w14:textId="77777777" w:rsidR="00520DE9" w:rsidRPr="00520DE9" w:rsidRDefault="00520DE9" w:rsidP="00520DE9">
      <w:pPr>
        <w:pStyle w:val="Heading2"/>
        <w:rPr>
          <w:lang w:eastAsia="zh-CN"/>
        </w:rPr>
      </w:pPr>
      <w:bookmarkStart w:id="1322" w:name="_Toc43317290"/>
      <w:bookmarkStart w:id="1323" w:name="_Toc43374762"/>
      <w:bookmarkStart w:id="1324" w:name="_Toc43375223"/>
      <w:bookmarkStart w:id="1325" w:name="_Toc43801747"/>
      <w:bookmarkStart w:id="1326" w:name="_Toc43806013"/>
      <w:bookmarkStart w:id="1327" w:name="_Toc43806320"/>
      <w:bookmarkStart w:id="1328" w:name="_Toc50466832"/>
      <w:bookmarkStart w:id="1329" w:name="_Toc50468176"/>
      <w:bookmarkStart w:id="1330" w:name="_Toc50468446"/>
      <w:bookmarkStart w:id="1331" w:name="_Toc50468717"/>
      <w:bookmarkStart w:id="1332" w:name="_Toc50630615"/>
      <w:bookmarkStart w:id="1333" w:name="_Toc54943964"/>
      <w:r w:rsidRPr="00520DE9">
        <w:rPr>
          <w:lang w:eastAsia="zh-CN"/>
        </w:rPr>
        <w:t>6.8</w:t>
      </w:r>
      <w:r w:rsidRPr="00520DE9">
        <w:rPr>
          <w:lang w:eastAsia="zh-CN"/>
        </w:rPr>
        <w:tab/>
        <w:t>Solution #8: Edge Application Server discovery using anycast DNS</w:t>
      </w:r>
      <w:bookmarkEnd w:id="1322"/>
      <w:bookmarkEnd w:id="1323"/>
      <w:bookmarkEnd w:id="1324"/>
      <w:bookmarkEnd w:id="1325"/>
      <w:bookmarkEnd w:id="1326"/>
      <w:bookmarkEnd w:id="1327"/>
      <w:bookmarkEnd w:id="1328"/>
      <w:bookmarkEnd w:id="1329"/>
      <w:bookmarkEnd w:id="1330"/>
      <w:bookmarkEnd w:id="1331"/>
      <w:bookmarkEnd w:id="1332"/>
      <w:bookmarkEnd w:id="1333"/>
    </w:p>
    <w:p w14:paraId="13D62E2A" w14:textId="77777777" w:rsidR="00520DE9" w:rsidRPr="00520DE9" w:rsidRDefault="00520DE9" w:rsidP="00520DE9">
      <w:pPr>
        <w:pStyle w:val="Heading3"/>
        <w:rPr>
          <w:lang w:eastAsia="zh-CN"/>
        </w:rPr>
      </w:pPr>
      <w:bookmarkStart w:id="1334" w:name="_Toc43317291"/>
      <w:bookmarkStart w:id="1335" w:name="_Toc43374763"/>
      <w:bookmarkStart w:id="1336" w:name="_Toc43375224"/>
      <w:bookmarkStart w:id="1337" w:name="_Toc43801748"/>
      <w:bookmarkStart w:id="1338" w:name="_Toc43806014"/>
      <w:bookmarkStart w:id="1339" w:name="_Toc43806321"/>
      <w:bookmarkStart w:id="1340" w:name="_Toc50466833"/>
      <w:bookmarkStart w:id="1341" w:name="_Toc50468177"/>
      <w:bookmarkStart w:id="1342" w:name="_Toc50468447"/>
      <w:bookmarkStart w:id="1343" w:name="_Toc50468718"/>
      <w:bookmarkStart w:id="1344" w:name="_Toc50630616"/>
      <w:bookmarkStart w:id="1345" w:name="_Toc54943965"/>
      <w:r w:rsidRPr="00520DE9">
        <w:rPr>
          <w:lang w:eastAsia="zh-CN"/>
        </w:rPr>
        <w:t>6.8.1</w:t>
      </w:r>
      <w:r w:rsidRPr="00520DE9">
        <w:rPr>
          <w:lang w:eastAsia="zh-CN"/>
        </w:rPr>
        <w:tab/>
        <w:t>Solution description</w:t>
      </w:r>
      <w:bookmarkEnd w:id="1334"/>
      <w:bookmarkEnd w:id="1335"/>
      <w:bookmarkEnd w:id="1336"/>
      <w:bookmarkEnd w:id="1337"/>
      <w:bookmarkEnd w:id="1338"/>
      <w:bookmarkEnd w:id="1339"/>
      <w:bookmarkEnd w:id="1340"/>
      <w:bookmarkEnd w:id="1341"/>
      <w:bookmarkEnd w:id="1342"/>
      <w:bookmarkEnd w:id="1343"/>
      <w:bookmarkEnd w:id="1344"/>
      <w:bookmarkEnd w:id="1345"/>
    </w:p>
    <w:p w14:paraId="1AB5C6DE" w14:textId="77777777" w:rsidR="00520DE9" w:rsidRPr="00520DE9" w:rsidRDefault="00520DE9" w:rsidP="00520DE9">
      <w:pPr>
        <w:pStyle w:val="Heading4"/>
        <w:rPr>
          <w:lang w:eastAsia="zh-CN"/>
        </w:rPr>
      </w:pPr>
      <w:bookmarkStart w:id="1346" w:name="_Toc43317292"/>
      <w:bookmarkStart w:id="1347" w:name="_Toc43374764"/>
      <w:bookmarkStart w:id="1348" w:name="_Toc43375225"/>
      <w:bookmarkStart w:id="1349" w:name="_Toc43801749"/>
      <w:bookmarkStart w:id="1350" w:name="_Toc43806015"/>
      <w:bookmarkStart w:id="1351" w:name="_Toc43806322"/>
      <w:bookmarkStart w:id="1352" w:name="_Toc50630617"/>
      <w:bookmarkStart w:id="1353" w:name="_Toc54943966"/>
      <w:r w:rsidRPr="00520DE9">
        <w:rPr>
          <w:lang w:eastAsia="zh-CN"/>
        </w:rPr>
        <w:t>6.8.1.1</w:t>
      </w:r>
      <w:r w:rsidRPr="00520DE9">
        <w:rPr>
          <w:lang w:eastAsia="zh-CN"/>
        </w:rPr>
        <w:tab/>
        <w:t>General</w:t>
      </w:r>
      <w:bookmarkEnd w:id="1346"/>
      <w:bookmarkEnd w:id="1347"/>
      <w:bookmarkEnd w:id="1348"/>
      <w:bookmarkEnd w:id="1349"/>
      <w:bookmarkEnd w:id="1350"/>
      <w:bookmarkEnd w:id="1351"/>
      <w:bookmarkEnd w:id="1352"/>
      <w:bookmarkEnd w:id="1353"/>
    </w:p>
    <w:p w14:paraId="4A9B02AC" w14:textId="77777777" w:rsidR="00520DE9" w:rsidRPr="00520DE9" w:rsidRDefault="00520DE9" w:rsidP="00520DE9">
      <w:pPr>
        <w:rPr>
          <w:lang w:eastAsia="zh-CN"/>
        </w:rPr>
      </w:pPr>
      <w:r w:rsidRPr="00520DE9">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14:paraId="36047458" w14:textId="77777777"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14:paraId="63F0177A" w14:textId="403A6D63"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1:</w:t>
      </w:r>
      <w:r>
        <w:rPr>
          <w:lang w:eastAsia="zh-CN"/>
        </w:rPr>
        <w:tab/>
      </w:r>
      <w:r w:rsidR="00520DE9" w:rsidRPr="00520DE9">
        <w:rPr>
          <w:lang w:eastAsia="zh-CN"/>
        </w:rPr>
        <w:t xml:space="preserve">How to make sure the recursive DNS system present a unified IP using IP anycast mechanism is outside the scope of </w:t>
      </w:r>
      <w:r w:rsidR="00252BF9">
        <w:t>SA WG2</w:t>
      </w:r>
      <w:r w:rsidR="00520DE9" w:rsidRPr="00520DE9">
        <w:rPr>
          <w:lang w:eastAsia="zh-CN"/>
        </w:rPr>
        <w:t>.</w:t>
      </w:r>
    </w:p>
    <w:p w14:paraId="0CC1966A" w14:textId="0E84AB6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2:</w:t>
      </w:r>
      <w:r>
        <w:rPr>
          <w:lang w:eastAsia="zh-CN"/>
        </w:rPr>
        <w:tab/>
      </w:r>
      <w:r w:rsidR="00520DE9" w:rsidRPr="00520DE9">
        <w:rPr>
          <w:lang w:eastAsia="zh-CN"/>
        </w:rPr>
        <w:t>UE is agnostic to any change of DNS server in the anycast DNS system, because the IP address of DNS always keeps the same.</w:t>
      </w:r>
    </w:p>
    <w:p w14:paraId="79B413FB" w14:textId="77777777" w:rsidR="00520DE9" w:rsidRPr="00520DE9" w:rsidRDefault="00520DE9" w:rsidP="00520DE9">
      <w:pPr>
        <w:pStyle w:val="Heading3"/>
        <w:rPr>
          <w:lang w:eastAsia="zh-CN"/>
        </w:rPr>
      </w:pPr>
      <w:bookmarkStart w:id="1354" w:name="_Toc43317293"/>
      <w:bookmarkStart w:id="1355" w:name="_Toc43374765"/>
      <w:bookmarkStart w:id="1356" w:name="_Toc43375226"/>
      <w:bookmarkStart w:id="1357" w:name="_Toc43801750"/>
      <w:bookmarkStart w:id="1358" w:name="_Toc43806016"/>
      <w:bookmarkStart w:id="1359" w:name="_Toc43806323"/>
      <w:bookmarkStart w:id="1360" w:name="_Toc50466834"/>
      <w:bookmarkStart w:id="1361" w:name="_Toc50468178"/>
      <w:bookmarkStart w:id="1362" w:name="_Toc50468448"/>
      <w:bookmarkStart w:id="1363" w:name="_Toc50468719"/>
      <w:bookmarkStart w:id="1364" w:name="_Toc50630618"/>
      <w:bookmarkStart w:id="1365" w:name="_Toc54943967"/>
      <w:r w:rsidRPr="00520DE9">
        <w:rPr>
          <w:lang w:eastAsia="zh-CN"/>
        </w:rPr>
        <w:t>6.8.2</w:t>
      </w:r>
      <w:r w:rsidRPr="00520DE9">
        <w:rPr>
          <w:lang w:eastAsia="zh-CN"/>
        </w:rPr>
        <w:tab/>
        <w:t>Procedures</w:t>
      </w:r>
      <w:bookmarkEnd w:id="1354"/>
      <w:bookmarkEnd w:id="1355"/>
      <w:bookmarkEnd w:id="1356"/>
      <w:bookmarkEnd w:id="1357"/>
      <w:bookmarkEnd w:id="1358"/>
      <w:bookmarkEnd w:id="1359"/>
      <w:bookmarkEnd w:id="1360"/>
      <w:bookmarkEnd w:id="1361"/>
      <w:bookmarkEnd w:id="1362"/>
      <w:bookmarkEnd w:id="1363"/>
      <w:bookmarkEnd w:id="1364"/>
      <w:bookmarkEnd w:id="1365"/>
    </w:p>
    <w:p w14:paraId="0C6F7C39" w14:textId="77777777" w:rsidR="00520DE9" w:rsidRPr="00520DE9" w:rsidRDefault="00520DE9" w:rsidP="00520DE9">
      <w:pPr>
        <w:rPr>
          <w:lang w:eastAsia="zh-CN"/>
        </w:rPr>
      </w:pPr>
      <w:r w:rsidRPr="00520DE9">
        <w:rPr>
          <w:lang w:eastAsia="zh-CN"/>
        </w:rPr>
        <w:t>This procedure is an example to illustrate the solution.</w:t>
      </w:r>
    </w:p>
    <w:p w14:paraId="2BFD49E2" w14:textId="77777777"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14:paraId="2F083F44" w14:textId="77777777"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14:paraId="6A6FD736" w14:textId="77777777" w:rsidR="00520DE9" w:rsidRPr="00520DE9" w:rsidRDefault="00520DE9" w:rsidP="00520DE9">
      <w:pPr>
        <w:rPr>
          <w:lang w:val="en-IN" w:eastAsia="zh-CN"/>
        </w:rPr>
      </w:pPr>
      <w:r w:rsidRPr="00520DE9">
        <w:rPr>
          <w:lang w:val="en-IN" w:eastAsia="zh-CN"/>
        </w:rPr>
        <w:t>When UE initially establishes a session, it anchors on a central UPF (PSA1).</w:t>
      </w:r>
    </w:p>
    <w:p w14:paraId="5FA025B5" w14:textId="77777777" w:rsidR="00252BF9" w:rsidRDefault="00252BF9" w:rsidP="00010A55">
      <w:pPr>
        <w:pStyle w:val="TH"/>
      </w:pPr>
      <w:r>
        <w:object w:dxaOrig="10111" w:dyaOrig="5227" w14:anchorId="60DB61DD">
          <v:shape id="_x0000_i1050" type="#_x0000_t75" style="width:479.9pt;height:246.05pt" o:ole="">
            <v:imagedata r:id="rId61" o:title=""/>
          </v:shape>
          <o:OLEObject Type="Embed" ProgID="Word.Picture.8" ShapeID="_x0000_i1050" DrawAspect="Content" ObjectID="_1665557946" r:id="rId62"/>
        </w:object>
      </w:r>
    </w:p>
    <w:p w14:paraId="1DD36A98" w14:textId="77777777" w:rsidR="00520DE9" w:rsidRPr="00520DE9" w:rsidRDefault="00520DE9" w:rsidP="00520DE9">
      <w:pPr>
        <w:pStyle w:val="TF"/>
        <w:rPr>
          <w:lang w:eastAsia="zh-CN"/>
        </w:rPr>
      </w:pPr>
      <w:r w:rsidRPr="00520DE9">
        <w:rPr>
          <w:lang w:eastAsia="zh-CN"/>
        </w:rPr>
        <w:t>Figure 6.8.2-1 Edge Application Server Discovery Using Anycast DNS</w:t>
      </w:r>
    </w:p>
    <w:p w14:paraId="52AD1AE4" w14:textId="77777777"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14:paraId="55ED7637" w14:textId="77777777"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14:paraId="11DD1092" w14:textId="77777777"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14:paraId="68D17CCA" w14:textId="77777777"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14:paraId="47AD43B9" w14:textId="03EA21B7" w:rsidR="00520DE9" w:rsidRPr="00520DE9" w:rsidRDefault="00520DE9" w:rsidP="00520DE9">
      <w:pPr>
        <w:pStyle w:val="B1"/>
        <w:rPr>
          <w:lang w:eastAsia="zh-CN"/>
        </w:rPr>
      </w:pPr>
      <w:r w:rsidRPr="00520DE9">
        <w:rPr>
          <w:lang w:eastAsia="zh-CN"/>
        </w:rPr>
        <w:t xml:space="preserve">4b. [Conditional] If UE is in some LDN, SMF decides to insert an uplink classifier (UL CL) and/or IPv6 multi-homing breakout point (thus additional </w:t>
      </w:r>
      <w:r w:rsidR="005D5265">
        <w:rPr>
          <w:lang w:eastAsia="zh-CN"/>
        </w:rPr>
        <w:t>PSA2</w:t>
      </w:r>
      <w:r w:rsidRPr="00520DE9">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7777777"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14:paraId="2E2CD3E0" w14:textId="77777777"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14:paraId="08C90E06" w14:textId="77777777" w:rsidR="00520DE9" w:rsidRPr="00520DE9" w:rsidRDefault="00520DE9" w:rsidP="00520DE9">
      <w:pPr>
        <w:pStyle w:val="B1"/>
        <w:rPr>
          <w:lang w:eastAsia="zh-CN"/>
        </w:rPr>
      </w:pPr>
      <w:r w:rsidRPr="00520DE9">
        <w:rPr>
          <w:lang w:eastAsia="zh-CN"/>
        </w:rPr>
        <w:t>6a. [Conditional] If step 5a is executed, the central DNS responses the IP address of the central AS to UE.</w:t>
      </w:r>
    </w:p>
    <w:p w14:paraId="242BA0E6" w14:textId="77777777" w:rsidR="00520DE9" w:rsidRPr="00520DE9" w:rsidRDefault="00520DE9" w:rsidP="00520DE9">
      <w:pPr>
        <w:pStyle w:val="B1"/>
        <w:rPr>
          <w:lang w:eastAsia="zh-CN"/>
        </w:rPr>
      </w:pPr>
      <w:r w:rsidRPr="00520DE9">
        <w:rPr>
          <w:lang w:eastAsia="zh-CN"/>
        </w:rPr>
        <w:t>6b. [Conditional] If step 5b is executed, LDNS responses the IP address for the EAS to the UE.</w:t>
      </w:r>
    </w:p>
    <w:p w14:paraId="38C84B2E" w14:textId="77777777"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14:paraId="76F90351" w14:textId="77777777" w:rsidR="00520DE9" w:rsidRPr="00520DE9" w:rsidRDefault="00520DE9" w:rsidP="00520DE9">
      <w:pPr>
        <w:pStyle w:val="B1"/>
        <w:rPr>
          <w:lang w:eastAsia="zh-CN"/>
        </w:rPr>
      </w:pPr>
      <w:r w:rsidRPr="00520DE9">
        <w:rPr>
          <w:lang w:eastAsia="zh-CN"/>
        </w:rPr>
        <w:t>7b. [Conditional] If step 6b is executed, Application traffic starts between UE and the EAS.</w:t>
      </w:r>
    </w:p>
    <w:p w14:paraId="4A0131F0" w14:textId="036E3EE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3:</w:t>
      </w:r>
      <w:r>
        <w:rPr>
          <w:lang w:eastAsia="zh-CN"/>
        </w:rPr>
        <w:tab/>
      </w:r>
      <w:r w:rsidR="00520DE9" w:rsidRPr="00520DE9">
        <w:rPr>
          <w:lang w:eastAsia="zh-CN"/>
        </w:rPr>
        <w:t>It is assumed timeout-resend mechanism is always available for DNS client, as usually is.</w:t>
      </w:r>
    </w:p>
    <w:p w14:paraId="2AE5933D" w14:textId="77777777" w:rsidR="00520DE9" w:rsidRPr="00520DE9" w:rsidRDefault="00520DE9" w:rsidP="00520DE9">
      <w:pPr>
        <w:pStyle w:val="Heading3"/>
        <w:rPr>
          <w:lang w:eastAsia="zh-CN"/>
        </w:rPr>
      </w:pPr>
      <w:bookmarkStart w:id="1366" w:name="_Toc43317294"/>
      <w:bookmarkStart w:id="1367" w:name="_Toc43374766"/>
      <w:bookmarkStart w:id="1368" w:name="_Toc43375227"/>
      <w:bookmarkStart w:id="1369" w:name="_Toc43801751"/>
      <w:bookmarkStart w:id="1370" w:name="_Toc43806017"/>
      <w:bookmarkStart w:id="1371" w:name="_Toc43806324"/>
      <w:bookmarkStart w:id="1372" w:name="_Toc50466835"/>
      <w:bookmarkStart w:id="1373" w:name="_Toc50468179"/>
      <w:bookmarkStart w:id="1374" w:name="_Toc50468449"/>
      <w:bookmarkStart w:id="1375" w:name="_Toc50468720"/>
      <w:bookmarkStart w:id="1376" w:name="_Toc50630619"/>
      <w:bookmarkStart w:id="1377" w:name="_Toc54943968"/>
      <w:r w:rsidRPr="00520DE9">
        <w:rPr>
          <w:lang w:eastAsia="zh-CN"/>
        </w:rPr>
        <w:t>6.8.3</w:t>
      </w:r>
      <w:r w:rsidRPr="00520DE9">
        <w:rPr>
          <w:lang w:eastAsia="zh-CN"/>
        </w:rPr>
        <w:tab/>
      </w:r>
      <w:bookmarkEnd w:id="1366"/>
      <w:r w:rsidRPr="00520DE9">
        <w:rPr>
          <w:lang w:eastAsia="zh-CN"/>
        </w:rPr>
        <w:t>Impacts on services, entities and interfaces</w:t>
      </w:r>
      <w:bookmarkEnd w:id="1367"/>
      <w:bookmarkEnd w:id="1368"/>
      <w:bookmarkEnd w:id="1369"/>
      <w:bookmarkEnd w:id="1370"/>
      <w:bookmarkEnd w:id="1371"/>
      <w:bookmarkEnd w:id="1372"/>
      <w:bookmarkEnd w:id="1373"/>
      <w:bookmarkEnd w:id="1374"/>
      <w:bookmarkEnd w:id="1375"/>
      <w:bookmarkEnd w:id="1376"/>
      <w:bookmarkEnd w:id="1377"/>
    </w:p>
    <w:p w14:paraId="444E56D6" w14:textId="77777777" w:rsidR="00520DE9" w:rsidRPr="00520DE9" w:rsidRDefault="00520DE9" w:rsidP="00520DE9">
      <w:pPr>
        <w:rPr>
          <w:lang w:eastAsia="zh-CN"/>
        </w:rPr>
      </w:pPr>
      <w:r w:rsidRPr="00520DE9">
        <w:rPr>
          <w:lang w:eastAsia="zh-CN"/>
        </w:rPr>
        <w:t>This solution has impacts on SMF and the central UPF.</w:t>
      </w:r>
    </w:p>
    <w:p w14:paraId="0C663B1E" w14:textId="77777777"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14:paraId="48F6AC8A" w14:textId="77777777" w:rsidR="00520DE9" w:rsidRPr="00520DE9" w:rsidRDefault="00520DE9" w:rsidP="00520DE9">
      <w:pPr>
        <w:rPr>
          <w:lang w:eastAsia="zh-CN"/>
        </w:rPr>
      </w:pPr>
      <w:r w:rsidRPr="00520DE9">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520DE9" w:rsidRDefault="00520DE9" w:rsidP="00520DE9">
      <w:pPr>
        <w:rPr>
          <w:lang w:eastAsia="zh-CN"/>
        </w:rPr>
      </w:pPr>
      <w:r w:rsidRPr="00520DE9">
        <w:rPr>
          <w:lang w:eastAsia="zh-CN"/>
        </w:rPr>
        <w:t>No impacts to UE, AN, and other NFs.</w:t>
      </w:r>
    </w:p>
    <w:p w14:paraId="2A38C2F6" w14:textId="77777777" w:rsidR="00520DE9" w:rsidRPr="00520DE9" w:rsidRDefault="00520DE9" w:rsidP="00520DE9">
      <w:pPr>
        <w:pStyle w:val="Heading2"/>
        <w:rPr>
          <w:rFonts w:eastAsia="宋体"/>
        </w:rPr>
      </w:pPr>
      <w:bookmarkStart w:id="1378" w:name="_Toc43317295"/>
      <w:bookmarkStart w:id="1379" w:name="_Toc43374767"/>
      <w:bookmarkStart w:id="1380" w:name="_Toc43375228"/>
      <w:bookmarkStart w:id="1381" w:name="_Toc43801752"/>
      <w:bookmarkStart w:id="1382" w:name="_Toc43806018"/>
      <w:bookmarkStart w:id="1383" w:name="_Toc43806325"/>
      <w:bookmarkStart w:id="1384" w:name="_Toc50466836"/>
      <w:bookmarkStart w:id="1385" w:name="_Toc50468180"/>
      <w:bookmarkStart w:id="1386" w:name="_Toc50468450"/>
      <w:bookmarkStart w:id="1387" w:name="_Toc50468721"/>
      <w:bookmarkStart w:id="1388" w:name="_Toc50630620"/>
      <w:bookmarkStart w:id="1389" w:name="_Toc54943969"/>
      <w:r w:rsidRPr="00520DE9">
        <w:rPr>
          <w:rFonts w:eastAsia="宋体"/>
        </w:rPr>
        <w:t>6.9</w:t>
      </w:r>
      <w:r w:rsidRPr="00520DE9">
        <w:rPr>
          <w:rFonts w:eastAsia="宋体"/>
        </w:rPr>
        <w:tab/>
        <w:t>Solution #9: Assist DNS resolution without connectivity between local and central data network</w:t>
      </w:r>
      <w:bookmarkEnd w:id="1378"/>
      <w:bookmarkEnd w:id="1379"/>
      <w:bookmarkEnd w:id="1380"/>
      <w:bookmarkEnd w:id="1381"/>
      <w:bookmarkEnd w:id="1382"/>
      <w:bookmarkEnd w:id="1383"/>
      <w:bookmarkEnd w:id="1384"/>
      <w:bookmarkEnd w:id="1385"/>
      <w:bookmarkEnd w:id="1386"/>
      <w:bookmarkEnd w:id="1387"/>
      <w:bookmarkEnd w:id="1388"/>
      <w:bookmarkEnd w:id="1389"/>
    </w:p>
    <w:p w14:paraId="5E9C10B0" w14:textId="77777777" w:rsidR="00520DE9" w:rsidRPr="00520DE9" w:rsidRDefault="00520DE9" w:rsidP="00520DE9">
      <w:pPr>
        <w:rPr>
          <w:i/>
          <w:lang w:eastAsia="ko-KR"/>
        </w:rPr>
      </w:pPr>
      <w:r w:rsidRPr="00520DE9">
        <w:t>KI#1 on Discovery of Edge Application Server involves aspects related to assisting the DNS resolution.</w:t>
      </w:r>
    </w:p>
    <w:p w14:paraId="2439080E"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14:paraId="3AF6CBF1" w14:textId="41A0DD73" w:rsidR="00520DE9" w:rsidRPr="00520DE9" w:rsidRDefault="00520DE9" w:rsidP="00520DE9">
      <w:r w:rsidRPr="00520DE9">
        <w:t xml:space="preserve">In particular, the solution considers the scenario determined by the following requirement in </w:t>
      </w:r>
      <w:r w:rsidR="004174B9">
        <w:t>clause </w:t>
      </w:r>
      <w:r w:rsidRPr="00520DE9">
        <w:t>4.3 (General Requirements and Assumption):</w:t>
      </w:r>
    </w:p>
    <w:p w14:paraId="28FAA1A3" w14:textId="77777777" w:rsidR="00520DE9" w:rsidRPr="00520DE9" w:rsidRDefault="00520DE9" w:rsidP="00520DE9">
      <w:pPr>
        <w:pStyle w:val="B1"/>
      </w:pPr>
      <w:r w:rsidRPr="00520DE9">
        <w:t>-</w:t>
      </w:r>
      <w:r w:rsidRPr="00520DE9">
        <w:tab/>
        <w:t>It shall be possible for an edge computing hosting environment to have no connectivity with the central data network.</w:t>
      </w:r>
    </w:p>
    <w:p w14:paraId="3217AFD3" w14:textId="77777777" w:rsidR="00520DE9" w:rsidRPr="00520DE9" w:rsidRDefault="00520DE9" w:rsidP="00520DE9">
      <w:pPr>
        <w:pStyle w:val="Heading3"/>
        <w:rPr>
          <w:rFonts w:eastAsia="宋体"/>
          <w:lang w:val="en-US"/>
        </w:rPr>
      </w:pPr>
      <w:bookmarkStart w:id="1390" w:name="_Toc43317296"/>
      <w:bookmarkStart w:id="1391" w:name="_Toc43374768"/>
      <w:bookmarkStart w:id="1392" w:name="_Toc43375229"/>
      <w:bookmarkStart w:id="1393" w:name="_Toc43801753"/>
      <w:bookmarkStart w:id="1394" w:name="_Toc43806019"/>
      <w:bookmarkStart w:id="1395" w:name="_Toc43806326"/>
      <w:bookmarkStart w:id="1396" w:name="_Toc50466837"/>
      <w:bookmarkStart w:id="1397" w:name="_Toc50468181"/>
      <w:bookmarkStart w:id="1398" w:name="_Toc50468451"/>
      <w:bookmarkStart w:id="1399" w:name="_Toc50468722"/>
      <w:bookmarkStart w:id="1400" w:name="_Toc50630621"/>
      <w:bookmarkStart w:id="1401" w:name="_Toc54943970"/>
      <w:r w:rsidRPr="00520DE9">
        <w:rPr>
          <w:rFonts w:eastAsia="宋体"/>
          <w:lang w:val="en-US"/>
        </w:rPr>
        <w:t>6.9.1</w:t>
      </w:r>
      <w:r w:rsidRPr="00520DE9">
        <w:rPr>
          <w:rFonts w:eastAsia="宋体"/>
          <w:lang w:val="en-US"/>
        </w:rPr>
        <w:tab/>
        <w:t>Description</w:t>
      </w:r>
      <w:bookmarkEnd w:id="1390"/>
      <w:bookmarkEnd w:id="1391"/>
      <w:bookmarkEnd w:id="1392"/>
      <w:bookmarkEnd w:id="1393"/>
      <w:bookmarkEnd w:id="1394"/>
      <w:bookmarkEnd w:id="1395"/>
      <w:bookmarkEnd w:id="1396"/>
      <w:bookmarkEnd w:id="1397"/>
      <w:bookmarkEnd w:id="1398"/>
      <w:bookmarkEnd w:id="1399"/>
      <w:bookmarkEnd w:id="1400"/>
      <w:bookmarkEnd w:id="1401"/>
    </w:p>
    <w:p w14:paraId="51C101AD" w14:textId="77777777"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520DE9" w:rsidRDefault="00520DE9" w:rsidP="00520DE9">
      <w:r w:rsidRPr="00520DE9">
        <w:t>If direct connectivity between the central DN and the LDNs is supported, the DNS Resolver forwards the DNS query to the Authoritative DNS Server directly.</w:t>
      </w:r>
    </w:p>
    <w:p w14:paraId="26DC6921" w14:textId="77777777" w:rsidR="00520DE9" w:rsidRPr="00520DE9" w:rsidRDefault="00520DE9" w:rsidP="00520DE9">
      <w:r w:rsidRPr="00520DE9">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14:paraId="70B9DAA5" w14:textId="77777777" w:rsidR="00520DE9" w:rsidRPr="00520DE9" w:rsidRDefault="00520DE9" w:rsidP="00520DE9">
      <w:pPr>
        <w:pStyle w:val="TH"/>
      </w:pPr>
      <w:r w:rsidRPr="00520DE9">
        <w:object w:dxaOrig="9346" w:dyaOrig="5281" w14:anchorId="5B4646F5">
          <v:shape id="_x0000_i1051" type="#_x0000_t75" style="width:393.8pt;height:222.9pt" o:ole="">
            <v:imagedata r:id="rId63" o:title=""/>
          </v:shape>
          <o:OLEObject Type="Embed" ProgID="Visio.Drawing.11" ShapeID="_x0000_i1051" DrawAspect="Content" ObjectID="_1665557947" r:id="rId64"/>
        </w:object>
      </w:r>
    </w:p>
    <w:p w14:paraId="2505ECF8" w14:textId="77777777"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14:paraId="6F60B7D7" w14:textId="51E7282E" w:rsidR="00520DE9" w:rsidRDefault="00770EF6" w:rsidP="00520DE9">
      <w:pPr>
        <w:pStyle w:val="NO"/>
      </w:pPr>
      <w:r>
        <w:t>NOTE:</w:t>
      </w:r>
      <w:r>
        <w:tab/>
      </w:r>
      <w:r w:rsidR="00520DE9" w:rsidRPr="00520DE9">
        <w:t>The ADNS in this scenario may be located in a private DN reachable from a multiplicity of local N6 interfaces and local DNs belonging to the Enterprise.</w:t>
      </w:r>
    </w:p>
    <w:p w14:paraId="54035279" w14:textId="58C086AA" w:rsidR="00FB3F9C" w:rsidRPr="00FB3F9C" w:rsidRDefault="00FB3F9C" w:rsidP="00FB3F9C">
      <w:r w:rsidRPr="00FB3F9C">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520DE9" w:rsidRDefault="00520DE9" w:rsidP="00520DE9">
      <w:pPr>
        <w:pStyle w:val="Heading3"/>
        <w:rPr>
          <w:rFonts w:eastAsia="宋体"/>
          <w:lang w:val="en-US"/>
        </w:rPr>
      </w:pPr>
      <w:bookmarkStart w:id="1402" w:name="_Toc43317297"/>
      <w:bookmarkStart w:id="1403" w:name="_Toc43374769"/>
      <w:bookmarkStart w:id="1404" w:name="_Toc43375230"/>
      <w:bookmarkStart w:id="1405" w:name="_Toc43801754"/>
      <w:bookmarkStart w:id="1406" w:name="_Toc43806020"/>
      <w:bookmarkStart w:id="1407" w:name="_Toc43806327"/>
      <w:bookmarkStart w:id="1408" w:name="_Toc50466838"/>
      <w:bookmarkStart w:id="1409" w:name="_Toc50468182"/>
      <w:bookmarkStart w:id="1410" w:name="_Toc50468452"/>
      <w:bookmarkStart w:id="1411" w:name="_Toc50468723"/>
      <w:bookmarkStart w:id="1412" w:name="_Toc50630622"/>
      <w:bookmarkStart w:id="1413" w:name="_Toc54943971"/>
      <w:r w:rsidRPr="00520DE9">
        <w:rPr>
          <w:rFonts w:eastAsia="宋体"/>
          <w:lang w:val="en-US"/>
        </w:rPr>
        <w:t>6.9.2</w:t>
      </w:r>
      <w:r w:rsidRPr="00520DE9">
        <w:rPr>
          <w:rFonts w:eastAsia="宋体"/>
          <w:lang w:val="en-US"/>
        </w:rPr>
        <w:tab/>
        <w:t>Procedures</w:t>
      </w:r>
      <w:bookmarkEnd w:id="1402"/>
      <w:bookmarkEnd w:id="1403"/>
      <w:bookmarkEnd w:id="1404"/>
      <w:bookmarkEnd w:id="1405"/>
      <w:bookmarkEnd w:id="1406"/>
      <w:bookmarkEnd w:id="1407"/>
      <w:bookmarkEnd w:id="1408"/>
      <w:bookmarkEnd w:id="1409"/>
      <w:bookmarkEnd w:id="1410"/>
      <w:bookmarkEnd w:id="1411"/>
      <w:bookmarkEnd w:id="1412"/>
      <w:bookmarkEnd w:id="1413"/>
    </w:p>
    <w:p w14:paraId="0F1B067D" w14:textId="77777777" w:rsidR="00520DE9" w:rsidRPr="00520DE9" w:rsidRDefault="00520DE9" w:rsidP="00520DE9">
      <w:pPr>
        <w:pStyle w:val="Heading4"/>
      </w:pPr>
      <w:bookmarkStart w:id="1414" w:name="_Toc43317298"/>
      <w:bookmarkStart w:id="1415" w:name="_Toc43374770"/>
      <w:bookmarkStart w:id="1416" w:name="_Toc43375231"/>
      <w:bookmarkStart w:id="1417" w:name="_Toc43801755"/>
      <w:bookmarkStart w:id="1418" w:name="_Toc43806021"/>
      <w:bookmarkStart w:id="1419" w:name="_Toc43806328"/>
      <w:bookmarkStart w:id="1420" w:name="_Toc50630623"/>
      <w:bookmarkStart w:id="1421" w:name="_Toc54943972"/>
      <w:r w:rsidRPr="00520DE9">
        <w:t>6.9.2.1</w:t>
      </w:r>
      <w:r w:rsidRPr="00520DE9">
        <w:tab/>
        <w:t>DNS query forwarding via 5GC</w:t>
      </w:r>
      <w:bookmarkEnd w:id="1414"/>
      <w:bookmarkEnd w:id="1415"/>
      <w:bookmarkEnd w:id="1416"/>
      <w:bookmarkEnd w:id="1417"/>
      <w:bookmarkEnd w:id="1418"/>
      <w:bookmarkEnd w:id="1419"/>
      <w:bookmarkEnd w:id="1420"/>
      <w:bookmarkEnd w:id="1421"/>
    </w:p>
    <w:p w14:paraId="1AD49D30" w14:textId="77777777"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14:paraId="772FE4D7" w14:textId="77777777" w:rsidR="00520DE9" w:rsidRPr="00520DE9" w:rsidRDefault="00520DE9" w:rsidP="00520DE9">
      <w:pPr>
        <w:pStyle w:val="NO"/>
      </w:pPr>
      <w:r w:rsidRPr="00520DE9">
        <w:t>NOTE</w:t>
      </w:r>
      <w:r w:rsidR="0013537D">
        <w:t> </w:t>
      </w:r>
      <w:r w:rsidRPr="00520DE9">
        <w:t>1:</w:t>
      </w:r>
      <w:r w:rsidR="0013537D">
        <w:tab/>
      </w:r>
      <w:r w:rsidRPr="00520DE9">
        <w:t>How the DNS Resolver gets the information on the UE location is not in the scope of this solution. The DNS Resolver can get this is information from the AF, which can get it by subscribing for UE location change notification from the 5GS.</w:t>
      </w:r>
    </w:p>
    <w:p w14:paraId="036B1681" w14:textId="3F8E83A9"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5.6.7) if the AF interacts with the SMF via NEF. The AF indicates also an address for notifications on the DNS response. The implementation of the SMF service operation (and of the related NEF service operation) is discussed in </w:t>
      </w:r>
      <w:r w:rsidR="004174B9">
        <w:t>clause </w:t>
      </w:r>
      <w:r w:rsidRPr="00520DE9">
        <w:t>6.9.3.</w:t>
      </w:r>
    </w:p>
    <w:p w14:paraId="3E4AF2DC" w14:textId="77777777"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520DE9" w:rsidRDefault="00520DE9" w:rsidP="008B6D74">
      <w:pPr>
        <w:pStyle w:val="NO"/>
      </w:pPr>
      <w:r w:rsidRPr="00520DE9">
        <w:t>NOTE</w:t>
      </w:r>
      <w:r w:rsidR="0013537D">
        <w:t> </w:t>
      </w:r>
      <w:r w:rsidRPr="00520DE9">
        <w:t>3:</w:t>
      </w:r>
      <w:r w:rsidR="0013537D">
        <w:tab/>
      </w:r>
      <w:r w:rsidRPr="00520DE9">
        <w:t xml:space="preserve">The AF can </w:t>
      </w:r>
      <w:r w:rsidR="00D84323">
        <w:t xml:space="preserve">determine the SMF ID and </w:t>
      </w:r>
      <w:r w:rsidRPr="00520DE9">
        <w:t xml:space="preserve">map the GPSI </w:t>
      </w:r>
      <w:r w:rsidR="00D84323">
        <w:t xml:space="preserve">to </w:t>
      </w:r>
      <w:r w:rsidRPr="00520DE9">
        <w:t>the UE IP address</w:t>
      </w:r>
      <w:r w:rsidR="00D84323">
        <w:t xml:space="preserve"> as described in </w:t>
      </w:r>
      <w:r w:rsidR="004174B9">
        <w:t>clause </w:t>
      </w:r>
      <w:r w:rsidR="00D84323">
        <w:t>6.9.2.2.</w:t>
      </w:r>
    </w:p>
    <w:p w14:paraId="546D2E95" w14:textId="26379863"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4174B9" w:rsidRPr="00520DE9">
        <w:t>TS</w:t>
      </w:r>
      <w:r w:rsidR="004174B9">
        <w:t> </w:t>
      </w:r>
      <w:r w:rsidR="004174B9" w:rsidRPr="00520DE9">
        <w:t>23.501</w:t>
      </w:r>
      <w:r w:rsidR="004174B9">
        <w:t> </w:t>
      </w:r>
      <w:r w:rsidR="004174B9" w:rsidRPr="00520DE9">
        <w:t>[</w:t>
      </w:r>
      <w:r w:rsidRPr="00520DE9">
        <w:t xml:space="preserve">2], clauses 5.8.2.5.1 and 5.8.2.5.2 and in </w:t>
      </w:r>
      <w:r w:rsidR="004174B9" w:rsidRPr="00520DE9">
        <w:t>TS</w:t>
      </w:r>
      <w:r w:rsidR="004174B9">
        <w:t> </w:t>
      </w:r>
      <w:r w:rsidR="004174B9" w:rsidRPr="00520DE9">
        <w:t>29.244</w:t>
      </w:r>
      <w:r w:rsidR="004174B9">
        <w:t> [</w:t>
      </w:r>
      <w:r w:rsidR="0013537D">
        <w:t>3</w:t>
      </w:r>
      <w:r w:rsidR="004174B9">
        <w:t>0</w:t>
      </w:r>
      <w:r w:rsidR="0013537D">
        <w:t>],</w:t>
      </w:r>
      <w:r w:rsidRPr="00520DE9">
        <w:t xml:space="preserve"> </w:t>
      </w:r>
      <w:r w:rsidR="004174B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14:paraId="677BA593" w14:textId="4F6D0C5D"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4174B9">
        <w:t>clause </w:t>
      </w:r>
      <w:r w:rsidRPr="00520DE9">
        <w:t>6.9.3. The DNS Resolver forwards the DNS response to the UE via UP of the PDU Session.</w:t>
      </w:r>
    </w:p>
    <w:p w14:paraId="0D8BD372" w14:textId="77777777" w:rsidR="00520DE9" w:rsidRPr="00520DE9" w:rsidRDefault="00520DE9" w:rsidP="00520DE9">
      <w:pPr>
        <w:pStyle w:val="TH"/>
      </w:pPr>
      <w:r w:rsidRPr="00520DE9">
        <w:object w:dxaOrig="9744" w:dyaOrig="6048" w14:anchorId="321CFF85">
          <v:shape id="_x0000_i1052" type="#_x0000_t75" style="width:469.25pt;height:290.5pt" o:ole="">
            <v:imagedata r:id="rId65" o:title=""/>
          </v:shape>
          <o:OLEObject Type="Embed" ProgID="Visio.Drawing.11" ShapeID="_x0000_i1052" DrawAspect="Content" ObjectID="_1665557948" r:id="rId66"/>
        </w:object>
      </w:r>
    </w:p>
    <w:p w14:paraId="483B6420" w14:textId="77777777" w:rsidR="00520DE9" w:rsidRDefault="00520DE9" w:rsidP="00520DE9">
      <w:pPr>
        <w:pStyle w:val="TF"/>
      </w:pPr>
      <w:r w:rsidRPr="00520DE9">
        <w:t>Figure 6.9.2.1-1: DNS query forwarding via 5GC</w:t>
      </w:r>
    </w:p>
    <w:p w14:paraId="3C0AE4D9" w14:textId="77777777" w:rsidR="00D84323" w:rsidRDefault="00D84323" w:rsidP="00D84323">
      <w:pPr>
        <w:pStyle w:val="Heading4"/>
      </w:pPr>
      <w:bookmarkStart w:id="1422" w:name="_Toc50630624"/>
      <w:bookmarkStart w:id="1423" w:name="_Toc54943973"/>
      <w:r>
        <w:t xml:space="preserve">6.9.2.2 Mapping of GPSI </w:t>
      </w:r>
      <w:r w:rsidRPr="00D84323">
        <w:rPr>
          <w:lang w:eastAsia="zh-CN"/>
        </w:rPr>
        <w:t>to</w:t>
      </w:r>
      <w:r>
        <w:t xml:space="preserve"> UE IP address</w:t>
      </w:r>
      <w:bookmarkEnd w:id="1422"/>
      <w:bookmarkEnd w:id="1423"/>
    </w:p>
    <w:p w14:paraId="08FA2497" w14:textId="65609322" w:rsidR="00D84323" w:rsidRDefault="00D84323" w:rsidP="00D84323">
      <w:r>
        <w:t>T</w:t>
      </w:r>
      <w:r w:rsidRPr="0090025F">
        <w:t xml:space="preserve">he AF subscribes to the NEF on </w:t>
      </w:r>
      <w:r w:rsidR="00770EF6">
        <w:t>"</w:t>
      </w:r>
      <w:r w:rsidRPr="0090025F">
        <w:t>PDU Session Status</w:t>
      </w:r>
      <w:r w:rsidR="00770EF6">
        <w:t>"</w:t>
      </w:r>
      <w:r w:rsidRPr="0090025F">
        <w:t xml:space="preserve"> events for the UE (</w:t>
      </w:r>
      <w:r w:rsidR="004174B9" w:rsidRPr="0090025F">
        <w:t>TS</w:t>
      </w:r>
      <w:r w:rsidR="004174B9">
        <w:t> </w:t>
      </w:r>
      <w:r w:rsidR="004174B9" w:rsidRPr="0090025F">
        <w:t>23.502</w:t>
      </w:r>
      <w:r w:rsidR="004174B9">
        <w:t> </w:t>
      </w:r>
      <w:r w:rsidR="004174B9" w:rsidRPr="0090025F">
        <w:t>[</w:t>
      </w:r>
      <w:r w:rsidRPr="0090025F">
        <w:t>3] Table 4.15.3.1-1); the AF uses the GPSI to identify the UE (</w:t>
      </w:r>
      <w:r w:rsidR="004174B9" w:rsidRPr="0090025F">
        <w:t>TS</w:t>
      </w:r>
      <w:r w:rsidR="004174B9">
        <w:t> </w:t>
      </w:r>
      <w:r w:rsidR="004174B9" w:rsidRPr="0090025F">
        <w:t>23.502</w:t>
      </w:r>
      <w:r w:rsidR="004174B9">
        <w:t> </w:t>
      </w:r>
      <w:r w:rsidR="004174B9" w:rsidRPr="0090025F">
        <w:t>[</w:t>
      </w:r>
      <w:r w:rsidRPr="0090025F">
        <w:t xml:space="preserve">3] </w:t>
      </w:r>
      <w:r w:rsidR="004174B9">
        <w:t>clause </w:t>
      </w:r>
      <w:r w:rsidRPr="0090025F">
        <w:t xml:space="preserve">5.2.6.2.2 Nnef_EventExposure_Subscribe operation). </w:t>
      </w:r>
      <w:r>
        <w:t>The AF subscribes to receive the notifications directly from the SMF.</w:t>
      </w:r>
      <w:bookmarkStart w:id="1424" w:name="_Hlk48125151"/>
      <w:r>
        <w:t xml:space="preserve"> The subscription can be done contextually with AF influence on traffic routing (</w:t>
      </w:r>
      <w:r w:rsidR="004174B9">
        <w:t>TS 23.502 [</w:t>
      </w:r>
      <w:r>
        <w:t xml:space="preserve">3] </w:t>
      </w:r>
      <w:r w:rsidR="004174B9">
        <w:t>clause </w:t>
      </w:r>
      <w:r w:rsidRPr="00774DAA">
        <w:t>4.3.6.1</w:t>
      </w:r>
      <w:r>
        <w:t>).</w:t>
      </w:r>
      <w:bookmarkEnd w:id="1424"/>
    </w:p>
    <w:p w14:paraId="62F40C76" w14:textId="1EC5A446" w:rsidR="00D84323" w:rsidRPr="00D84323" w:rsidRDefault="00D84323" w:rsidP="00D84323">
      <w:r w:rsidRPr="0090025F">
        <w:t xml:space="preserve">At PDU Session establishment the SMF notifies the </w:t>
      </w:r>
      <w:r>
        <w:t>LDNSR AF</w:t>
      </w:r>
      <w:r w:rsidRPr="0090025F">
        <w:t xml:space="preserve"> on the PduSessionStatus including the </w:t>
      </w:r>
      <w:r w:rsidRPr="00CD43C3">
        <w:t>SMF ID,</w:t>
      </w:r>
      <w:r>
        <w:t xml:space="preserve"> the </w:t>
      </w:r>
      <w:r w:rsidRPr="0090025F">
        <w:t>UE IP address (</w:t>
      </w:r>
      <w:r w:rsidR="004174B9" w:rsidRPr="0090025F">
        <w:t>TS</w:t>
      </w:r>
      <w:r w:rsidR="004174B9">
        <w:t> </w:t>
      </w:r>
      <w:r w:rsidR="004174B9" w:rsidRPr="0090025F">
        <w:t>29.508</w:t>
      </w:r>
      <w:r w:rsidR="004174B9">
        <w:t> </w:t>
      </w:r>
      <w:r w:rsidR="004174B9" w:rsidRPr="0090025F">
        <w:t>[</w:t>
      </w:r>
      <w:r>
        <w:t>31</w:t>
      </w:r>
      <w:r w:rsidRPr="0090025F">
        <w:t xml:space="preserve">] </w:t>
      </w:r>
      <w:r w:rsidR="004174B9">
        <w:t>clause </w:t>
      </w:r>
      <w:r w:rsidRPr="0090025F">
        <w:t>4.2.2.2) and the GPSI. Finally, the AF stores the association between GPSI and UE IP address</w:t>
      </w:r>
      <w:r>
        <w:t xml:space="preserve"> </w:t>
      </w:r>
      <w:r w:rsidRPr="00CD43C3">
        <w:t>and the SMF ID</w:t>
      </w:r>
      <w:r w:rsidRPr="0090025F">
        <w:t>.</w:t>
      </w:r>
      <w:r>
        <w:t xml:space="preserve"> This option does not have any new requirement to 3GPP specifications.</w:t>
      </w:r>
    </w:p>
    <w:p w14:paraId="297D03CE" w14:textId="77777777" w:rsidR="00520DE9" w:rsidRPr="00520DE9" w:rsidRDefault="00520DE9" w:rsidP="00520DE9">
      <w:pPr>
        <w:pStyle w:val="Heading3"/>
        <w:rPr>
          <w:rFonts w:eastAsia="宋体"/>
        </w:rPr>
      </w:pPr>
      <w:bookmarkStart w:id="1425" w:name="_Toc43317299"/>
      <w:bookmarkStart w:id="1426" w:name="_Toc43374771"/>
      <w:bookmarkStart w:id="1427" w:name="_Toc43375232"/>
      <w:bookmarkStart w:id="1428" w:name="_Toc43801756"/>
      <w:bookmarkStart w:id="1429" w:name="_Toc43806022"/>
      <w:bookmarkStart w:id="1430" w:name="_Toc43806329"/>
      <w:bookmarkStart w:id="1431" w:name="_Toc50466839"/>
      <w:bookmarkStart w:id="1432" w:name="_Toc50468183"/>
      <w:bookmarkStart w:id="1433" w:name="_Toc50468453"/>
      <w:bookmarkStart w:id="1434" w:name="_Toc50468724"/>
      <w:bookmarkStart w:id="1435" w:name="_Toc50630625"/>
      <w:bookmarkStart w:id="1436" w:name="_Toc54943974"/>
      <w:r w:rsidRPr="00520DE9">
        <w:rPr>
          <w:rFonts w:eastAsia="宋体"/>
        </w:rPr>
        <w:t>6.9.3</w:t>
      </w:r>
      <w:r w:rsidRPr="00520DE9">
        <w:rPr>
          <w:rFonts w:eastAsia="宋体"/>
        </w:rPr>
        <w:tab/>
        <w:t>Impacts on services, entities and interfaces</w:t>
      </w:r>
      <w:bookmarkEnd w:id="1425"/>
      <w:bookmarkEnd w:id="1426"/>
      <w:bookmarkEnd w:id="1427"/>
      <w:bookmarkEnd w:id="1428"/>
      <w:bookmarkEnd w:id="1429"/>
      <w:bookmarkEnd w:id="1430"/>
      <w:bookmarkEnd w:id="1431"/>
      <w:bookmarkEnd w:id="1432"/>
      <w:bookmarkEnd w:id="1433"/>
      <w:bookmarkEnd w:id="1434"/>
      <w:bookmarkEnd w:id="1435"/>
      <w:bookmarkEnd w:id="1436"/>
    </w:p>
    <w:p w14:paraId="3C07CA0E" w14:textId="77777777" w:rsidR="00520DE9" w:rsidRPr="00520DE9" w:rsidRDefault="00520DE9" w:rsidP="00520DE9">
      <w:r w:rsidRPr="00520DE9">
        <w:t>The proposed solution introduces new SMF and NEF service operation to request forwarding of UP packets via 5GC and uses notifications to carry UP packets to the AF:</w:t>
      </w:r>
    </w:p>
    <w:p w14:paraId="11DF5B39" w14:textId="77777777" w:rsidR="00520DE9" w:rsidRPr="00520DE9" w:rsidRDefault="00520DE9" w:rsidP="00520DE9">
      <w:r w:rsidRPr="00520DE9">
        <w:t>- Step 2, implementation of the SMF service operation and of the related NEF service operation:</w:t>
      </w:r>
    </w:p>
    <w:p w14:paraId="40BB4EE8" w14:textId="6808BF9A" w:rsidR="00520DE9" w:rsidRPr="00520DE9" w:rsidRDefault="00520DE9" w:rsidP="00520DE9">
      <w:pPr>
        <w:pStyle w:val="B1"/>
      </w:pPr>
      <w:r w:rsidRPr="00520DE9">
        <w:t>- The SMF service operation can be implemented as an extension of Nsmf_PDUSession_SendMOData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5.2.8.2.12) or as a new SMF service operation.</w:t>
      </w:r>
    </w:p>
    <w:p w14:paraId="6CCEF2C5" w14:textId="732B3BF4" w:rsidR="00520DE9" w:rsidRPr="00520DE9" w:rsidRDefault="00520DE9" w:rsidP="00520DE9">
      <w:pPr>
        <w:pStyle w:val="B1"/>
      </w:pPr>
      <w:r w:rsidRPr="00520DE9">
        <w:t>- The NEF service can be implemented as an as an extension of the Nnef_TrafficInfluence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5.2.6.7), or as an extension of the Nnef_NIDD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5.2.6.14) or as a new NEF service operation.</w:t>
      </w:r>
    </w:p>
    <w:p w14:paraId="5A445D43" w14:textId="77777777" w:rsidR="00520DE9" w:rsidRPr="00520DE9" w:rsidRDefault="00520DE9" w:rsidP="00520DE9">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77777777" w:rsidR="00520DE9" w:rsidRPr="00520DE9" w:rsidRDefault="00520DE9" w:rsidP="00520DE9">
      <w:r w:rsidRPr="00520DE9">
        <w:t>- Step 5, implementation of the notification to the AF and the related NEF service operation:</w:t>
      </w:r>
    </w:p>
    <w:p w14:paraId="131F948F" w14:textId="77777777"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14:paraId="3D92F05D" w14:textId="77777777" w:rsidR="00520DE9" w:rsidRPr="00520DE9" w:rsidRDefault="00520DE9" w:rsidP="00520DE9">
      <w:pPr>
        <w:pStyle w:val="B1"/>
      </w:pPr>
      <w:r w:rsidRPr="00520DE9">
        <w:lastRenderedPageBreak/>
        <w:t>- The notification to the AF from the NEF can be implemented as an extension of the Nnef_EventExposure service operation or as a new NEF service operation.</w:t>
      </w:r>
    </w:p>
    <w:p w14:paraId="491C0563" w14:textId="77777777" w:rsidR="00520DE9" w:rsidRPr="00520DE9" w:rsidRDefault="00520DE9" w:rsidP="00520DE9">
      <w:pPr>
        <w:pStyle w:val="Heading2"/>
      </w:pPr>
      <w:bookmarkStart w:id="1437" w:name="_Toc43317300"/>
      <w:bookmarkStart w:id="1438" w:name="_Toc43374772"/>
      <w:bookmarkStart w:id="1439" w:name="_Toc43375233"/>
      <w:bookmarkStart w:id="1440" w:name="_Toc43801757"/>
      <w:bookmarkStart w:id="1441" w:name="_Toc43806023"/>
      <w:bookmarkStart w:id="1442" w:name="_Toc43806330"/>
      <w:bookmarkStart w:id="1443" w:name="_Toc50466840"/>
      <w:bookmarkStart w:id="1444" w:name="_Toc50468184"/>
      <w:bookmarkStart w:id="1445" w:name="_Toc50468454"/>
      <w:bookmarkStart w:id="1446" w:name="_Toc50468725"/>
      <w:bookmarkStart w:id="1447" w:name="_Toc50630626"/>
      <w:bookmarkStart w:id="1448" w:name="_Toc54943975"/>
      <w:r w:rsidRPr="00520DE9">
        <w:t>6.10</w:t>
      </w:r>
      <w:r w:rsidRPr="00520DE9">
        <w:rPr>
          <w:rFonts w:hint="eastAsia"/>
        </w:rPr>
        <w:tab/>
      </w:r>
      <w:r w:rsidRPr="00520DE9">
        <w:t>Solution</w:t>
      </w:r>
      <w:r w:rsidRPr="00520DE9">
        <w:rPr>
          <w:rFonts w:hint="eastAsia"/>
        </w:rPr>
        <w:t xml:space="preserve"> #</w:t>
      </w:r>
      <w:r w:rsidRPr="00520DE9">
        <w:t>10: DNS for Distributed Anchor</w:t>
      </w:r>
      <w:bookmarkEnd w:id="1437"/>
      <w:bookmarkEnd w:id="1438"/>
      <w:bookmarkEnd w:id="1439"/>
      <w:bookmarkEnd w:id="1440"/>
      <w:bookmarkEnd w:id="1441"/>
      <w:bookmarkEnd w:id="1442"/>
      <w:bookmarkEnd w:id="1443"/>
      <w:bookmarkEnd w:id="1444"/>
      <w:bookmarkEnd w:id="1445"/>
      <w:bookmarkEnd w:id="1446"/>
      <w:bookmarkEnd w:id="1447"/>
      <w:bookmarkEnd w:id="1448"/>
    </w:p>
    <w:p w14:paraId="53078C7E" w14:textId="77777777" w:rsidR="00520DE9" w:rsidRPr="00520DE9" w:rsidRDefault="00520DE9" w:rsidP="00520DE9">
      <w:pPr>
        <w:pStyle w:val="Heading3"/>
      </w:pPr>
      <w:bookmarkStart w:id="1449" w:name="_Toc19026900"/>
      <w:bookmarkStart w:id="1450" w:name="_Toc19034311"/>
      <w:bookmarkStart w:id="1451" w:name="_Toc19036501"/>
      <w:bookmarkStart w:id="1452" w:name="_Toc19037499"/>
      <w:bookmarkStart w:id="1453" w:name="_Toc19048012"/>
      <w:bookmarkStart w:id="1454" w:name="_Toc43317301"/>
      <w:bookmarkStart w:id="1455" w:name="_Toc43374773"/>
      <w:bookmarkStart w:id="1456" w:name="_Toc43375234"/>
      <w:bookmarkStart w:id="1457" w:name="_Toc43801758"/>
      <w:bookmarkStart w:id="1458" w:name="_Toc43806024"/>
      <w:bookmarkStart w:id="1459" w:name="_Toc43806331"/>
      <w:bookmarkStart w:id="1460" w:name="_Toc50466841"/>
      <w:bookmarkStart w:id="1461" w:name="_Toc50468185"/>
      <w:bookmarkStart w:id="1462" w:name="_Toc50468455"/>
      <w:bookmarkStart w:id="1463" w:name="_Toc50468726"/>
      <w:bookmarkStart w:id="1464" w:name="_Toc50630627"/>
      <w:bookmarkStart w:id="1465" w:name="_Toc54943976"/>
      <w:r w:rsidRPr="00520DE9">
        <w:t>6.10.1</w:t>
      </w:r>
      <w:r w:rsidRPr="00520DE9">
        <w:tab/>
        <w:t>Solution description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63A59C55" w14:textId="77777777" w:rsidR="00520DE9" w:rsidRPr="00520DE9" w:rsidRDefault="00520DE9" w:rsidP="00520DE9">
      <w:r w:rsidRPr="00520DE9">
        <w:t>The solution addresses Key Issue #1: Discovery of Edge Application Server. The UE is Edge Computing Service agnostic.</w:t>
      </w:r>
    </w:p>
    <w:p w14:paraId="636B4B8F" w14:textId="77777777"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14:paraId="263E8F42"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520DE9" w:rsidRDefault="00520DE9" w:rsidP="00520DE9">
      <w:r w:rsidRPr="00520DE9">
        <w:t>This solution is based on the following:</w:t>
      </w:r>
    </w:p>
    <w:p w14:paraId="363A411F" w14:textId="77777777"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14:paraId="2994E64A" w14:textId="77777777"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14:paraId="5053689E" w14:textId="77777777" w:rsidR="00252BF9" w:rsidRDefault="00252BF9" w:rsidP="00010A55">
      <w:pPr>
        <w:pStyle w:val="TH"/>
      </w:pPr>
      <w:r>
        <w:object w:dxaOrig="9538" w:dyaOrig="3682" w14:anchorId="1D8354FB">
          <v:shape id="_x0000_i1053" type="#_x0000_t75" style="width:475.85pt;height:183.15pt" o:ole="">
            <v:imagedata r:id="rId67" o:title=""/>
          </v:shape>
          <o:OLEObject Type="Embed" ProgID="Word.Picture.8" ShapeID="_x0000_i1053" DrawAspect="Content" ObjectID="_1665557949" r:id="rId68"/>
        </w:object>
      </w:r>
    </w:p>
    <w:p w14:paraId="2AE15708" w14:textId="77777777" w:rsidR="00520DE9" w:rsidRPr="00520DE9" w:rsidRDefault="00520DE9" w:rsidP="00520DE9">
      <w:pPr>
        <w:pStyle w:val="TF"/>
      </w:pPr>
      <w:r w:rsidRPr="00520DE9">
        <w:t>Figure 6.10.1-1: Alternative Deployments of Operator DNS</w:t>
      </w:r>
    </w:p>
    <w:p w14:paraId="21D49B62" w14:textId="77777777" w:rsidR="00520DE9" w:rsidRPr="00520DE9" w:rsidRDefault="00520DE9" w:rsidP="00520DE9">
      <w:r w:rsidRPr="00520DE9">
        <w:t>These DNS deployments are similar to deployments described in other solutions, e.g. solution 4.</w:t>
      </w:r>
    </w:p>
    <w:p w14:paraId="7459D165" w14:textId="77777777" w:rsidR="00520DE9" w:rsidRPr="00520DE9" w:rsidRDefault="00520DE9" w:rsidP="00520DE9">
      <w:pPr>
        <w:pStyle w:val="Heading3"/>
      </w:pPr>
      <w:bookmarkStart w:id="1466" w:name="_Toc43317302"/>
      <w:bookmarkStart w:id="1467" w:name="_Toc43374774"/>
      <w:bookmarkStart w:id="1468" w:name="_Toc43375235"/>
      <w:bookmarkStart w:id="1469" w:name="_Toc43801759"/>
      <w:bookmarkStart w:id="1470" w:name="_Toc43806025"/>
      <w:bookmarkStart w:id="1471" w:name="_Toc43806332"/>
      <w:bookmarkStart w:id="1472" w:name="_Toc50466842"/>
      <w:bookmarkStart w:id="1473" w:name="_Toc50468186"/>
      <w:bookmarkStart w:id="1474" w:name="_Toc50468456"/>
      <w:bookmarkStart w:id="1475" w:name="_Toc50468727"/>
      <w:bookmarkStart w:id="1476" w:name="_Toc50630628"/>
      <w:bookmarkStart w:id="1477" w:name="_Toc54943977"/>
      <w:r w:rsidRPr="00520DE9">
        <w:lastRenderedPageBreak/>
        <w:t>6.10.2</w:t>
      </w:r>
      <w:r w:rsidRPr="00520DE9">
        <w:tab/>
        <w:t>Procedures</w:t>
      </w:r>
      <w:bookmarkEnd w:id="1466"/>
      <w:bookmarkEnd w:id="1467"/>
      <w:bookmarkEnd w:id="1468"/>
      <w:bookmarkEnd w:id="1469"/>
      <w:bookmarkEnd w:id="1470"/>
      <w:bookmarkEnd w:id="1471"/>
      <w:bookmarkEnd w:id="1472"/>
      <w:bookmarkEnd w:id="1473"/>
      <w:bookmarkEnd w:id="1474"/>
      <w:bookmarkEnd w:id="1475"/>
      <w:bookmarkEnd w:id="1476"/>
      <w:bookmarkEnd w:id="1477"/>
    </w:p>
    <w:p w14:paraId="34C304E1" w14:textId="77777777" w:rsidR="00520DE9" w:rsidRPr="00520DE9" w:rsidRDefault="00520DE9" w:rsidP="00520DE9">
      <w:pPr>
        <w:pStyle w:val="Heading4"/>
      </w:pPr>
      <w:bookmarkStart w:id="1478" w:name="_Toc43317303"/>
      <w:bookmarkStart w:id="1479" w:name="_Toc43374775"/>
      <w:bookmarkStart w:id="1480" w:name="_Toc43375236"/>
      <w:bookmarkStart w:id="1481" w:name="_Toc43801760"/>
      <w:bookmarkStart w:id="1482" w:name="_Toc43806026"/>
      <w:bookmarkStart w:id="1483" w:name="_Toc43806333"/>
      <w:bookmarkStart w:id="1484" w:name="_Toc50630629"/>
      <w:bookmarkStart w:id="1485" w:name="_Toc54943978"/>
      <w:r w:rsidRPr="00520DE9">
        <w:t>6:10.2.1</w:t>
      </w:r>
      <w:r w:rsidRPr="00520DE9">
        <w:tab/>
        <w:t>High Level Procedure using DNS Distribution</w:t>
      </w:r>
      <w:bookmarkEnd w:id="1478"/>
      <w:bookmarkEnd w:id="1479"/>
      <w:bookmarkEnd w:id="1480"/>
      <w:bookmarkEnd w:id="1481"/>
      <w:bookmarkEnd w:id="1482"/>
      <w:bookmarkEnd w:id="1483"/>
      <w:bookmarkEnd w:id="1484"/>
      <w:bookmarkEnd w:id="1485"/>
    </w:p>
    <w:p w14:paraId="389F08E0" w14:textId="77777777" w:rsidR="00520DE9" w:rsidRPr="00520DE9" w:rsidRDefault="00520DE9" w:rsidP="00520DE9">
      <w:r w:rsidRPr="00520DE9">
        <w:t>Figure 6.10.2.1-1 below shows an example sequence for this solution that includes the following steps:</w:t>
      </w:r>
    </w:p>
    <w:p w14:paraId="48244ABF" w14:textId="77777777" w:rsidR="00520DE9" w:rsidRPr="00520DE9" w:rsidRDefault="00520DE9" w:rsidP="00520DE9">
      <w:r w:rsidRPr="00520DE9">
        <w:t>When the UE establishes a PDU session, 5G Core existing mechanisms are used to provide the UE with a local DNS that is close to the PSA.</w:t>
      </w:r>
    </w:p>
    <w:bookmarkStart w:id="1486" w:name="_MON_1654408871"/>
    <w:bookmarkEnd w:id="1486"/>
    <w:p w14:paraId="33546544" w14:textId="77777777" w:rsidR="00252BF9" w:rsidRDefault="00252BF9" w:rsidP="00252BF9">
      <w:pPr>
        <w:pStyle w:val="TH"/>
      </w:pPr>
      <w:r>
        <w:object w:dxaOrig="9601" w:dyaOrig="4608" w14:anchorId="525FD57C">
          <v:shape id="_x0000_i1054" type="#_x0000_t75" style="width:479.6pt;height:229.45pt" o:ole="">
            <v:imagedata r:id="rId69" o:title=""/>
          </v:shape>
          <o:OLEObject Type="Embed" ProgID="Word.Picture.8" ShapeID="_x0000_i1054" DrawAspect="Content" ObjectID="_1665557950" r:id="rId70"/>
        </w:object>
      </w:r>
    </w:p>
    <w:p w14:paraId="47BDC06A" w14:textId="77777777"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14:paraId="558B6CC3"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520DE9" w:rsidRDefault="00520DE9" w:rsidP="00520DE9">
      <w:pPr>
        <w:pStyle w:val="B1"/>
      </w:pPr>
      <w:r w:rsidRPr="00520DE9">
        <w:t>3.</w:t>
      </w:r>
      <w:r w:rsidRPr="00520DE9">
        <w:tab/>
        <w:t>The DNS response is sent back to the MNO DNS and from there to the UE.</w:t>
      </w:r>
    </w:p>
    <w:p w14:paraId="432DA59B" w14:textId="77777777" w:rsidR="00520DE9" w:rsidRPr="00520DE9" w:rsidRDefault="00520DE9" w:rsidP="00520DE9">
      <w:pPr>
        <w:pStyle w:val="B1"/>
      </w:pPr>
      <w:r w:rsidRPr="00520DE9">
        <w:t>4.</w:t>
      </w:r>
      <w:r w:rsidRPr="00520DE9">
        <w:tab/>
        <w:t>The application traffic starts towards the IP Address received.</w:t>
      </w:r>
    </w:p>
    <w:p w14:paraId="493712EF" w14:textId="6A259E8E"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t>clause </w:t>
      </w:r>
      <w:r w:rsidRPr="00520DE9">
        <w:t>6.10.2.2.).</w:t>
      </w:r>
    </w:p>
    <w:p w14:paraId="60DE3CAE" w14:textId="77777777" w:rsidR="00520DE9" w:rsidRPr="00520DE9" w:rsidRDefault="00520DE9" w:rsidP="00520DE9">
      <w:r w:rsidRPr="00520DE9">
        <w:t>This DNS procedure is similar to what is described in other solutions (e.g., solution 5).</w:t>
      </w:r>
    </w:p>
    <w:p w14:paraId="48CAC197" w14:textId="77777777" w:rsidR="00520DE9" w:rsidRPr="00520DE9" w:rsidRDefault="00520DE9" w:rsidP="00520DE9">
      <w:pPr>
        <w:pStyle w:val="Heading4"/>
      </w:pPr>
      <w:bookmarkStart w:id="1487" w:name="_Toc43317304"/>
      <w:bookmarkStart w:id="1488" w:name="_Toc43374776"/>
      <w:bookmarkStart w:id="1489" w:name="_Toc43375237"/>
      <w:bookmarkStart w:id="1490" w:name="_Toc43801761"/>
      <w:bookmarkStart w:id="1491" w:name="_Toc43806027"/>
      <w:bookmarkStart w:id="1492" w:name="_Toc43806334"/>
      <w:bookmarkStart w:id="1493" w:name="_Toc50630630"/>
      <w:bookmarkStart w:id="1494" w:name="_Toc54943979"/>
      <w:r w:rsidRPr="00520DE9">
        <w:t>6.10.2.2</w:t>
      </w:r>
      <w:r w:rsidRPr="00520DE9">
        <w:tab/>
        <w:t>High Level procedure using ECS Option</w:t>
      </w:r>
      <w:bookmarkEnd w:id="1487"/>
      <w:bookmarkEnd w:id="1488"/>
      <w:bookmarkEnd w:id="1489"/>
      <w:bookmarkEnd w:id="1490"/>
      <w:bookmarkEnd w:id="1491"/>
      <w:bookmarkEnd w:id="1492"/>
      <w:bookmarkEnd w:id="1493"/>
      <w:bookmarkEnd w:id="1494"/>
    </w:p>
    <w:p w14:paraId="2571AAA7" w14:textId="77777777" w:rsidR="00520DE9" w:rsidRPr="00520DE9" w:rsidRDefault="00520DE9" w:rsidP="00520DE9">
      <w:r w:rsidRPr="00520DE9">
        <w:t>Figure 6.10.2.2-1 below shows an example sequence for this solution that includes the following steps:</w:t>
      </w:r>
    </w:p>
    <w:p w14:paraId="14AC989F" w14:textId="77777777" w:rsidR="00520DE9" w:rsidRPr="00520DE9" w:rsidRDefault="00520DE9" w:rsidP="00520DE9">
      <w:r w:rsidRPr="00520DE9">
        <w:t>When the UE establishes a PDU session, 5G Core existing mechanisms are used to provide the UE with the address of the MNO DNS.</w:t>
      </w:r>
    </w:p>
    <w:bookmarkStart w:id="1495" w:name="_MON_1654408930"/>
    <w:bookmarkEnd w:id="1495"/>
    <w:p w14:paraId="3C67B7F8" w14:textId="77777777" w:rsidR="00252BF9" w:rsidRDefault="00252BF9" w:rsidP="00252BF9">
      <w:pPr>
        <w:pStyle w:val="TH"/>
      </w:pPr>
      <w:r>
        <w:object w:dxaOrig="9106" w:dyaOrig="5343" w14:anchorId="418DC7A5">
          <v:shape id="_x0000_i1055" type="#_x0000_t75" style="width:455.15pt;height:266.4pt" o:ole="">
            <v:imagedata r:id="rId71" o:title=""/>
          </v:shape>
          <o:OLEObject Type="Embed" ProgID="Word.Picture.8" ShapeID="_x0000_i1055" DrawAspect="Content" ObjectID="_1665557951" r:id="rId72"/>
        </w:object>
      </w:r>
    </w:p>
    <w:p w14:paraId="72098560" w14:textId="77777777"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14:paraId="724E9D5F"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14:paraId="0392526D" w14:textId="77777777" w:rsidR="00520DE9" w:rsidRPr="00520DE9" w:rsidRDefault="00520DE9" w:rsidP="00520DE9">
      <w:pPr>
        <w:pStyle w:val="B1"/>
      </w:pPr>
      <w:r w:rsidRPr="00520DE9">
        <w:t>3.</w:t>
      </w:r>
      <w:r w:rsidRPr="00520DE9">
        <w:tab/>
        <w:t>The DNS request is forwarded to the DNS Hierarchy for resolution.</w:t>
      </w:r>
    </w:p>
    <w:p w14:paraId="1F70E01D" w14:textId="77777777"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520DE9" w:rsidRDefault="00520DE9" w:rsidP="00520DE9">
      <w:pPr>
        <w:pStyle w:val="B1"/>
      </w:pPr>
      <w:r w:rsidRPr="00520DE9">
        <w:t>5.</w:t>
      </w:r>
      <w:r w:rsidRPr="00520DE9">
        <w:tab/>
        <w:t>The DNS response is sent back to the MNO DNS and from there to the UE.</w:t>
      </w:r>
    </w:p>
    <w:p w14:paraId="1F4846C5" w14:textId="77777777" w:rsidR="00520DE9" w:rsidRPr="00520DE9" w:rsidRDefault="00520DE9" w:rsidP="00520DE9">
      <w:pPr>
        <w:pStyle w:val="B1"/>
      </w:pPr>
      <w:bookmarkStart w:id="1496" w:name="_Ref26000838"/>
      <w:r w:rsidRPr="00520DE9">
        <w:t>6.</w:t>
      </w:r>
      <w:r w:rsidRPr="00520DE9">
        <w:tab/>
        <w:t>The application traffic starts towards the Application Server IP Address received.</w:t>
      </w:r>
      <w:bookmarkEnd w:id="1496"/>
    </w:p>
    <w:p w14:paraId="32CFB641" w14:textId="77777777"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520DE9" w:rsidRDefault="00520DE9" w:rsidP="00520DE9">
      <w:r w:rsidRPr="00520DE9">
        <w:t>This DNS procedure is similar to what is described in other solutions (e.g., solution 5).</w:t>
      </w:r>
    </w:p>
    <w:p w14:paraId="533CCB50" w14:textId="77777777" w:rsidR="00520DE9" w:rsidRPr="00520DE9" w:rsidRDefault="00520DE9" w:rsidP="00520DE9">
      <w:pPr>
        <w:pStyle w:val="Heading3"/>
      </w:pPr>
      <w:bookmarkStart w:id="1497" w:name="_Toc43317305"/>
      <w:bookmarkStart w:id="1498" w:name="_Toc43374777"/>
      <w:bookmarkStart w:id="1499" w:name="_Toc43375238"/>
      <w:bookmarkStart w:id="1500" w:name="_Toc43801762"/>
      <w:bookmarkStart w:id="1501" w:name="_Toc43806028"/>
      <w:bookmarkStart w:id="1502" w:name="_Toc43806335"/>
      <w:bookmarkStart w:id="1503" w:name="_Toc50466843"/>
      <w:bookmarkStart w:id="1504" w:name="_Toc50468187"/>
      <w:bookmarkStart w:id="1505" w:name="_Toc50468457"/>
      <w:bookmarkStart w:id="1506" w:name="_Toc50468728"/>
      <w:bookmarkStart w:id="1507" w:name="_Toc50630631"/>
      <w:bookmarkStart w:id="1508" w:name="_Toc54943980"/>
      <w:r w:rsidRPr="00520DE9">
        <w:t>6.10.3</w:t>
      </w:r>
      <w:r w:rsidRPr="00520DE9">
        <w:tab/>
      </w:r>
      <w:bookmarkEnd w:id="1497"/>
      <w:r w:rsidRPr="00520DE9">
        <w:t>Impacts on services, entities and interfaces</w:t>
      </w:r>
      <w:bookmarkEnd w:id="1498"/>
      <w:bookmarkEnd w:id="1499"/>
      <w:bookmarkEnd w:id="1500"/>
      <w:bookmarkEnd w:id="1501"/>
      <w:bookmarkEnd w:id="1502"/>
      <w:bookmarkEnd w:id="1503"/>
      <w:bookmarkEnd w:id="1504"/>
      <w:bookmarkEnd w:id="1505"/>
      <w:bookmarkEnd w:id="1506"/>
      <w:bookmarkEnd w:id="1507"/>
      <w:bookmarkEnd w:id="1508"/>
    </w:p>
    <w:p w14:paraId="5E50AFFA" w14:textId="77777777" w:rsidR="00520DE9" w:rsidRPr="00520DE9" w:rsidRDefault="00520DE9" w:rsidP="00520DE9">
      <w:r w:rsidRPr="00520DE9">
        <w:t>For non-distributed DNS Deployments, it assumes that the DNS supports RFC 7871. No impact to 3GPP defined network functions or services.</w:t>
      </w:r>
    </w:p>
    <w:p w14:paraId="587BE395" w14:textId="77777777" w:rsidR="00520DE9" w:rsidRPr="00520DE9" w:rsidRDefault="00520DE9" w:rsidP="00520DE9">
      <w:pPr>
        <w:pStyle w:val="Heading2"/>
      </w:pPr>
      <w:bookmarkStart w:id="1509" w:name="_Toc43317306"/>
      <w:bookmarkStart w:id="1510" w:name="_Toc43374778"/>
      <w:bookmarkStart w:id="1511" w:name="_Toc43375239"/>
      <w:bookmarkStart w:id="1512" w:name="_Toc43801763"/>
      <w:bookmarkStart w:id="1513" w:name="_Toc43806029"/>
      <w:bookmarkStart w:id="1514" w:name="_Toc43806336"/>
      <w:bookmarkStart w:id="1515" w:name="_Toc50466844"/>
      <w:bookmarkStart w:id="1516" w:name="_Toc50468188"/>
      <w:bookmarkStart w:id="1517" w:name="_Toc50468458"/>
      <w:bookmarkStart w:id="1518" w:name="_Toc50468729"/>
      <w:bookmarkStart w:id="1519" w:name="_Toc50630632"/>
      <w:bookmarkStart w:id="1520" w:name="_Toc54943981"/>
      <w:r w:rsidRPr="00520DE9">
        <w:lastRenderedPageBreak/>
        <w:t>6.11</w:t>
      </w:r>
      <w:r w:rsidRPr="00520DE9">
        <w:rPr>
          <w:rFonts w:hint="eastAsia"/>
        </w:rPr>
        <w:tab/>
      </w:r>
      <w:r w:rsidRPr="00520DE9">
        <w:t>Solution</w:t>
      </w:r>
      <w:r w:rsidRPr="00520DE9">
        <w:rPr>
          <w:rFonts w:hint="eastAsia"/>
        </w:rPr>
        <w:t xml:space="preserve"> #</w:t>
      </w:r>
      <w:r w:rsidRPr="00520DE9">
        <w:t>11: DNS over HTTP</w:t>
      </w:r>
      <w:bookmarkEnd w:id="1509"/>
      <w:bookmarkEnd w:id="1510"/>
      <w:bookmarkEnd w:id="1511"/>
      <w:bookmarkEnd w:id="1512"/>
      <w:bookmarkEnd w:id="1513"/>
      <w:bookmarkEnd w:id="1514"/>
      <w:bookmarkEnd w:id="1515"/>
      <w:bookmarkEnd w:id="1516"/>
      <w:bookmarkEnd w:id="1517"/>
      <w:bookmarkEnd w:id="1518"/>
      <w:bookmarkEnd w:id="1519"/>
      <w:bookmarkEnd w:id="1520"/>
    </w:p>
    <w:p w14:paraId="23D6BC33" w14:textId="77777777" w:rsidR="00520DE9" w:rsidRPr="00520DE9" w:rsidRDefault="00520DE9" w:rsidP="00520DE9">
      <w:pPr>
        <w:pStyle w:val="Heading3"/>
      </w:pPr>
      <w:bookmarkStart w:id="1521" w:name="_Toc43317307"/>
      <w:bookmarkStart w:id="1522" w:name="_Toc43374779"/>
      <w:bookmarkStart w:id="1523" w:name="_Toc43375240"/>
      <w:bookmarkStart w:id="1524" w:name="_Toc43801764"/>
      <w:bookmarkStart w:id="1525" w:name="_Toc43806030"/>
      <w:bookmarkStart w:id="1526" w:name="_Toc43806337"/>
      <w:bookmarkStart w:id="1527" w:name="_Toc50466845"/>
      <w:bookmarkStart w:id="1528" w:name="_Toc50468189"/>
      <w:bookmarkStart w:id="1529" w:name="_Toc50468459"/>
      <w:bookmarkStart w:id="1530" w:name="_Toc50468730"/>
      <w:bookmarkStart w:id="1531" w:name="_Toc50630633"/>
      <w:bookmarkStart w:id="1532" w:name="_Toc54943982"/>
      <w:r w:rsidRPr="00520DE9">
        <w:t>6.11.1</w:t>
      </w:r>
      <w:r w:rsidRPr="00520DE9">
        <w:tab/>
        <w:t>Solution description</w:t>
      </w:r>
      <w:bookmarkEnd w:id="1521"/>
      <w:bookmarkEnd w:id="1522"/>
      <w:bookmarkEnd w:id="1523"/>
      <w:bookmarkEnd w:id="1524"/>
      <w:bookmarkEnd w:id="1525"/>
      <w:bookmarkEnd w:id="1526"/>
      <w:bookmarkEnd w:id="1527"/>
      <w:bookmarkEnd w:id="1528"/>
      <w:bookmarkEnd w:id="1529"/>
      <w:bookmarkEnd w:id="1530"/>
      <w:bookmarkEnd w:id="1531"/>
      <w:bookmarkEnd w:id="1532"/>
    </w:p>
    <w:p w14:paraId="7FFEA7AC" w14:textId="77777777" w:rsidR="00520DE9" w:rsidRPr="00520DE9" w:rsidRDefault="00520DE9" w:rsidP="00520DE9">
      <w:pPr>
        <w:pStyle w:val="Heading4"/>
      </w:pPr>
      <w:bookmarkStart w:id="1533" w:name="_Toc43317308"/>
      <w:bookmarkStart w:id="1534" w:name="_Toc43374780"/>
      <w:bookmarkStart w:id="1535" w:name="_Toc43375241"/>
      <w:bookmarkStart w:id="1536" w:name="_Toc43801765"/>
      <w:bookmarkStart w:id="1537" w:name="_Toc43806031"/>
      <w:bookmarkStart w:id="1538" w:name="_Toc43806338"/>
      <w:bookmarkStart w:id="1539" w:name="_Toc50630634"/>
      <w:bookmarkStart w:id="1540" w:name="_Toc54943983"/>
      <w:r w:rsidRPr="00520DE9">
        <w:t>6.11.1.1</w:t>
      </w:r>
      <w:r w:rsidRPr="00520DE9">
        <w:tab/>
        <w:t>General</w:t>
      </w:r>
      <w:bookmarkEnd w:id="1533"/>
      <w:bookmarkEnd w:id="1534"/>
      <w:bookmarkEnd w:id="1535"/>
      <w:bookmarkEnd w:id="1536"/>
      <w:bookmarkEnd w:id="1537"/>
      <w:bookmarkEnd w:id="1538"/>
      <w:bookmarkEnd w:id="1539"/>
      <w:bookmarkEnd w:id="1540"/>
    </w:p>
    <w:p w14:paraId="677365B2" w14:textId="77777777" w:rsidR="00520DE9" w:rsidRPr="00520DE9" w:rsidRDefault="00520DE9" w:rsidP="00520DE9">
      <w:pPr>
        <w:rPr>
          <w:lang w:val="en-IN"/>
        </w:rPr>
      </w:pPr>
      <w:r w:rsidRPr="00520DE9">
        <w:rPr>
          <w:rFonts w:eastAsia="宋体"/>
          <w:lang w:eastAsia="zh-CN"/>
        </w:rPr>
        <w:t xml:space="preserve">This solution addresses the </w:t>
      </w:r>
      <w:r w:rsidRPr="00520DE9">
        <w:t>Key Issue #1: Discovery of Edge Application Server (EAS). T</w:t>
      </w:r>
      <w:r w:rsidRPr="00520DE9">
        <w:rPr>
          <w:rFonts w:eastAsia="宋体"/>
          <w:lang w:eastAsia="zh-CN"/>
        </w:rPr>
        <w:t>he UE is Edge Computing Service agnostic</w:t>
      </w:r>
      <w:r w:rsidRPr="00520DE9">
        <w:t>. The applications in the UEs need to support DNS over HTTPS (DoH). The receiver of a DoH request is more than a DNS over HTTPS server, i</w:t>
      </w:r>
      <w:r w:rsidRPr="00520DE9">
        <w:rPr>
          <w:rFonts w:eastAsia="宋体"/>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520DE9" w:rsidRDefault="00770EF6" w:rsidP="00520DE9">
      <w:pPr>
        <w:pStyle w:val="NO"/>
      </w:pPr>
      <w:r>
        <w:t>NOTE:</w:t>
      </w:r>
      <w:r>
        <w:tab/>
      </w:r>
      <w:r w:rsidR="00520DE9" w:rsidRPr="00520DE9">
        <w:t xml:space="preserve">How the DoH AF knows about what EASs that exists is outside the scope of </w:t>
      </w:r>
      <w:r w:rsidR="00252BF9">
        <w:t>SA WG2</w:t>
      </w:r>
      <w:r w:rsidR="00520DE9" w:rsidRPr="00520DE9">
        <w:t>.</w:t>
      </w:r>
    </w:p>
    <w:p w14:paraId="5EE43D7C" w14:textId="77777777" w:rsidR="00520DE9" w:rsidRPr="00520DE9" w:rsidRDefault="00520DE9" w:rsidP="00520DE9">
      <w:pPr>
        <w:pStyle w:val="Heading4"/>
      </w:pPr>
      <w:bookmarkStart w:id="1541" w:name="_Toc43317309"/>
      <w:bookmarkStart w:id="1542" w:name="_Toc43374781"/>
      <w:bookmarkStart w:id="1543" w:name="_Toc43375242"/>
      <w:bookmarkStart w:id="1544" w:name="_Toc43801766"/>
      <w:bookmarkStart w:id="1545" w:name="_Toc43806032"/>
      <w:bookmarkStart w:id="1546" w:name="_Toc43806339"/>
      <w:bookmarkStart w:id="1547" w:name="_Toc50630635"/>
      <w:bookmarkStart w:id="1548" w:name="_Toc54943984"/>
      <w:r w:rsidRPr="00520DE9">
        <w:t>6.11.1.2</w:t>
      </w:r>
      <w:r w:rsidRPr="00520DE9">
        <w:tab/>
        <w:t>Configuration of the UE</w:t>
      </w:r>
      <w:bookmarkEnd w:id="1541"/>
      <w:bookmarkEnd w:id="1542"/>
      <w:bookmarkEnd w:id="1543"/>
      <w:bookmarkEnd w:id="1544"/>
      <w:bookmarkEnd w:id="1545"/>
      <w:bookmarkEnd w:id="1546"/>
      <w:bookmarkEnd w:id="1547"/>
      <w:bookmarkEnd w:id="1548"/>
    </w:p>
    <w:p w14:paraId="7517A48C" w14:textId="77777777" w:rsidR="00520DE9" w:rsidRPr="00520DE9" w:rsidRDefault="00520DE9" w:rsidP="00520DE9">
      <w:pPr>
        <w:rPr>
          <w:lang w:val="en-IN"/>
        </w:rPr>
      </w:pPr>
      <w:r w:rsidRPr="00520DE9">
        <w:rPr>
          <w:lang w:val="en-IN"/>
        </w:rPr>
        <w:t>With regards to the Configuration of the UE, two models are assumed:</w:t>
      </w:r>
    </w:p>
    <w:p w14:paraId="27107B48" w14:textId="77777777"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14:paraId="3B083B46" w14:textId="77777777" w:rsidR="00520DE9" w:rsidRPr="00520DE9" w:rsidRDefault="00520DE9" w:rsidP="00520DE9">
      <w:pPr>
        <w:pStyle w:val="Heading4"/>
      </w:pPr>
      <w:bookmarkStart w:id="1549" w:name="_Toc43317310"/>
      <w:bookmarkStart w:id="1550" w:name="_Toc43374782"/>
      <w:bookmarkStart w:id="1551" w:name="_Toc43375243"/>
      <w:bookmarkStart w:id="1552" w:name="_Toc43801767"/>
      <w:bookmarkStart w:id="1553" w:name="_Toc43806033"/>
      <w:bookmarkStart w:id="1554" w:name="_Toc43806340"/>
      <w:bookmarkStart w:id="1555" w:name="_Toc50630636"/>
      <w:bookmarkStart w:id="1556" w:name="_Toc54943985"/>
      <w:r w:rsidRPr="00520DE9">
        <w:t>6.11.1.3</w:t>
      </w:r>
      <w:r w:rsidRPr="00520DE9">
        <w:tab/>
        <w:t>Example deployment architecture</w:t>
      </w:r>
      <w:bookmarkEnd w:id="1549"/>
      <w:bookmarkEnd w:id="1550"/>
      <w:bookmarkEnd w:id="1551"/>
      <w:bookmarkEnd w:id="1552"/>
      <w:bookmarkEnd w:id="1553"/>
      <w:bookmarkEnd w:id="1554"/>
      <w:bookmarkEnd w:id="1555"/>
      <w:bookmarkEnd w:id="1556"/>
    </w:p>
    <w:p w14:paraId="45D6C18C" w14:textId="0CAE2C2E"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4174B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520DE9" w:rsidRDefault="00520DE9" w:rsidP="00520DE9">
      <w:pPr>
        <w:pStyle w:val="TH"/>
      </w:pPr>
      <w:r w:rsidRPr="00520DE9">
        <w:object w:dxaOrig="10590" w:dyaOrig="4336" w14:anchorId="7730D75C">
          <v:shape id="_x0000_i1056" type="#_x0000_t75" style="width:481.75pt;height:197.85pt" o:ole="">
            <v:imagedata r:id="rId73" o:title=""/>
          </v:shape>
          <o:OLEObject Type="Embed" ProgID="Visio.Drawing.15" ShapeID="_x0000_i1056" DrawAspect="Content" ObjectID="_1665557952" r:id="rId74"/>
        </w:object>
      </w:r>
    </w:p>
    <w:p w14:paraId="5EFE1AF0" w14:textId="77777777" w:rsidR="00520DE9" w:rsidRPr="00520DE9" w:rsidRDefault="00520DE9" w:rsidP="00520DE9">
      <w:pPr>
        <w:pStyle w:val="TF"/>
      </w:pPr>
      <w:r w:rsidRPr="00520DE9">
        <w:t>Figure 6.11.1.3-1 Example of a deployment architecture</w:t>
      </w:r>
    </w:p>
    <w:p w14:paraId="555C462C" w14:textId="77777777" w:rsidR="00520DE9" w:rsidRPr="00E71C5B" w:rsidRDefault="00520DE9" w:rsidP="00E71C5B">
      <w:pPr>
        <w:pStyle w:val="B1"/>
      </w:pPr>
    </w:p>
    <w:p w14:paraId="4FFCEFC8" w14:textId="77777777" w:rsidR="00520DE9" w:rsidRPr="00520DE9" w:rsidRDefault="00520DE9" w:rsidP="00520DE9">
      <w:pPr>
        <w:pStyle w:val="Heading3"/>
      </w:pPr>
      <w:bookmarkStart w:id="1557" w:name="_Toc43317311"/>
      <w:bookmarkStart w:id="1558" w:name="_Toc43374783"/>
      <w:bookmarkStart w:id="1559" w:name="_Toc43375244"/>
      <w:bookmarkStart w:id="1560" w:name="_Toc43801768"/>
      <w:bookmarkStart w:id="1561" w:name="_Toc43806034"/>
      <w:bookmarkStart w:id="1562" w:name="_Toc43806341"/>
      <w:bookmarkStart w:id="1563" w:name="_Toc50466846"/>
      <w:bookmarkStart w:id="1564" w:name="_Toc50468190"/>
      <w:bookmarkStart w:id="1565" w:name="_Toc50468460"/>
      <w:bookmarkStart w:id="1566" w:name="_Toc50468731"/>
      <w:bookmarkStart w:id="1567" w:name="_Toc50630637"/>
      <w:bookmarkStart w:id="1568" w:name="_Toc54943986"/>
      <w:r w:rsidRPr="00520DE9">
        <w:t>6.11.2</w:t>
      </w:r>
      <w:r w:rsidRPr="00520DE9">
        <w:tab/>
        <w:t>Procedures</w:t>
      </w:r>
      <w:bookmarkEnd w:id="1557"/>
      <w:bookmarkEnd w:id="1558"/>
      <w:bookmarkEnd w:id="1559"/>
      <w:bookmarkEnd w:id="1560"/>
      <w:bookmarkEnd w:id="1561"/>
      <w:bookmarkEnd w:id="1562"/>
      <w:bookmarkEnd w:id="1563"/>
      <w:bookmarkEnd w:id="1564"/>
      <w:bookmarkEnd w:id="1565"/>
      <w:bookmarkEnd w:id="1566"/>
      <w:bookmarkEnd w:id="1567"/>
      <w:bookmarkEnd w:id="1568"/>
    </w:p>
    <w:p w14:paraId="3587B7C7" w14:textId="77777777" w:rsidR="00520DE9" w:rsidRPr="00520DE9" w:rsidRDefault="00520DE9" w:rsidP="00520DE9">
      <w:pPr>
        <w:pStyle w:val="TH"/>
      </w:pPr>
      <w:r w:rsidRPr="00520DE9">
        <w:object w:dxaOrig="6570" w:dyaOrig="4515" w14:anchorId="27C2DD22">
          <v:shape id="_x0000_i1057" type="#_x0000_t75" style="width:262.95pt;height:180.3pt" o:ole="">
            <v:imagedata r:id="rId75" o:title=""/>
          </v:shape>
          <o:OLEObject Type="Embed" ProgID="Visio.Drawing.15" ShapeID="_x0000_i1057" DrawAspect="Content" ObjectID="_1665557953" r:id="rId76"/>
        </w:object>
      </w:r>
    </w:p>
    <w:p w14:paraId="32A22B41" w14:textId="77777777" w:rsidR="00520DE9" w:rsidRPr="00520DE9" w:rsidRDefault="00520DE9" w:rsidP="00520DE9">
      <w:pPr>
        <w:pStyle w:val="TF"/>
      </w:pPr>
      <w:r w:rsidRPr="00520DE9">
        <w:t>Figure 6.11.2-1 Edge Application Server Discovery</w:t>
      </w:r>
    </w:p>
    <w:p w14:paraId="12622DEA" w14:textId="77777777"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14:paraId="69F0136A" w14:textId="77777777" w:rsidR="00355D16"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p>
    <w:p w14:paraId="701475AC" w14:textId="4B88C7E5" w:rsidR="00355D16" w:rsidRDefault="00520DE9" w:rsidP="00355D16">
      <w:pPr>
        <w:pStyle w:val="B2"/>
      </w:pPr>
      <w:r w:rsidRPr="00520DE9">
        <w:t>-</w:t>
      </w:r>
      <w:r w:rsidR="00355D16">
        <w:tab/>
      </w:r>
      <w:r w:rsidRPr="00520DE9">
        <w:t>the DoH AF has a set IP addresses, or an IP anycast address known by the application or lower layer in the UE;</w:t>
      </w:r>
    </w:p>
    <w:p w14:paraId="5B88208E" w14:textId="295A3D23" w:rsidR="00520DE9" w:rsidRPr="00520DE9" w:rsidRDefault="00520DE9" w:rsidP="00355D16">
      <w:pPr>
        <w:pStyle w:val="B2"/>
      </w:pPr>
      <w:r w:rsidRPr="00520DE9">
        <w:t>-</w:t>
      </w:r>
      <w:r w:rsidR="00355D16">
        <w:tab/>
      </w:r>
      <w:r w:rsidRPr="00520DE9">
        <w:t>the DoH AF has a FQDN, the DoH-FQDN. The DoH-FQDN is resolved to a DoH AF.</w:t>
      </w:r>
    </w:p>
    <w:p w14:paraId="1055CA6B" w14:textId="77777777" w:rsidR="00520DE9" w:rsidRPr="00520DE9" w:rsidRDefault="00520DE9" w:rsidP="00520DE9">
      <w:pPr>
        <w:pStyle w:val="B1"/>
      </w:pPr>
      <w:r w:rsidRPr="00520DE9">
        <w:t>2.</w:t>
      </w:r>
      <w:r w:rsidRPr="00520DE9">
        <w:tab/>
        <w:t>The DoH AF determines the location of the UE using either NEF or PCF APIs.</w:t>
      </w:r>
    </w:p>
    <w:p w14:paraId="464334C0" w14:textId="08D8081F" w:rsidR="00520DE9" w:rsidRPr="00520DE9" w:rsidRDefault="00520DE9" w:rsidP="00520DE9">
      <w:pPr>
        <w:pStyle w:val="B1"/>
      </w:pPr>
      <w:r w:rsidRPr="00520DE9">
        <w:t>3.</w:t>
      </w:r>
      <w:r w:rsidRPr="00520DE9">
        <w:tab/>
        <w:t>The DoH AF finds a suitable EAS. The DoH AF uses the ECS option (see RFC 787</w:t>
      </w:r>
      <w:r w:rsidR="00770EF6" w:rsidRPr="00520DE9">
        <w:t>1</w:t>
      </w:r>
      <w:r w:rsidR="00770EF6">
        <w:t> </w:t>
      </w:r>
      <w:r w:rsidR="00770EF6" w:rsidRPr="00520DE9">
        <w:t>[</w:t>
      </w:r>
      <w:r w:rsidR="00812E55">
        <w:t>7</w:t>
      </w:r>
      <w:r w:rsidRPr="00520DE9">
        <w:t>])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520DE9" w:rsidRDefault="00520DE9" w:rsidP="00520DE9">
      <w:pPr>
        <w:pStyle w:val="B1"/>
      </w:pPr>
      <w:r w:rsidRPr="00520DE9">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520DE9" w:rsidRDefault="00520DE9" w:rsidP="00520DE9">
      <w:pPr>
        <w:pStyle w:val="B1"/>
      </w:pPr>
      <w:r w:rsidRPr="00520DE9">
        <w:t>6.</w:t>
      </w:r>
      <w:r w:rsidRPr="00520DE9">
        <w:tab/>
        <w:t>DoH AF responds with the address of the AS.</w:t>
      </w:r>
    </w:p>
    <w:p w14:paraId="0BD16FB1" w14:textId="77777777" w:rsidR="00520DE9" w:rsidRPr="00520DE9" w:rsidRDefault="00520DE9" w:rsidP="00520DE9">
      <w:pPr>
        <w:pStyle w:val="B1"/>
      </w:pPr>
      <w:r w:rsidRPr="00520DE9">
        <w:t>7.</w:t>
      </w:r>
      <w:r w:rsidRPr="00520DE9">
        <w:tab/>
        <w:t>Depending on how the application is built, the UE may initiate a QoS flow establishment.</w:t>
      </w:r>
    </w:p>
    <w:p w14:paraId="7CB68E6C" w14:textId="77777777" w:rsidR="00520DE9" w:rsidRPr="00520DE9" w:rsidRDefault="00520DE9" w:rsidP="00520DE9">
      <w:pPr>
        <w:pStyle w:val="B1"/>
      </w:pPr>
      <w:r w:rsidRPr="00520DE9">
        <w:t>8.</w:t>
      </w:r>
      <w:r w:rsidRPr="00520DE9">
        <w:tab/>
        <w:t>Application traffic starts between Application Client and Edge Application Server.</w:t>
      </w:r>
    </w:p>
    <w:p w14:paraId="0282BD20" w14:textId="77777777" w:rsidR="00520DE9" w:rsidRPr="00520DE9" w:rsidRDefault="00520DE9" w:rsidP="00520DE9">
      <w:pPr>
        <w:pStyle w:val="Heading3"/>
        <w:rPr>
          <w:lang w:eastAsia="zh-CN"/>
        </w:rPr>
      </w:pPr>
      <w:bookmarkStart w:id="1569" w:name="_Toc43317312"/>
      <w:bookmarkStart w:id="1570" w:name="_Toc43374784"/>
      <w:bookmarkStart w:id="1571" w:name="_Toc43375245"/>
      <w:bookmarkStart w:id="1572" w:name="_Toc43801769"/>
      <w:bookmarkStart w:id="1573" w:name="_Toc43806035"/>
      <w:bookmarkStart w:id="1574" w:name="_Toc43806342"/>
      <w:bookmarkStart w:id="1575" w:name="_Toc50466847"/>
      <w:bookmarkStart w:id="1576" w:name="_Toc50468191"/>
      <w:bookmarkStart w:id="1577" w:name="_Toc50468461"/>
      <w:bookmarkStart w:id="1578" w:name="_Toc50468732"/>
      <w:bookmarkStart w:id="1579" w:name="_Toc50630638"/>
      <w:bookmarkStart w:id="1580" w:name="_Toc54943987"/>
      <w:r w:rsidRPr="00520DE9">
        <w:rPr>
          <w:lang w:eastAsia="zh-CN"/>
        </w:rPr>
        <w:t>6.11.3</w:t>
      </w:r>
      <w:r w:rsidRPr="00520DE9">
        <w:rPr>
          <w:lang w:eastAsia="zh-CN"/>
        </w:rPr>
        <w:tab/>
      </w:r>
      <w:bookmarkEnd w:id="1569"/>
      <w:r w:rsidRPr="00520DE9">
        <w:t>Impacts on services, entities and interfaces</w:t>
      </w:r>
      <w:bookmarkEnd w:id="1570"/>
      <w:bookmarkEnd w:id="1571"/>
      <w:bookmarkEnd w:id="1572"/>
      <w:bookmarkEnd w:id="1573"/>
      <w:bookmarkEnd w:id="1574"/>
      <w:bookmarkEnd w:id="1575"/>
      <w:bookmarkEnd w:id="1576"/>
      <w:bookmarkEnd w:id="1577"/>
      <w:bookmarkEnd w:id="1578"/>
      <w:bookmarkEnd w:id="1579"/>
      <w:bookmarkEnd w:id="1580"/>
    </w:p>
    <w:p w14:paraId="6C9E19B6" w14:textId="77777777" w:rsidR="00520DE9" w:rsidRPr="00520DE9" w:rsidRDefault="00520DE9" w:rsidP="00520DE9">
      <w:r w:rsidRPr="00520DE9">
        <w:t>This solution has no impacts on existing 5GC procedures.</w:t>
      </w:r>
    </w:p>
    <w:p w14:paraId="084D57F4" w14:textId="481C2EDD" w:rsidR="00520DE9" w:rsidRPr="00520DE9" w:rsidRDefault="00520DE9" w:rsidP="00520DE9">
      <w:pPr>
        <w:pStyle w:val="Heading2"/>
      </w:pPr>
      <w:bookmarkStart w:id="1581" w:name="_Toc43317313"/>
      <w:bookmarkStart w:id="1582" w:name="_Toc43374785"/>
      <w:bookmarkStart w:id="1583" w:name="_Toc43375246"/>
      <w:bookmarkStart w:id="1584" w:name="_Toc43801770"/>
      <w:bookmarkStart w:id="1585" w:name="_Toc43806036"/>
      <w:bookmarkStart w:id="1586" w:name="_Toc43806343"/>
      <w:bookmarkStart w:id="1587" w:name="_Toc50466848"/>
      <w:bookmarkStart w:id="1588" w:name="_Toc50468192"/>
      <w:bookmarkStart w:id="1589" w:name="_Toc50468462"/>
      <w:bookmarkStart w:id="1590" w:name="_Toc50468733"/>
      <w:bookmarkStart w:id="1591" w:name="_Toc50630639"/>
      <w:bookmarkStart w:id="1592" w:name="_Toc54943988"/>
      <w:r w:rsidRPr="00520DE9">
        <w:rPr>
          <w:lang w:eastAsia="zh-CN"/>
        </w:rPr>
        <w:lastRenderedPageBreak/>
        <w:t>6.12</w:t>
      </w:r>
      <w:r w:rsidRPr="00520DE9">
        <w:rPr>
          <w:rFonts w:hint="eastAsia"/>
          <w:lang w:eastAsia="ko-KR"/>
        </w:rPr>
        <w:tab/>
      </w:r>
      <w:bookmarkEnd w:id="1581"/>
      <w:bookmarkEnd w:id="1582"/>
      <w:bookmarkEnd w:id="1583"/>
      <w:bookmarkEnd w:id="1584"/>
      <w:bookmarkEnd w:id="1585"/>
      <w:bookmarkEnd w:id="1586"/>
      <w:r w:rsidR="00AC6AD5" w:rsidRPr="00E90750">
        <w:t>Solution</w:t>
      </w:r>
      <w:r w:rsidR="00AC6AD5" w:rsidRPr="00E90750">
        <w:rPr>
          <w:rFonts w:hint="eastAsia"/>
          <w:lang w:eastAsia="zh-CN"/>
        </w:rPr>
        <w:t xml:space="preserve"> #</w:t>
      </w:r>
      <w:r w:rsidR="00AC6AD5">
        <w:rPr>
          <w:lang w:eastAsia="zh-CN"/>
        </w:rPr>
        <w:t>12</w:t>
      </w:r>
      <w:r w:rsidR="00AC6AD5" w:rsidRPr="00E90750">
        <w:t xml:space="preserve">: </w:t>
      </w:r>
      <w:r w:rsidR="00AC6AD5">
        <w:t>PDU session re-anchoring</w:t>
      </w:r>
      <w:bookmarkEnd w:id="1587"/>
      <w:bookmarkEnd w:id="1588"/>
      <w:bookmarkEnd w:id="1589"/>
      <w:bookmarkEnd w:id="1590"/>
      <w:bookmarkEnd w:id="1591"/>
      <w:bookmarkEnd w:id="1592"/>
    </w:p>
    <w:p w14:paraId="1A33E75C" w14:textId="77777777" w:rsidR="00520DE9" w:rsidRPr="00520DE9" w:rsidRDefault="00520DE9" w:rsidP="00520DE9">
      <w:pPr>
        <w:pStyle w:val="Heading3"/>
      </w:pPr>
      <w:bookmarkStart w:id="1593" w:name="_Toc43317314"/>
      <w:bookmarkStart w:id="1594" w:name="_Toc43374786"/>
      <w:bookmarkStart w:id="1595" w:name="_Toc43375247"/>
      <w:bookmarkStart w:id="1596" w:name="_Toc43801771"/>
      <w:bookmarkStart w:id="1597" w:name="_Toc43806037"/>
      <w:bookmarkStart w:id="1598" w:name="_Toc43806344"/>
      <w:bookmarkStart w:id="1599" w:name="_Toc50466849"/>
      <w:bookmarkStart w:id="1600" w:name="_Toc50468193"/>
      <w:bookmarkStart w:id="1601" w:name="_Toc50468463"/>
      <w:bookmarkStart w:id="1602" w:name="_Toc50468734"/>
      <w:bookmarkStart w:id="1603" w:name="_Toc50630640"/>
      <w:bookmarkStart w:id="1604" w:name="_Toc54943989"/>
      <w:r w:rsidRPr="00520DE9">
        <w:t>6.12.1</w:t>
      </w:r>
      <w:r w:rsidRPr="00520DE9">
        <w:tab/>
        <w:t>Solution description</w:t>
      </w:r>
      <w:bookmarkEnd w:id="1593"/>
      <w:bookmarkEnd w:id="1594"/>
      <w:bookmarkEnd w:id="1595"/>
      <w:bookmarkEnd w:id="1596"/>
      <w:bookmarkEnd w:id="1597"/>
      <w:bookmarkEnd w:id="1598"/>
      <w:bookmarkEnd w:id="1599"/>
      <w:bookmarkEnd w:id="1600"/>
      <w:bookmarkEnd w:id="1601"/>
      <w:bookmarkEnd w:id="1602"/>
      <w:bookmarkEnd w:id="1603"/>
      <w:bookmarkEnd w:id="1604"/>
    </w:p>
    <w:p w14:paraId="651D1565" w14:textId="7C3EB5C3" w:rsidR="00AC6AD5" w:rsidRPr="002E18C0" w:rsidRDefault="00AC6AD5" w:rsidP="00AC6AD5">
      <w:bookmarkStart w:id="1605" w:name="_Toc43317315"/>
      <w:bookmarkStart w:id="1606" w:name="_Toc43374787"/>
      <w:bookmarkStart w:id="1607" w:name="_Toc43375248"/>
      <w:bookmarkStart w:id="1608" w:name="_Toc43801772"/>
      <w:bookmarkStart w:id="1609" w:name="_Toc43806038"/>
      <w:bookmarkStart w:id="1610" w:name="_Toc43806345"/>
      <w:r w:rsidRPr="002E18C0">
        <w:t>This solution addresses the Key Issue #1: Discovery of Edge Application Server (EAS</w:t>
      </w:r>
      <w:r w:rsidRPr="00787119">
        <w:t>), and Key Issue #5: Activating the traffic routing towards Local Data Network per AF request.</w:t>
      </w:r>
      <w:r w:rsidRPr="002E18C0">
        <w:t xml:space="preserve"> The UE is Edge Computing Service agnostic.</w:t>
      </w:r>
    </w:p>
    <w:p w14:paraId="27CAA4BA" w14:textId="75C9C1D3" w:rsidR="00AC6AD5" w:rsidRPr="00787119" w:rsidRDefault="00AC6AD5" w:rsidP="00AC6AD5">
      <w:r w:rsidRPr="002E18C0">
        <w:t xml:space="preserve">The proposed solution supports the </w:t>
      </w:r>
      <w:r w:rsidR="00770EF6">
        <w:t>"</w:t>
      </w:r>
      <w:r w:rsidRPr="002E18C0">
        <w:t>Distributed Anchor Point</w:t>
      </w:r>
      <w:r w:rsidR="00770EF6">
        <w:t>"</w:t>
      </w:r>
      <w:r w:rsidRPr="002E18C0">
        <w:t xml:space="preserve"> connectivity model. It is assumed that at PDU session establishment the </w:t>
      </w:r>
      <w:r w:rsidRPr="00787119">
        <w:t>SMF selects</w:t>
      </w:r>
      <w:r w:rsidRPr="002E18C0">
        <w:t xml:space="preserve"> a central PSA</w:t>
      </w:r>
      <w:r w:rsidRPr="00787119">
        <w:t xml:space="preserve">, but local PSA is available to the SMF, and re-anchoring is used to </w:t>
      </w:r>
      <w:r w:rsidRPr="002E18C0">
        <w:t xml:space="preserve">transition to the </w:t>
      </w:r>
      <w:r w:rsidR="00770EF6">
        <w:t>"</w:t>
      </w:r>
      <w:r w:rsidRPr="002E18C0">
        <w:t>Distributed Anchor Point</w:t>
      </w:r>
      <w:r w:rsidR="00770EF6">
        <w:t>"</w:t>
      </w:r>
      <w:r w:rsidRPr="002E18C0">
        <w:t xml:space="preserve"> model</w:t>
      </w:r>
      <w:r w:rsidRPr="00787119">
        <w:t>.</w:t>
      </w:r>
    </w:p>
    <w:p w14:paraId="35175A29" w14:textId="06C34C4D" w:rsidR="00AC6AD5" w:rsidRPr="00787119" w:rsidRDefault="00AC6AD5" w:rsidP="00AC6AD5">
      <w:r w:rsidRPr="00787119">
        <w:t>Re-anchoring could happen based on different triggers, e.g.:</w:t>
      </w:r>
    </w:p>
    <w:p w14:paraId="5BEAA2B8" w14:textId="39FF9306" w:rsidR="00AC6AD5" w:rsidRPr="00787119" w:rsidRDefault="00AC6AD5" w:rsidP="00355D16">
      <w:pPr>
        <w:pStyle w:val="B1"/>
      </w:pPr>
      <w:r w:rsidRPr="00787119">
        <w:t>1.</w:t>
      </w:r>
      <w:r w:rsidRPr="00787119">
        <w:tab/>
        <w:t xml:space="preserve">The </w:t>
      </w:r>
      <w:r w:rsidRPr="002E18C0">
        <w:t xml:space="preserve">UE issues a DNS </w:t>
      </w:r>
      <w:r w:rsidRPr="00787119">
        <w:t>query</w:t>
      </w:r>
      <w:r w:rsidRPr="002E18C0">
        <w:t xml:space="preserve"> related to an EC service. The SMF </w:t>
      </w:r>
      <w:r w:rsidRPr="00787119">
        <w:t xml:space="preserve">will get information from LDNSR that a local PSA </w:t>
      </w:r>
      <w:r w:rsidRPr="002E18C0">
        <w:t xml:space="preserve">is </w:t>
      </w:r>
      <w:r w:rsidRPr="00787119">
        <w:t>needed.</w:t>
      </w:r>
    </w:p>
    <w:p w14:paraId="53716627" w14:textId="436F4105" w:rsidR="00AC6AD5" w:rsidRPr="00355D16" w:rsidRDefault="00355D16" w:rsidP="00355D16">
      <w:pPr>
        <w:pStyle w:val="NO"/>
      </w:pPr>
      <w:r w:rsidRPr="00355D16">
        <w:t>NOTE</w:t>
      </w:r>
      <w:r w:rsidR="00AC6AD5" w:rsidRPr="00355D16">
        <w:t>:</w:t>
      </w:r>
      <w:r w:rsidR="00AC6AD5" w:rsidRPr="00355D16">
        <w:tab/>
        <w:t>The placement of LDNSR will decide the exact procedure.</w:t>
      </w:r>
    </w:p>
    <w:p w14:paraId="4068C2EE" w14:textId="22459B90" w:rsidR="00AC6AD5" w:rsidRPr="00787119" w:rsidRDefault="00AC6AD5" w:rsidP="00355D16">
      <w:pPr>
        <w:pStyle w:val="B1"/>
        <w:rPr>
          <w:lang w:eastAsia="zh-CN"/>
        </w:rPr>
      </w:pPr>
      <w:r w:rsidRPr="00787119">
        <w:t>2.</w:t>
      </w:r>
      <w:r w:rsidRPr="00787119">
        <w:tab/>
        <w:t>Application AF initiates a traffic influence request to PCF (through the NEF</w:t>
      </w:r>
      <w:r w:rsidRPr="002E18C0">
        <w:t xml:space="preserve"> in the </w:t>
      </w:r>
      <w:r w:rsidRPr="00787119">
        <w:t>case of external AF), upon which the PCF initiates a routing request</w:t>
      </w:r>
      <w:r w:rsidRPr="002E18C0">
        <w:t xml:space="preserve"> for </w:t>
      </w:r>
      <w:r w:rsidRPr="00787119">
        <w:t>the PDU</w:t>
      </w:r>
      <w:r w:rsidRPr="002E18C0">
        <w:t xml:space="preserve"> session </w:t>
      </w:r>
      <w:r w:rsidRPr="00787119">
        <w:t>to</w:t>
      </w:r>
      <w:r w:rsidRPr="002E18C0">
        <w:t xml:space="preserve"> the SMF</w:t>
      </w:r>
      <w:r w:rsidRPr="00787119">
        <w:t>. Based on the requested target DNAI the SMF initiates re-anchoring.</w:t>
      </w:r>
    </w:p>
    <w:p w14:paraId="34682C8E" w14:textId="7162AE3A" w:rsidR="000A7AA2" w:rsidRPr="00787119" w:rsidRDefault="000A7AA2" w:rsidP="000A7AA2">
      <w:pPr>
        <w:rPr>
          <w:lang w:eastAsia="zh-CN"/>
        </w:rPr>
      </w:pPr>
      <w:r w:rsidRPr="00787119">
        <w:rPr>
          <w:lang w:eastAsia="zh-CN"/>
        </w:rPr>
        <w:t xml:space="preserve">1. above </w:t>
      </w:r>
      <w:r>
        <w:rPr>
          <w:lang w:eastAsia="zh-CN"/>
        </w:rPr>
        <w:t>is</w:t>
      </w:r>
      <w:r w:rsidRPr="00787119">
        <w:rPr>
          <w:lang w:eastAsia="zh-CN"/>
        </w:rPr>
        <w:t xml:space="preserve"> related to KI#1 and </w:t>
      </w:r>
      <w:r>
        <w:rPr>
          <w:lang w:eastAsia="zh-CN"/>
        </w:rPr>
        <w:t>2.</w:t>
      </w:r>
      <w:r w:rsidRPr="00787119">
        <w:rPr>
          <w:lang w:eastAsia="zh-CN"/>
        </w:rPr>
        <w:t xml:space="preserve"> is related to KI#</w:t>
      </w:r>
      <w:r>
        <w:rPr>
          <w:lang w:eastAsia="zh-CN"/>
        </w:rPr>
        <w:t>5.</w:t>
      </w:r>
    </w:p>
    <w:p w14:paraId="4880C38C" w14:textId="77777777" w:rsidR="00AC6AD5" w:rsidRPr="00787119" w:rsidRDefault="00AC6AD5" w:rsidP="00AC6AD5">
      <w:pPr>
        <w:rPr>
          <w:lang w:eastAsia="zh-CN"/>
        </w:rPr>
      </w:pPr>
      <w:r w:rsidRPr="00787119">
        <w:rPr>
          <w:lang w:eastAsia="zh-CN"/>
        </w:rPr>
        <w:t>The following re-anchoring scenarios can be differentiated:</w:t>
      </w:r>
    </w:p>
    <w:p w14:paraId="0EDAADBA" w14:textId="77777777" w:rsidR="00AC6AD5" w:rsidRPr="00787119" w:rsidRDefault="00AC6AD5" w:rsidP="00355D16">
      <w:pPr>
        <w:pStyle w:val="B1"/>
        <w:rPr>
          <w:lang w:eastAsia="zh-CN"/>
        </w:rPr>
      </w:pPr>
      <w:r w:rsidRPr="00787119">
        <w:rPr>
          <w:lang w:eastAsia="zh-CN"/>
        </w:rPr>
        <w:t>a</w:t>
      </w:r>
      <w:r w:rsidRPr="00787119">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590A49FF" w:rsidR="00AC6AD5" w:rsidRPr="00787119" w:rsidRDefault="00AC6AD5" w:rsidP="00355D16">
      <w:pPr>
        <w:pStyle w:val="B2"/>
        <w:rPr>
          <w:lang w:eastAsia="zh-CN"/>
        </w:rPr>
      </w:pPr>
      <w:r w:rsidRPr="00787119">
        <w:rPr>
          <w:lang w:eastAsia="zh-CN"/>
        </w:rPr>
        <w:t>-</w:t>
      </w:r>
      <w:r w:rsidRPr="00787119">
        <w:rPr>
          <w:lang w:eastAsia="zh-CN"/>
        </w:rPr>
        <w:tab/>
        <w:t>SSC mode 3 with IPv6 Multi-homed PDU Session (</w:t>
      </w:r>
      <w:r w:rsidR="004174B9">
        <w:rPr>
          <w:lang w:eastAsia="zh-CN"/>
        </w:rPr>
        <w:t>clause </w:t>
      </w:r>
      <w:r w:rsidRPr="00787119">
        <w:rPr>
          <w:lang w:eastAsia="zh-CN"/>
        </w:rPr>
        <w:t xml:space="preserve">4.3.5.3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w:t>
      </w:r>
    </w:p>
    <w:p w14:paraId="2B42AE77" w14:textId="764C6236" w:rsidR="00AC6AD5" w:rsidRPr="00787119" w:rsidRDefault="00AC6AD5" w:rsidP="00355D16">
      <w:pPr>
        <w:pStyle w:val="B2"/>
        <w:rPr>
          <w:lang w:eastAsia="zh-CN"/>
        </w:rPr>
      </w:pPr>
      <w:r w:rsidRPr="00787119">
        <w:rPr>
          <w:lang w:eastAsia="zh-CN"/>
        </w:rPr>
        <w:t>-</w:t>
      </w:r>
      <w:r w:rsidRPr="00787119">
        <w:rPr>
          <w:lang w:eastAsia="zh-CN"/>
        </w:rPr>
        <w:tab/>
        <w:t>SSC mode 3 with multiple PDU Sessions (</w:t>
      </w:r>
      <w:r w:rsidR="004174B9">
        <w:rPr>
          <w:lang w:eastAsia="zh-CN"/>
        </w:rPr>
        <w:t>clause </w:t>
      </w:r>
      <w:r w:rsidRPr="00787119">
        <w:rPr>
          <w:lang w:eastAsia="zh-CN"/>
        </w:rPr>
        <w:t xml:space="preserve">4.3.5.2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 without SMF Reallocation.</w:t>
      </w:r>
    </w:p>
    <w:p w14:paraId="382BE392" w14:textId="71C2CC39" w:rsidR="00AC6AD5" w:rsidRPr="00787119" w:rsidRDefault="00AC6AD5" w:rsidP="00355D16">
      <w:pPr>
        <w:pStyle w:val="B1"/>
        <w:rPr>
          <w:lang w:eastAsia="zh-CN"/>
        </w:rPr>
      </w:pPr>
      <w:r w:rsidRPr="00787119">
        <w:rPr>
          <w:lang w:eastAsia="zh-CN"/>
        </w:rPr>
        <w:t>b</w:t>
      </w:r>
      <w:r w:rsidRPr="00787119">
        <w:rPr>
          <w:lang w:eastAsia="zh-CN"/>
        </w:rPr>
        <w:tab/>
      </w:r>
      <w:r w:rsidR="000A7AA2">
        <w:rPr>
          <w:lang w:eastAsia="zh-CN"/>
        </w:rPr>
        <w:t>Support of KI#1 and KI#5, r</w:t>
      </w:r>
      <w:r w:rsidRPr="00787119">
        <w:rPr>
          <w:lang w:eastAsia="zh-CN"/>
        </w:rPr>
        <w:t>e-anchoring with</w:t>
      </w:r>
      <w:r w:rsidRPr="00787119" w:rsidDel="009C7CCE">
        <w:rPr>
          <w:lang w:eastAsia="zh-CN"/>
        </w:rPr>
        <w:t xml:space="preserve"> </w:t>
      </w:r>
      <w:r w:rsidRPr="00787119">
        <w:rPr>
          <w:lang w:eastAsia="zh-CN"/>
        </w:rPr>
        <w:t>re-selection of SMF where the SMF may have or may not have full control over the selected re-anchored DNAI.</w:t>
      </w:r>
    </w:p>
    <w:p w14:paraId="06C637CD" w14:textId="592188F0" w:rsidR="00AC6AD5" w:rsidRPr="00787119" w:rsidRDefault="00AC6AD5" w:rsidP="00AC6AD5">
      <w:pPr>
        <w:rPr>
          <w:lang w:val="en-US" w:eastAsia="zh-CN"/>
        </w:rPr>
      </w:pPr>
      <w:r w:rsidRPr="00787119">
        <w:rPr>
          <w:lang w:eastAsia="zh-CN"/>
        </w:rPr>
        <w:t xml:space="preserve">In b, old SMF sends </w:t>
      </w:r>
      <w:r w:rsidR="00770EF6">
        <w:t>"</w:t>
      </w:r>
      <w:r w:rsidRPr="00787119">
        <w:t>use SMF (set) for next PDU session</w:t>
      </w:r>
      <w:r w:rsidR="00770EF6">
        <w:t>"</w:t>
      </w:r>
      <w:r w:rsidRPr="00787119">
        <w:t xml:space="preserve"> or </w:t>
      </w:r>
      <w:r w:rsidR="00770EF6">
        <w:t>"</w:t>
      </w:r>
      <w:r w:rsidRPr="00787119">
        <w:t>use DNAI for next PDU session</w:t>
      </w:r>
      <w:r w:rsidR="00770EF6">
        <w:t>"</w:t>
      </w:r>
      <w:r w:rsidRPr="00787119">
        <w:t xml:space="preserve"> indication to the AMF</w:t>
      </w:r>
      <w:r w:rsidRPr="002E18C0">
        <w:t xml:space="preserve"> in the </w:t>
      </w:r>
      <w:r w:rsidR="000A7AA2" w:rsidRPr="001E3DFD">
        <w:rPr>
          <w:lang w:eastAsia="ko-KR"/>
        </w:rPr>
        <w:t>Nsmf_PDUSession_SMContextStatusNotify</w:t>
      </w:r>
      <w:r w:rsidRPr="00787119">
        <w:t xml:space="preserve"> message. The AMF uses this information when selecting an SMF for the new PDU session</w:t>
      </w:r>
      <w:r>
        <w:t>.</w:t>
      </w:r>
    </w:p>
    <w:p w14:paraId="7D576C31" w14:textId="77777777" w:rsidR="00AC6AD5" w:rsidRPr="00787119" w:rsidRDefault="00AC6AD5" w:rsidP="00AC6AD5">
      <w:pPr>
        <w:rPr>
          <w:lang w:eastAsia="zh-CN"/>
        </w:rPr>
      </w:pPr>
      <w:r w:rsidRPr="00787119">
        <w:rPr>
          <w:lang w:eastAsia="zh-CN"/>
        </w:rPr>
        <w:t>Example use cases of re-anchoring where AMF does re-selection of SMF (the existing or new SMF) that could use the described functionality is listed below</w:t>
      </w:r>
      <w:r>
        <w:rPr>
          <w:lang w:eastAsia="zh-CN"/>
        </w:rPr>
        <w:t>.</w:t>
      </w:r>
    </w:p>
    <w:p w14:paraId="15B18898" w14:textId="77777777" w:rsidR="000A7AA2" w:rsidRPr="00787119" w:rsidRDefault="000A7AA2" w:rsidP="000A7AA2">
      <w:pPr>
        <w:pStyle w:val="B1"/>
        <w:rPr>
          <w:lang w:eastAsia="zh-CN"/>
        </w:rPr>
      </w:pPr>
      <w:bookmarkStart w:id="1611" w:name="_Toc50466850"/>
      <w:bookmarkStart w:id="1612" w:name="_Toc50468194"/>
      <w:bookmarkStart w:id="1613" w:name="_Toc50468464"/>
      <w:bookmarkStart w:id="1614" w:name="_Toc50468735"/>
      <w:bookmarkStart w:id="1615" w:name="_Toc50630641"/>
      <w:r w:rsidRPr="00787119">
        <w:rPr>
          <w:lang w:eastAsia="zh-CN"/>
        </w:rPr>
        <w:t>1</w:t>
      </w:r>
      <w:r>
        <w:rPr>
          <w:lang w:eastAsia="zh-CN"/>
        </w:rPr>
        <w:t>.</w:t>
      </w:r>
      <w:r w:rsidRPr="00787119">
        <w:rPr>
          <w:lang w:eastAsia="zh-CN"/>
        </w:rPr>
        <w:tab/>
        <w:t>KI#1, The selected DNAI is supported</w:t>
      </w:r>
      <w:r w:rsidRPr="002E18C0">
        <w:t xml:space="preserve"> by </w:t>
      </w:r>
      <w:r w:rsidRPr="00787119">
        <w:rPr>
          <w:lang w:eastAsia="zh-CN"/>
        </w:rPr>
        <w:t>SMF but only SSC mode 2 is supported.</w:t>
      </w:r>
    </w:p>
    <w:p w14:paraId="4CC77A46" w14:textId="282DC130" w:rsidR="000A7AA2" w:rsidRPr="00787119" w:rsidRDefault="000A7AA2" w:rsidP="000A7AA2">
      <w:pPr>
        <w:pStyle w:val="B1"/>
        <w:rPr>
          <w:lang w:eastAsia="zh-CN"/>
        </w:rPr>
      </w:pPr>
      <w:r>
        <w:rPr>
          <w:lang w:eastAsia="zh-CN"/>
        </w:rPr>
        <w:t>2.</w:t>
      </w:r>
      <w:r w:rsidRPr="00787119">
        <w:rPr>
          <w:lang w:eastAsia="zh-CN"/>
        </w:rPr>
        <w:tab/>
        <w:t xml:space="preserve">KI#5, </w:t>
      </w:r>
      <w:r>
        <w:rPr>
          <w:lang w:eastAsia="zh-CN"/>
        </w:rPr>
        <w:t>Requested</w:t>
      </w:r>
      <w:r w:rsidRPr="00787119">
        <w:rPr>
          <w:lang w:eastAsia="zh-CN"/>
        </w:rPr>
        <w:t xml:space="preserve"> DNAI is outside the SMF </w:t>
      </w:r>
      <w:r w:rsidRPr="002E18C0">
        <w:t xml:space="preserve">service </w:t>
      </w:r>
      <w:r w:rsidRPr="00787119">
        <w:rPr>
          <w:lang w:eastAsia="zh-CN"/>
        </w:rPr>
        <w:t>area. PDU session is SSC#2 or SSC#3.</w:t>
      </w:r>
    </w:p>
    <w:p w14:paraId="18047D7E" w14:textId="77777777" w:rsidR="00520DE9" w:rsidRPr="00520DE9" w:rsidRDefault="00520DE9" w:rsidP="00520DE9">
      <w:pPr>
        <w:pStyle w:val="Heading3"/>
      </w:pPr>
      <w:bookmarkStart w:id="1616" w:name="_Toc54943990"/>
      <w:r w:rsidRPr="00520DE9">
        <w:t>6.12.2</w:t>
      </w:r>
      <w:r w:rsidRPr="00520DE9">
        <w:tab/>
        <w:t>Procedures</w:t>
      </w:r>
      <w:bookmarkEnd w:id="1605"/>
      <w:bookmarkEnd w:id="1606"/>
      <w:bookmarkEnd w:id="1607"/>
      <w:bookmarkEnd w:id="1608"/>
      <w:bookmarkEnd w:id="1609"/>
      <w:bookmarkEnd w:id="1610"/>
      <w:bookmarkEnd w:id="1611"/>
      <w:bookmarkEnd w:id="1612"/>
      <w:bookmarkEnd w:id="1613"/>
      <w:bookmarkEnd w:id="1614"/>
      <w:bookmarkEnd w:id="1615"/>
      <w:bookmarkEnd w:id="1616"/>
    </w:p>
    <w:p w14:paraId="2DFAA271" w14:textId="6ABA22F8" w:rsidR="00AC6AD5" w:rsidRPr="004C2A00" w:rsidRDefault="00AC6AD5" w:rsidP="00AC6AD5">
      <w:pPr>
        <w:pStyle w:val="Heading4"/>
      </w:pPr>
      <w:bookmarkStart w:id="1617" w:name="_Toc50630642"/>
      <w:bookmarkStart w:id="1618" w:name="_Toc54943991"/>
      <w:r w:rsidRPr="004C2A00">
        <w:t>6</w:t>
      </w:r>
      <w:r>
        <w:t>.12</w:t>
      </w:r>
      <w:r w:rsidRPr="004C2A00">
        <w:t>.2.1</w:t>
      </w:r>
      <w:r w:rsidRPr="004C2A00">
        <w:tab/>
      </w:r>
      <w:r>
        <w:t>EAS Discovery triggered re-anchoring without change of SMF, KI#1</w:t>
      </w:r>
      <w:bookmarkEnd w:id="1617"/>
      <w:bookmarkEnd w:id="1618"/>
    </w:p>
    <w:p w14:paraId="6C1B4F39" w14:textId="52429B8D" w:rsidR="000A7AA2" w:rsidRDefault="000A7AA2" w:rsidP="000A7AA2">
      <w:r>
        <w:t>Procedure for KI#1. The trigger for re-anchoring is the discovery (DNS) for EC server by UE. The PDU Session is SSC#3 or SCC#2. The SMF supports Edge PSAs</w:t>
      </w:r>
      <w:r w:rsidRPr="001E3DFD">
        <w:t xml:space="preserve">. The solution for Edge AS Discovery using DNS requires a new functionality, an enhanced DNS Forwarder here referred to as "LDNSR". </w:t>
      </w:r>
      <w:r w:rsidRPr="006B0B24">
        <w:t>LDNSR</w:t>
      </w:r>
      <w:r>
        <w:t xml:space="preserve"> is a stand-alone NF (e.g., an internal AF).</w:t>
      </w:r>
      <w:r w:rsidRPr="00A92336">
        <w:t xml:space="preserve"> </w:t>
      </w:r>
      <w:r>
        <w:t>EC AS-FQDN is known by the system and a DNS Query is what will trigger a re-anchoring</w:t>
      </w:r>
      <w:r>
        <w:t>.</w:t>
      </w:r>
    </w:p>
    <w:p w14:paraId="5EEEFAB6" w14:textId="77777777" w:rsidR="00AC6AD5" w:rsidRDefault="00AC6AD5" w:rsidP="00AC6AD5">
      <w:r>
        <w:t xml:space="preserve">This is shown in </w:t>
      </w:r>
      <w:r w:rsidRPr="000C7E3D">
        <w:t>Figure 6.</w:t>
      </w:r>
      <w:r>
        <w:t>12</w:t>
      </w:r>
      <w:r w:rsidRPr="000C7E3D">
        <w:t>.2.2</w:t>
      </w:r>
      <w:r>
        <w:t>.1</w:t>
      </w:r>
      <w:r w:rsidRPr="000C7E3D">
        <w:t>-1 below</w:t>
      </w:r>
      <w:r>
        <w:t>.</w:t>
      </w:r>
    </w:p>
    <w:p w14:paraId="17904B7D" w14:textId="6B7501B0" w:rsidR="00520DE9" w:rsidRPr="00520DE9" w:rsidRDefault="000A7AA2" w:rsidP="00520DE9">
      <w:pPr>
        <w:pStyle w:val="TH"/>
        <w:rPr>
          <w:lang w:val="en-IN"/>
        </w:rPr>
      </w:pPr>
      <w:r>
        <w:object w:dxaOrig="11741" w:dyaOrig="11241" w14:anchorId="17689064">
          <v:shape id="_x0000_i1058" type="#_x0000_t75" style="width:435.45pt;height:401.95pt" o:ole="">
            <v:imagedata r:id="rId77" o:title="" croptop="1631f" cropbottom="-29382f" cropright="-31272f"/>
          </v:shape>
          <o:OLEObject Type="Embed" ProgID="Visio.Drawing.15" ShapeID="_x0000_i1058" DrawAspect="Content" ObjectID="_1665557954" r:id="rId78"/>
        </w:object>
      </w:r>
    </w:p>
    <w:p w14:paraId="63121B30" w14:textId="02CE9F53" w:rsidR="00AC6AD5" w:rsidRPr="005C6570" w:rsidRDefault="00AC6AD5" w:rsidP="00AC6AD5">
      <w:pPr>
        <w:pStyle w:val="TF"/>
      </w:pPr>
      <w:r w:rsidRPr="005C6570">
        <w:t>Figure 6.12.2.</w:t>
      </w:r>
      <w:r>
        <w:t>.1</w:t>
      </w:r>
      <w:r w:rsidRPr="005C6570">
        <w:t xml:space="preserve">-1 </w:t>
      </w:r>
      <w:r>
        <w:t>Re-anchoring</w:t>
      </w:r>
      <w:r w:rsidRPr="005C6570">
        <w:t xml:space="preserve"> </w:t>
      </w:r>
      <w:r>
        <w:t>without change of</w:t>
      </w:r>
      <w:r w:rsidRPr="00BD0D45">
        <w:t xml:space="preserve"> SMF </w:t>
      </w:r>
      <w:r w:rsidRPr="005C6570">
        <w:t xml:space="preserve">during Edge Application Server Discovery using </w:t>
      </w:r>
      <w:r w:rsidR="000A7AA2">
        <w:t>LDNSR</w:t>
      </w:r>
    </w:p>
    <w:p w14:paraId="48B7ADB8" w14:textId="77777777" w:rsidR="000A7AA2" w:rsidRPr="000A7AA2" w:rsidRDefault="000A7AA2" w:rsidP="000A7AA2">
      <w:pPr>
        <w:pStyle w:val="EditorsNote"/>
        <w:rPr>
          <w:rStyle w:val="EditorsNoteCharChar"/>
          <w:rFonts w:eastAsiaTheme="minorEastAsia"/>
          <w:lang w:eastAsia="en-US"/>
        </w:rPr>
      </w:pPr>
      <w:r w:rsidRPr="000A7AA2">
        <w:rPr>
          <w:rStyle w:val="EditorsNoteCharChar"/>
          <w:rFonts w:eastAsiaTheme="minorEastAsia"/>
          <w:lang w:eastAsia="en-US"/>
        </w:rPr>
        <w:t>Editor’s note: this call flow shall be aligned with the final version of the call flow of solution 22.</w:t>
      </w:r>
    </w:p>
    <w:p w14:paraId="49904947" w14:textId="605657D9" w:rsidR="000A7AA2" w:rsidRDefault="000A7AA2" w:rsidP="000A7AA2">
      <w:pPr>
        <w:pStyle w:val="B1"/>
      </w:pPr>
      <w:r>
        <w:t>0.</w:t>
      </w:r>
      <w:r>
        <w:tab/>
      </w:r>
      <w:r w:rsidRPr="00282EE0">
        <w:t>PDU Session establishment. The UE PDU session is established</w:t>
      </w:r>
      <w:r>
        <w:t xml:space="preserve"> by SMF with UPF1 (central PSA)</w:t>
      </w:r>
      <w:r w:rsidRPr="00282EE0">
        <w:t>.</w:t>
      </w:r>
      <w:r>
        <w:t xml:space="preserve"> </w:t>
      </w:r>
      <w:r w:rsidRPr="00CB2652">
        <w:t xml:space="preserve">5G Core existing mechanisms are used to guarantee that, if for that user PDU session Edge Computing can be applied, the UE DNS queries </w:t>
      </w:r>
      <w:r>
        <w:t xml:space="preserve">to EC AS-FQDN </w:t>
      </w:r>
      <w:r w:rsidRPr="00CB2652">
        <w:t xml:space="preserve">are sent to the </w:t>
      </w:r>
      <w:r>
        <w:t>LDNSR</w:t>
      </w:r>
      <w:r w:rsidRPr="00CB2652">
        <w:t xml:space="preserve">. One such method is e.g., sending to the UE at PDU session setup, the </w:t>
      </w:r>
      <w:r>
        <w:t>LDNSR</w:t>
      </w:r>
      <w:r w:rsidRPr="00CB2652">
        <w:t xml:space="preserve"> address as DNS server</w:t>
      </w:r>
      <w:r w:rsidRPr="00CB2652" w:rsidDel="00A92336">
        <w:t xml:space="preserve"> </w:t>
      </w:r>
      <w:r w:rsidRPr="00CB2652">
        <w:t>in the PCO field</w:t>
      </w:r>
      <w:r>
        <w:t>.</w:t>
      </w:r>
    </w:p>
    <w:p w14:paraId="3F58160A" w14:textId="72DBFC66" w:rsidR="000A7AA2" w:rsidRPr="00022498" w:rsidRDefault="000A7AA2" w:rsidP="000A7AA2">
      <w:pPr>
        <w:pStyle w:val="B1"/>
      </w:pPr>
      <w:r w:rsidRPr="00C72309">
        <w:t>1.</w:t>
      </w:r>
      <w:r w:rsidRPr="00C72309">
        <w:tab/>
        <w:t>The application in the UE does a DNS discovery request to discover the EAS.</w:t>
      </w:r>
      <w:r w:rsidRPr="00022498">
        <w:rPr>
          <w:rStyle w:val="CommentReference"/>
        </w:rPr>
        <w:t xml:space="preserve"> </w:t>
      </w:r>
      <w:r w:rsidRPr="00022498">
        <w:t xml:space="preserve">The DNS request is </w:t>
      </w:r>
      <w:r>
        <w:t>(at least for EC AS-FQDNs) handled via</w:t>
      </w:r>
      <w:r w:rsidRPr="00022498">
        <w:t xml:space="preserve"> central PSA (UPF1) </w:t>
      </w:r>
      <w:r>
        <w:t>by</w:t>
      </w:r>
      <w:r w:rsidRPr="00022498">
        <w:t xml:space="preserve"> the </w:t>
      </w:r>
      <w:r>
        <w:t>LDNSR.</w:t>
      </w:r>
    </w:p>
    <w:p w14:paraId="31525107" w14:textId="002EB5FA" w:rsidR="000A7AA2" w:rsidRDefault="000A7AA2" w:rsidP="000A7AA2">
      <w:pPr>
        <w:pStyle w:val="B1"/>
      </w:pPr>
      <w:r w:rsidRPr="00520DE9">
        <w:t>2</w:t>
      </w:r>
      <w:r>
        <w:t>a</w:t>
      </w:r>
      <w:r w:rsidRPr="00520DE9">
        <w:t>.</w:t>
      </w:r>
      <w:r w:rsidRPr="00520DE9">
        <w:tab/>
        <w:t xml:space="preserve">The </w:t>
      </w:r>
      <w:r>
        <w:t>LDNSR</w:t>
      </w:r>
      <w:r w:rsidRPr="00520DE9">
        <w:t xml:space="preserve"> checks whether the received FQDN is an </w:t>
      </w:r>
      <w:r>
        <w:t xml:space="preserve">EC </w:t>
      </w:r>
      <w:r w:rsidRPr="00520DE9">
        <w:t>AS-FQDN</w:t>
      </w:r>
      <w:r>
        <w:t xml:space="preserve">, based on </w:t>
      </w:r>
      <w:r w:rsidRPr="001E3DFD">
        <w:t>local configuration and/or</w:t>
      </w:r>
      <w:r>
        <w:t xml:space="preserve"> any instructions it may have received from SMF</w:t>
      </w:r>
      <w:r w:rsidRPr="00520DE9">
        <w:t xml:space="preserve">. </w:t>
      </w:r>
      <w:r>
        <w:t>If early DNS handling applies</w:t>
      </w:r>
      <w:r>
        <w:t xml:space="preserve">, LDNSR forwards the DNS discovery request to C-DNS that responds with a central AS IP address. The UE connects to the AS via the existing PSA (later and once new PDU session is established with an Edge PSA, the UE should trigger a new DNS query and an EAS will be selected, see </w:t>
      </w:r>
      <w:r w:rsidRPr="001E3DFD">
        <w:t>solution #23, or</w:t>
      </w:r>
      <w:r>
        <w:t xml:space="preserve"> other solution for KI#2, and executed in steps 7 and 8)</w:t>
      </w:r>
      <w:r>
        <w:t>.</w:t>
      </w:r>
    </w:p>
    <w:p w14:paraId="3DFB59C0" w14:textId="1CF0CCA4" w:rsidR="000A7AA2" w:rsidRDefault="000A7AA2" w:rsidP="000A7AA2">
      <w:pPr>
        <w:pStyle w:val="B1"/>
      </w:pPr>
      <w:r>
        <w:t>2b.</w:t>
      </w:r>
      <w:r>
        <w:tab/>
        <w:t>If late DNS handling applies</w:t>
      </w:r>
      <w:r w:rsidRPr="00520DE9">
        <w:t xml:space="preserve">, then </w:t>
      </w:r>
      <w:r>
        <w:t>LDNSR</w:t>
      </w:r>
      <w:r w:rsidRPr="00520DE9">
        <w:t xml:space="preserve"> buffers the DNS request. </w:t>
      </w:r>
    </w:p>
    <w:p w14:paraId="4A378786" w14:textId="2AF28BE2" w:rsidR="000A7AA2" w:rsidRPr="001E3DFD" w:rsidRDefault="000A7AA2" w:rsidP="000A7AA2">
      <w:pPr>
        <w:pStyle w:val="B1"/>
      </w:pPr>
      <w:r>
        <w:t>3.</w:t>
      </w:r>
      <w:r>
        <w:tab/>
        <w:t xml:space="preserve">LDNSR </w:t>
      </w:r>
      <w:r w:rsidRPr="001E3DFD">
        <w:t xml:space="preserve">notifies the SMF with the </w:t>
      </w:r>
      <w:r w:rsidRPr="006B0B24">
        <w:t xml:space="preserve">AS-FQDN for the given PDU session. </w:t>
      </w:r>
    </w:p>
    <w:p w14:paraId="4F570DE6" w14:textId="6661E43E" w:rsidR="000A7AA2" w:rsidRPr="001E3DFD" w:rsidRDefault="000A7AA2" w:rsidP="000A7AA2">
      <w:pPr>
        <w:pStyle w:val="B1"/>
      </w:pPr>
      <w:r w:rsidRPr="001E3DFD">
        <w:t>4.</w:t>
      </w:r>
      <w:r w:rsidRPr="001E3DFD">
        <w:tab/>
        <w:t>SMF decides on re-anchoring. This is similar to the decision taken by SMF to insert an UL CL/BP in solution</w:t>
      </w:r>
      <w:r w:rsidRPr="006B0B24">
        <w:t>.</w:t>
      </w:r>
      <w:r w:rsidRPr="006B0B24">
        <w:t xml:space="preserve"> SMF shall select a UPF/PSA closest to the user. If latest UE Location is not available and needed by the SMF, </w:t>
      </w:r>
      <w:r w:rsidRPr="006B0B24">
        <w:lastRenderedPageBreak/>
        <w:t xml:space="preserve">SMF </w:t>
      </w:r>
      <w:r w:rsidRPr="001E3DFD">
        <w:t>can get UE location from AMF by invoking Namf_EventExposure service with OneTime Report type (as in TS 29.518, ch 5.3.1).</w:t>
      </w:r>
    </w:p>
    <w:p w14:paraId="59BD11CF" w14:textId="547DFC8F" w:rsidR="000A7AA2" w:rsidRPr="001E3DFD" w:rsidRDefault="000A7AA2" w:rsidP="000A7AA2">
      <w:pPr>
        <w:pStyle w:val="B1"/>
      </w:pPr>
      <w:r w:rsidRPr="001E3DFD">
        <w:tab/>
      </w:r>
    </w:p>
    <w:p w14:paraId="26B11B1F" w14:textId="77777777" w:rsidR="00503F8F" w:rsidRPr="001E3DFD" w:rsidRDefault="00503F8F" w:rsidP="00503F8F">
      <w:pPr>
        <w:pStyle w:val="B1"/>
      </w:pPr>
      <w:bookmarkStart w:id="1619" w:name="_Toc43317316"/>
      <w:bookmarkStart w:id="1620" w:name="_Toc43374788"/>
      <w:bookmarkStart w:id="1621" w:name="_Toc43375249"/>
      <w:bookmarkStart w:id="1622" w:name="_Toc43801773"/>
      <w:bookmarkStart w:id="1623" w:name="_Toc43806039"/>
      <w:bookmarkStart w:id="1624" w:name="_Toc43806346"/>
      <w:r w:rsidRPr="001E3DFD">
        <w:t>5.</w:t>
      </w:r>
      <w:r w:rsidRPr="001E3DFD">
        <w:tab/>
        <w:t>SMF initiates Change of PDU Session Anchor to the PSA selected in step 3 using one of the following methods:</w:t>
      </w:r>
    </w:p>
    <w:p w14:paraId="736A4A6D" w14:textId="77777777" w:rsidR="00503F8F" w:rsidRPr="001E3DFD" w:rsidRDefault="00503F8F" w:rsidP="00503F8F">
      <w:pPr>
        <w:pStyle w:val="B2"/>
      </w:pPr>
      <w:r w:rsidRPr="001E3DFD">
        <w:t>-</w:t>
      </w:r>
      <w:r w:rsidRPr="001E3DFD">
        <w:tab/>
        <w:t>SSC mode 3 with IPv6 Multi-homed PDU Session (clause 4.3.5.3 of TS 23.502 </w:t>
      </w:r>
      <w:r w:rsidRPr="001E3DFD">
        <w:rPr>
          <w:lang w:eastAsia="zh-CN"/>
        </w:rPr>
        <w:t>[3]</w:t>
      </w:r>
      <w:r w:rsidRPr="001E3DFD">
        <w:t>).</w:t>
      </w:r>
    </w:p>
    <w:p w14:paraId="4FB63374" w14:textId="77777777" w:rsidR="00503F8F" w:rsidRPr="001E3DFD" w:rsidRDefault="00503F8F" w:rsidP="00503F8F">
      <w:pPr>
        <w:pStyle w:val="B2"/>
      </w:pPr>
      <w:r w:rsidRPr="001E3DFD">
        <w:t>-</w:t>
      </w:r>
      <w:r w:rsidRPr="001E3DFD">
        <w:tab/>
        <w:t>SSC mode 3 with multiple PDU Sessions (clause 4.3.5.2 of TS 23.502 </w:t>
      </w:r>
      <w:r w:rsidRPr="001E3DFD">
        <w:rPr>
          <w:lang w:eastAsia="zh-CN"/>
        </w:rPr>
        <w:t>[3]</w:t>
      </w:r>
      <w:r w:rsidRPr="001E3DFD">
        <w:t>)</w:t>
      </w:r>
    </w:p>
    <w:p w14:paraId="1BE0CCB9" w14:textId="6AE360C5" w:rsidR="00503F8F" w:rsidRPr="001E3DFD" w:rsidRDefault="00503F8F" w:rsidP="00503F8F">
      <w:pPr>
        <w:pStyle w:val="B2"/>
      </w:pPr>
      <w:r w:rsidRPr="001E3DFD">
        <w:t>-</w:t>
      </w:r>
      <w:r w:rsidRPr="001E3DFD">
        <w:tab/>
        <w:t>SSC mode 2, clause 4.3.5.1 of TS 23.502 [3] with the following modifications.</w:t>
      </w:r>
    </w:p>
    <w:p w14:paraId="1A1A980C" w14:textId="5D1BB908" w:rsidR="00503F8F" w:rsidRPr="001E3DFD" w:rsidRDefault="00503F8F" w:rsidP="00503F8F">
      <w:pPr>
        <w:pStyle w:val="B3"/>
      </w:pPr>
      <w:r w:rsidRPr="001E3DFD">
        <w:t>-</w:t>
      </w:r>
      <w:r w:rsidRPr="001E3DFD">
        <w:tab/>
        <w:t>Before starting the SSC mode procedure, the SMF may indicate to AMF "use SMF (set) for next PDU session" to the same (DNN, S-NSSAI)" in a Nsmf_PDUSession_SMContextStatusNotify message to enforce that the new PDU Session will use the same SMF (set)</w:t>
      </w:r>
    </w:p>
    <w:p w14:paraId="0947B8BD" w14:textId="20143AA9" w:rsidR="00503F8F" w:rsidRPr="001E3DFD" w:rsidRDefault="00503F8F" w:rsidP="00503F8F">
      <w:pPr>
        <w:pStyle w:val="B3"/>
      </w:pPr>
      <w:r w:rsidRPr="001E3DFD">
        <w:t>-</w:t>
      </w:r>
      <w:r w:rsidRPr="001E3DFD">
        <w:tab/>
        <w:t>In Step 3, AMF uses the indication if received earlier in the Nsmf_PDUSession_SMContextStatusNotify to select the SMF for the new PDU session</w:t>
      </w:r>
    </w:p>
    <w:p w14:paraId="1F86DCDD" w14:textId="6C1205FA" w:rsidR="00503F8F" w:rsidRPr="001E3DFD" w:rsidRDefault="00503F8F" w:rsidP="00503F8F">
      <w:pPr>
        <w:pStyle w:val="B1"/>
      </w:pPr>
      <w:r w:rsidRPr="001E3DFD">
        <w:tab/>
        <w:t>For the new PDU session, the UE may be configured with either the Local DNS or the C-DNS server address, see Solution #10.</w:t>
      </w:r>
    </w:p>
    <w:p w14:paraId="13D3D897" w14:textId="77777777" w:rsidR="00503F8F" w:rsidRPr="001E3DFD" w:rsidRDefault="00503F8F" w:rsidP="00503F8F">
      <w:pPr>
        <w:pStyle w:val="NO"/>
      </w:pPr>
      <w:r w:rsidRPr="001E3DFD">
        <w:t>NOTE 2:</w:t>
      </w:r>
      <w:r w:rsidRPr="001E3DFD">
        <w:tab/>
        <w:t>Further re-anchoring (to a central UPF) may be triggered if EC application terminates.</w:t>
      </w:r>
    </w:p>
    <w:p w14:paraId="4128C537" w14:textId="77777777" w:rsidR="00503F8F" w:rsidRPr="001E3DFD" w:rsidRDefault="00503F8F" w:rsidP="00503F8F">
      <w:pPr>
        <w:pStyle w:val="NO"/>
      </w:pPr>
      <w:r w:rsidRPr="001E3DFD">
        <w:t>NOTE 3:</w:t>
      </w:r>
      <w:r w:rsidRPr="001E3DFD">
        <w:tab/>
        <w:t>As for all use of SSC modes 2 and 3, all IP traffic on the PDU session is affected since UE IP address is changed from an UE IP address corresponding to the old PSA (in this case central PSA) to an UE IP address corresponding to the new PSA (in this case local PSA).</w:t>
      </w:r>
    </w:p>
    <w:p w14:paraId="542296D6" w14:textId="41D8EB38" w:rsidR="00503F8F" w:rsidRPr="001E3DFD" w:rsidRDefault="00503F8F" w:rsidP="00503F8F">
      <w:pPr>
        <w:pStyle w:val="B1"/>
      </w:pPr>
      <w:r w:rsidRPr="001E3DFD">
        <w:t>6.</w:t>
      </w:r>
      <w:r w:rsidRPr="001E3DFD">
        <w:tab/>
      </w:r>
      <w:bookmarkStart w:id="1625" w:name="_Hlk53849655"/>
      <w:r w:rsidRPr="001E3DFD">
        <w:t xml:space="preserve">when the new PDU Session has been established, the SMF may indicate to LDNSR that DNS processing can resume (e.g., in the late DNS handling case)(when SMF has inserted an UL CL/BP </w:t>
      </w:r>
      <w:bookmarkEnd w:id="1625"/>
      <w:r w:rsidRPr="001E3DFD">
        <w:t>and indicates whether LDNSR drops or re-directs the DNS query to the DNS Server configured for the new PDU session, e.g., by referral to this DNS server.</w:t>
      </w:r>
    </w:p>
    <w:p w14:paraId="4E017100" w14:textId="77777777" w:rsidR="00503F8F" w:rsidRPr="00503F8F" w:rsidRDefault="00503F8F" w:rsidP="00503F8F">
      <w:pPr>
        <w:pStyle w:val="NO"/>
      </w:pPr>
      <w:r w:rsidRPr="00503F8F">
        <w:t>NOTE 4:</w:t>
      </w:r>
      <w:r w:rsidRPr="00503F8F">
        <w:tab/>
        <w:t>Other solutions to trigger new DNS query by the UE are possible, e.g., multiple DNS servers are provided to the UE in the PCO message in Step 0; then LDNSR can respond with a ServFail code based on which the Client sends the query to the other DNS server.</w:t>
      </w:r>
    </w:p>
    <w:p w14:paraId="2858DE00" w14:textId="77777777" w:rsidR="00503F8F" w:rsidRPr="00503F8F" w:rsidRDefault="00503F8F" w:rsidP="00503F8F">
      <w:pPr>
        <w:pStyle w:val="NO"/>
      </w:pPr>
      <w:r w:rsidRPr="00503F8F">
        <w:t>NOTE 5:</w:t>
      </w:r>
      <w:r w:rsidRPr="00503F8F">
        <w:tab/>
        <w:t xml:space="preserve"> In case of SSC Mode 2 Change of PDU Session Anchor, the LDNSR cannot answer to the UE so dropping the DNS query is the only choice. </w:t>
      </w:r>
    </w:p>
    <w:p w14:paraId="74496709" w14:textId="77777777" w:rsidR="00503F8F" w:rsidRPr="00503F8F" w:rsidRDefault="00503F8F" w:rsidP="00503F8F">
      <w:pPr>
        <w:pStyle w:val="EditorsNote"/>
      </w:pPr>
      <w:r w:rsidRPr="00503F8F">
        <w:t>Editor's Note: In the SSC mode 3 case, whether the LDNSR can resume the DNS message received from the old PDU session to another DNS server of the new PDU session needs further study.</w:t>
      </w:r>
    </w:p>
    <w:p w14:paraId="3F02B796" w14:textId="39179D32" w:rsidR="00503F8F" w:rsidRDefault="00503F8F" w:rsidP="00503F8F">
      <w:pPr>
        <w:pStyle w:val="B1"/>
      </w:pPr>
      <w:r>
        <w:t>7</w:t>
      </w:r>
      <w:r w:rsidRPr="00C72309">
        <w:t>.</w:t>
      </w:r>
      <w:r w:rsidRPr="00C72309">
        <w:tab/>
        <w:t>The UE sends again the DNS</w:t>
      </w:r>
      <w:r>
        <w:t xml:space="preserve"> query</w:t>
      </w:r>
      <w:r w:rsidRPr="00C72309">
        <w:t xml:space="preserve"> (after </w:t>
      </w:r>
      <w:r>
        <w:t>the establishment of the new PDU session or after receiving the redirect message</w:t>
      </w:r>
      <w:r w:rsidRPr="00C72309">
        <w:t xml:space="preserve">). </w:t>
      </w:r>
    </w:p>
    <w:p w14:paraId="6649BDF2" w14:textId="0190E486" w:rsidR="00503F8F" w:rsidRDefault="00503F8F" w:rsidP="00503F8F">
      <w:pPr>
        <w:pStyle w:val="B1"/>
      </w:pPr>
      <w:r>
        <w:t>8.</w:t>
      </w:r>
      <w:r>
        <w:tab/>
        <w:t xml:space="preserve">DNS response includes an EAS that is closest to PSA (with </w:t>
      </w:r>
      <w:r>
        <w:rPr>
          <w:lang w:eastAsia="ko-KR"/>
        </w:rPr>
        <w:t xml:space="preserve">DNS state of the art many </w:t>
      </w:r>
      <w:r w:rsidRPr="001E3DFD">
        <w:rPr>
          <w:lang w:eastAsia="ko-KR"/>
        </w:rPr>
        <w:t>Authoritative (DNS)</w:t>
      </w:r>
      <w:r>
        <w:rPr>
          <w:lang w:eastAsia="ko-KR"/>
        </w:rPr>
        <w:t xml:space="preserve"> Name servers already today return different responses based on the perceived topological location of the user).</w:t>
      </w:r>
    </w:p>
    <w:p w14:paraId="3608DF8E" w14:textId="77777777" w:rsidR="00503F8F" w:rsidRPr="00C72309" w:rsidRDefault="00503F8F" w:rsidP="00503F8F">
      <w:pPr>
        <w:pStyle w:val="B1"/>
      </w:pPr>
      <w:r>
        <w:t>9.</w:t>
      </w:r>
      <w:r>
        <w:tab/>
      </w:r>
      <w:r w:rsidRPr="00C72309">
        <w:t>The Application Traffic then starts towards the selected Edge AS.</w:t>
      </w:r>
    </w:p>
    <w:p w14:paraId="6AB88E8F" w14:textId="6E412E55" w:rsidR="00196CA9" w:rsidRDefault="00196CA9" w:rsidP="00196CA9">
      <w:pPr>
        <w:pStyle w:val="NO"/>
      </w:pPr>
      <w:r w:rsidRPr="00C72309">
        <w:t>NOTE</w:t>
      </w:r>
      <w:r w:rsidR="00355D16">
        <w:t> </w:t>
      </w:r>
      <w:r>
        <w:t>4</w:t>
      </w:r>
      <w:r w:rsidRPr="00C72309">
        <w:t>:</w:t>
      </w:r>
      <w:r w:rsidR="00355D16">
        <w:tab/>
      </w:r>
      <w:r w:rsidRPr="00C72309">
        <w:t xml:space="preserve">The assumption is that PDU session setup is complete before the new DNS request is sent in step </w:t>
      </w:r>
      <w:r>
        <w:t>7</w:t>
      </w:r>
      <w:r w:rsidRPr="00C72309">
        <w:t>. DNS retransmission timers at UE (DNS client) are implementation dependent. Typical retransmission timer value recommendations in RFC 1536 is 4 seconds and increases exponentially.</w:t>
      </w:r>
    </w:p>
    <w:p w14:paraId="45AFB688" w14:textId="77777777" w:rsidR="00196CA9" w:rsidRDefault="00196CA9" w:rsidP="00196CA9">
      <w:pPr>
        <w:pStyle w:val="Heading4"/>
      </w:pPr>
      <w:bookmarkStart w:id="1626" w:name="_Toc50630643"/>
      <w:bookmarkStart w:id="1627" w:name="_Toc54943992"/>
      <w:r w:rsidRPr="004C2A00">
        <w:t>6</w:t>
      </w:r>
      <w:r>
        <w:t>.12</w:t>
      </w:r>
      <w:r w:rsidRPr="004C2A00">
        <w:t>.2.</w:t>
      </w:r>
      <w:r>
        <w:t>2</w:t>
      </w:r>
      <w:r w:rsidRPr="004C2A00">
        <w:tab/>
      </w:r>
      <w:r>
        <w:t>Re-anchoring with AMF re-selecting different SMF, KI#5</w:t>
      </w:r>
      <w:bookmarkEnd w:id="1626"/>
      <w:bookmarkEnd w:id="1627"/>
    </w:p>
    <w:p w14:paraId="00FA49F7" w14:textId="6F7FE5C9" w:rsidR="00196CA9" w:rsidRDefault="00196CA9" w:rsidP="00196CA9">
      <w:r>
        <w:t>The procedure is shown in Figure 6.12.2.2-1 below.</w:t>
      </w:r>
    </w:p>
    <w:p w14:paraId="11269A70" w14:textId="189F4775" w:rsidR="00196CA9" w:rsidRDefault="007D514F" w:rsidP="00196CA9">
      <w:pPr>
        <w:pStyle w:val="TH"/>
      </w:pPr>
      <w:r>
        <w:object w:dxaOrig="9361" w:dyaOrig="8511" w14:anchorId="2AD53B75">
          <v:shape id="_x0000_i1059" type="#_x0000_t75" style="width:463.3pt;height:411.95pt" o:ole="">
            <v:imagedata r:id="rId79" o:title="" cropbottom="-33038f" cropright="-35170f"/>
          </v:shape>
          <o:OLEObject Type="Embed" ProgID="Visio.Drawing.15" ShapeID="_x0000_i1059" DrawAspect="Content" ObjectID="_1665557955" r:id="rId80"/>
        </w:object>
      </w:r>
    </w:p>
    <w:p w14:paraId="3B5F2856" w14:textId="31851BA9" w:rsidR="00196CA9" w:rsidRDefault="00196CA9" w:rsidP="00196CA9">
      <w:pPr>
        <w:pStyle w:val="TF"/>
      </w:pPr>
      <w:r>
        <w:t>Figure 6.12.2.2-1 Re-anchoring with re-selection of SMF</w:t>
      </w:r>
    </w:p>
    <w:p w14:paraId="4C9B41C9" w14:textId="52D6DB83" w:rsidR="00196CA9" w:rsidRDefault="00196CA9" w:rsidP="00196CA9">
      <w:pPr>
        <w:pStyle w:val="B1"/>
      </w:pPr>
      <w:r>
        <w:t>0.</w:t>
      </w:r>
      <w:r>
        <w:tab/>
        <w:t>PDU Session establishment. The UE PDU session is established</w:t>
      </w:r>
      <w:r w:rsidR="007D514F">
        <w:t xml:space="preserve"> using SMF1</w:t>
      </w:r>
      <w:r>
        <w:t>.</w:t>
      </w:r>
    </w:p>
    <w:p w14:paraId="7B378DFD" w14:textId="6E42D163" w:rsidR="00196CA9" w:rsidRDefault="00196CA9" w:rsidP="00196CA9">
      <w:pPr>
        <w:pStyle w:val="B1"/>
      </w:pPr>
      <w:r>
        <w:t>1.</w:t>
      </w:r>
      <w:r>
        <w:tab/>
        <w:t>SMF1 receives a trigger related to the UE PDU session</w:t>
      </w:r>
      <w:r w:rsidR="007D514F">
        <w:t xml:space="preserve"> that leads to a decision on re-anchoring for this PDU session. An example of such trigger is a PCC rule possibly derived from a </w:t>
      </w:r>
      <w:r w:rsidR="007D514F" w:rsidRPr="00520DE9">
        <w:t>Nnef_TrafficInfluence</w:t>
      </w:r>
      <w:r w:rsidR="007D514F">
        <w:t xml:space="preserve"> API.</w:t>
      </w:r>
    </w:p>
    <w:p w14:paraId="1D4F182D" w14:textId="5B828235" w:rsidR="00196CA9" w:rsidRDefault="00196CA9" w:rsidP="00196CA9">
      <w:pPr>
        <w:pStyle w:val="B1"/>
      </w:pPr>
      <w:r>
        <w:t>2.</w:t>
      </w:r>
      <w:r>
        <w:tab/>
        <w:t>SMF1 decides on re-anchoring for this PDU session. That decision could either be based on SLA information locally configured in SMF, or on the PCCs received from PCF for the PDU Session. SMF1 determines that SSC mode 2 or SSC mode 3 with SMF reallocation is to be used.</w:t>
      </w:r>
    </w:p>
    <w:p w14:paraId="7E5F3429" w14:textId="77777777" w:rsidR="00196CA9" w:rsidRDefault="00196CA9" w:rsidP="00196CA9">
      <w:pPr>
        <w:pStyle w:val="B1"/>
      </w:pPr>
      <w:r>
        <w:t>3.</w:t>
      </w:r>
      <w:r>
        <w:tab/>
        <w:t>SMF1 initiates a Change PDU Session Anchor using one of the following methods:</w:t>
      </w:r>
    </w:p>
    <w:p w14:paraId="2561037B" w14:textId="21E12548" w:rsidR="00196CA9" w:rsidRDefault="00196CA9" w:rsidP="00196CA9">
      <w:pPr>
        <w:pStyle w:val="B2"/>
      </w:pPr>
      <w:r>
        <w:t>-</w:t>
      </w:r>
      <w:r>
        <w:tab/>
        <w:t>SSC mode 3 with multiple PDU Sessions (</w:t>
      </w:r>
      <w:r w:rsidR="004174B9">
        <w:t>clause </w:t>
      </w:r>
      <w:r>
        <w:t xml:space="preserve">4.3.5.2 of </w:t>
      </w:r>
      <w:r w:rsidR="004174B9">
        <w:t>TS 23.502 </w:t>
      </w:r>
      <w:r w:rsidR="004174B9">
        <w:rPr>
          <w:lang w:eastAsia="zh-CN"/>
        </w:rPr>
        <w:t>[</w:t>
      </w:r>
      <w:r>
        <w:rPr>
          <w:lang w:eastAsia="zh-CN"/>
        </w:rPr>
        <w:t>3]</w:t>
      </w:r>
      <w:r>
        <w:t>) with SMF Reallocation request, or</w:t>
      </w:r>
    </w:p>
    <w:p w14:paraId="15CF3F75" w14:textId="24336513" w:rsidR="00196CA9" w:rsidRDefault="00196CA9" w:rsidP="00196CA9">
      <w:pPr>
        <w:pStyle w:val="B2"/>
      </w:pPr>
      <w:r>
        <w:t>-</w:t>
      </w:r>
      <w:r>
        <w:tab/>
        <w:t>SSC mode 2 with different PDU Sessions (</w:t>
      </w:r>
      <w:r w:rsidR="004174B9">
        <w:t>clause </w:t>
      </w:r>
      <w:r>
        <w:t xml:space="preserve">4.3.5.1 of </w:t>
      </w:r>
      <w:r w:rsidR="004174B9">
        <w:t>TS 23.502 </w:t>
      </w:r>
      <w:r w:rsidR="004174B9">
        <w:rPr>
          <w:lang w:eastAsia="zh-CN"/>
        </w:rPr>
        <w:t>[</w:t>
      </w:r>
      <w:r>
        <w:rPr>
          <w:lang w:eastAsia="zh-CN"/>
        </w:rPr>
        <w:t>3]</w:t>
      </w:r>
      <w:r>
        <w:t>).</w:t>
      </w:r>
    </w:p>
    <w:p w14:paraId="4AC220B4" w14:textId="56A0D04A" w:rsidR="00196CA9" w:rsidRDefault="00196CA9" w:rsidP="00196CA9">
      <w:pPr>
        <w:pStyle w:val="B1"/>
      </w:pPr>
      <w:r>
        <w:t>4.</w:t>
      </w:r>
      <w:r>
        <w:tab/>
        <w:t xml:space="preserve">In both cases in step 3, SMF1 may send a </w:t>
      </w:r>
      <w:r w:rsidR="00770EF6">
        <w:t>"</w:t>
      </w:r>
      <w:r>
        <w:t>use DNAI for next PDU session</w:t>
      </w:r>
      <w:r w:rsidR="00770EF6">
        <w:t>"</w:t>
      </w:r>
      <w:r>
        <w:t xml:space="preserve"> indication to the AMF by invoking the </w:t>
      </w:r>
      <w:r w:rsidR="00EE49B1" w:rsidRPr="00110DB0">
        <w:t>Nsmf_PDUSession_SMContextStatusNotify</w:t>
      </w:r>
      <w:r w:rsidR="00EE49B1">
        <w:t xml:space="preserve"> message</w:t>
      </w:r>
      <w:r>
        <w:t>. The indication contains the ac</w:t>
      </w:r>
      <w:r w:rsidR="00EE49B1">
        <w:t>t</w:t>
      </w:r>
      <w:r>
        <w:t xml:space="preserve">ual DNAI to be used for </w:t>
      </w:r>
      <w:r w:rsidR="00EE49B1">
        <w:t xml:space="preserve">SMF </w:t>
      </w:r>
      <w:r>
        <w:t>selection by AMF</w:t>
      </w:r>
      <w:r w:rsidR="00EE49B1">
        <w:t xml:space="preserve"> for the next PDU Session from the UE on the same (DNN, S-NSSAI)</w:t>
      </w:r>
      <w:r>
        <w:t xml:space="preserve">. </w:t>
      </w:r>
      <w:r w:rsidR="00EE49B1">
        <w:t xml:space="preserve">The </w:t>
      </w:r>
      <w:r>
        <w:t>AMF stores the indication.</w:t>
      </w:r>
    </w:p>
    <w:p w14:paraId="0DAC2D61" w14:textId="726389C9" w:rsidR="00EE49B1" w:rsidRDefault="00EE49B1" w:rsidP="00EE49B1">
      <w:pPr>
        <w:pStyle w:val="NO"/>
      </w:pPr>
      <w:r w:rsidRPr="00EE49B1">
        <w:t xml:space="preserve">NOTE </w:t>
      </w:r>
      <w:r w:rsidR="0083257F">
        <w:t>1</w:t>
      </w:r>
      <w:r w:rsidRPr="00EE49B1">
        <w:t>:</w:t>
      </w:r>
      <w:r w:rsidRPr="00EE49B1">
        <w:tab/>
        <w:t>The AMF internally stores the information indicating "use DNAI for next PDU session" related to the data network e.g. per (DNN, S-NSSAI) and the access technology e.g. 3GPP or non-3GPP access in case of a UE establishing multiple PDU Sessions to the same Data Network. How the information is stored is based on implementation and the information is not be transferred outside, e.g. to support the UE context transfer between AMFs for AMF relocation.</w:t>
      </w:r>
    </w:p>
    <w:p w14:paraId="6657A8A6" w14:textId="625046AC" w:rsidR="00EE49B1" w:rsidRDefault="00EE49B1" w:rsidP="00196CA9">
      <w:pPr>
        <w:pStyle w:val="B1"/>
      </w:pPr>
      <w:r>
        <w:lastRenderedPageBreak/>
        <w:t>5.</w:t>
      </w:r>
      <w:r>
        <w:tab/>
      </w:r>
      <w:r w:rsidRPr="00170E87">
        <w:t>SMF1 sends the Namf_Communication_N1N2MessageTransfer message to AMF for PDU Session reestablishment.</w:t>
      </w:r>
    </w:p>
    <w:p w14:paraId="6AFE9841" w14:textId="223F0FB2" w:rsidR="00EE49B1" w:rsidRDefault="00EE49B1" w:rsidP="00196CA9">
      <w:pPr>
        <w:pStyle w:val="B1"/>
      </w:pPr>
      <w:r>
        <w:t>6</w:t>
      </w:r>
      <w:r w:rsidR="00196CA9">
        <w:t>.</w:t>
      </w:r>
      <w:r w:rsidR="00196CA9">
        <w:tab/>
      </w:r>
      <w:r>
        <w:t xml:space="preserve">The UE issues a new PDU Session establishment request </w:t>
      </w:r>
      <w:r w:rsidRPr="00170E87">
        <w:t>on the same (DNN, S-NSSAI)</w:t>
      </w:r>
      <w:r>
        <w:t>.</w:t>
      </w:r>
    </w:p>
    <w:p w14:paraId="146D71E2" w14:textId="32F9E493" w:rsidR="00196CA9" w:rsidRDefault="00EE49B1" w:rsidP="00196CA9">
      <w:pPr>
        <w:pStyle w:val="B1"/>
      </w:pPr>
      <w:r>
        <w:t>7.</w:t>
      </w:r>
      <w:r>
        <w:tab/>
      </w:r>
      <w:r w:rsidR="00196CA9">
        <w:t xml:space="preserve">If AMF received the </w:t>
      </w:r>
      <w:r w:rsidR="00770EF6">
        <w:t>"</w:t>
      </w:r>
      <w:r w:rsidR="00196CA9">
        <w:t>use DNAI for next PDU session</w:t>
      </w:r>
      <w:r w:rsidR="00770EF6">
        <w:t>"</w:t>
      </w:r>
      <w:r w:rsidR="00196CA9">
        <w:t xml:space="preserve"> indication from SMF1 in Step 4</w:t>
      </w:r>
      <w:r w:rsidRPr="00EE49B1">
        <w:t xml:space="preserve"> </w:t>
      </w:r>
      <w:r>
        <w:t>for a PDU Session requested by the same UE on the same (DNN, S-NSSAI)</w:t>
      </w:r>
      <w:r w:rsidR="00196CA9">
        <w:t xml:space="preserve">, then the AMF will use the </w:t>
      </w:r>
      <w:r>
        <w:t xml:space="preserve">received </w:t>
      </w:r>
      <w:r w:rsidR="00196CA9">
        <w:t>DNAI when selecting the new SMF.</w:t>
      </w:r>
      <w:r w:rsidRPr="00EE49B1">
        <w:t xml:space="preserve"> The AMF selects new SMF2 for the next PDU session establishment.</w:t>
      </w:r>
    </w:p>
    <w:p w14:paraId="2718F4FB" w14:textId="500E6A5B" w:rsidR="00EE49B1" w:rsidRDefault="00EE49B1" w:rsidP="00196CA9">
      <w:pPr>
        <w:pStyle w:val="B1"/>
      </w:pPr>
      <w:r>
        <w:tab/>
      </w:r>
      <w:r w:rsidRPr="00EE49B1">
        <w:t>If the AMF doesn't already have the information of which SMF can serve the requested DNAI(s), it invokes the NF discovery request with NRF which provides the list of SMF supporting the requested DNAI(s).</w:t>
      </w:r>
    </w:p>
    <w:p w14:paraId="45B6B26F" w14:textId="37C2A98E" w:rsidR="00196CA9" w:rsidRDefault="00EE49B1" w:rsidP="00196CA9">
      <w:pPr>
        <w:pStyle w:val="B1"/>
      </w:pPr>
      <w:r>
        <w:t>8</w:t>
      </w:r>
      <w:r w:rsidR="00196CA9">
        <w:t>.</w:t>
      </w:r>
      <w:r w:rsidR="00196CA9">
        <w:tab/>
        <w:t>AMF issues Nsmf_PDUSession_CreateSMContext Request including the DNAI.</w:t>
      </w:r>
    </w:p>
    <w:p w14:paraId="0CE8232B" w14:textId="41EF715F" w:rsidR="00196CA9" w:rsidRDefault="00EE49B1" w:rsidP="00196CA9">
      <w:pPr>
        <w:pStyle w:val="B1"/>
      </w:pPr>
      <w:r>
        <w:t>9</w:t>
      </w:r>
      <w:r w:rsidR="00196CA9">
        <w:t>.</w:t>
      </w:r>
      <w:r w:rsidR="00196CA9">
        <w:tab/>
        <w:t>SMF2 considers the received DNAI from AMF when s</w:t>
      </w:r>
      <w:r>
        <w:t>e</w:t>
      </w:r>
      <w:r w:rsidR="00196CA9">
        <w:t>lecting a PSA for the session.</w:t>
      </w:r>
    </w:p>
    <w:p w14:paraId="45FAE103" w14:textId="102115BE" w:rsidR="00196CA9" w:rsidRPr="00196CA9" w:rsidRDefault="00196CA9" w:rsidP="00196CA9">
      <w:pPr>
        <w:pStyle w:val="NO"/>
      </w:pPr>
      <w:r>
        <w:t>NOTE</w:t>
      </w:r>
      <w:r w:rsidR="0083257F">
        <w:t xml:space="preserve"> 2</w:t>
      </w:r>
      <w:r>
        <w:t>:</w:t>
      </w:r>
      <w:r>
        <w:tab/>
        <w:t>Usage reporting for the relevant EC flows may be activated to track activity. Further re-anchoring (to a central UPF) may be triggered if EC application terminates.</w:t>
      </w:r>
    </w:p>
    <w:p w14:paraId="2A46B38F" w14:textId="77777777" w:rsidR="00520DE9" w:rsidRPr="00520DE9" w:rsidRDefault="00520DE9" w:rsidP="00520DE9">
      <w:pPr>
        <w:pStyle w:val="Heading3"/>
        <w:rPr>
          <w:lang w:eastAsia="zh-CN"/>
        </w:rPr>
      </w:pPr>
      <w:bookmarkStart w:id="1628" w:name="_Toc50466851"/>
      <w:bookmarkStart w:id="1629" w:name="_Toc50468195"/>
      <w:bookmarkStart w:id="1630" w:name="_Toc50468465"/>
      <w:bookmarkStart w:id="1631" w:name="_Toc50468736"/>
      <w:bookmarkStart w:id="1632" w:name="_Toc50630644"/>
      <w:bookmarkStart w:id="1633" w:name="_Toc54943993"/>
      <w:r w:rsidRPr="00520DE9">
        <w:rPr>
          <w:lang w:eastAsia="zh-CN"/>
        </w:rPr>
        <w:t>6.12.3</w:t>
      </w:r>
      <w:r w:rsidRPr="00520DE9">
        <w:rPr>
          <w:lang w:eastAsia="zh-CN"/>
        </w:rPr>
        <w:tab/>
      </w:r>
      <w:bookmarkEnd w:id="1619"/>
      <w:r w:rsidRPr="00520DE9">
        <w:t>Impacts on services, entities and interfaces</w:t>
      </w:r>
      <w:bookmarkEnd w:id="1620"/>
      <w:bookmarkEnd w:id="1621"/>
      <w:bookmarkEnd w:id="1622"/>
      <w:bookmarkEnd w:id="1623"/>
      <w:bookmarkEnd w:id="1624"/>
      <w:bookmarkEnd w:id="1628"/>
      <w:bookmarkEnd w:id="1629"/>
      <w:bookmarkEnd w:id="1630"/>
      <w:bookmarkEnd w:id="1631"/>
      <w:bookmarkEnd w:id="1632"/>
      <w:bookmarkEnd w:id="1633"/>
    </w:p>
    <w:p w14:paraId="746600CD" w14:textId="77777777" w:rsidR="00503F8F" w:rsidRDefault="00503F8F" w:rsidP="00503F8F">
      <w:pPr>
        <w:pStyle w:val="B1"/>
      </w:pPr>
      <w:bookmarkStart w:id="1634" w:name="_Toc43317317"/>
      <w:bookmarkStart w:id="1635" w:name="_Toc43374789"/>
      <w:bookmarkStart w:id="1636" w:name="_Toc43375250"/>
      <w:bookmarkStart w:id="1637" w:name="_Toc43801774"/>
      <w:bookmarkStart w:id="1638" w:name="_Toc43806040"/>
      <w:bookmarkStart w:id="1639" w:name="_Toc43806347"/>
      <w:bookmarkStart w:id="1640" w:name="_Toc50466852"/>
      <w:bookmarkStart w:id="1641" w:name="_Toc50468196"/>
      <w:bookmarkStart w:id="1642" w:name="_Toc50468466"/>
      <w:bookmarkStart w:id="1643" w:name="_Toc50468737"/>
      <w:bookmarkStart w:id="1644" w:name="_Toc50630645"/>
      <w:r w:rsidRPr="00520DE9">
        <w:t>-</w:t>
      </w:r>
      <w:r w:rsidRPr="00520DE9">
        <w:tab/>
        <w:t>SMF:</w:t>
      </w:r>
    </w:p>
    <w:p w14:paraId="0839B5C2" w14:textId="09F2FAC1" w:rsidR="00503F8F" w:rsidRPr="001E3DFD" w:rsidRDefault="00503F8F" w:rsidP="00503F8F">
      <w:pPr>
        <w:pStyle w:val="B2"/>
      </w:pPr>
      <w:r>
        <w:t>-</w:t>
      </w:r>
      <w:r>
        <w:tab/>
        <w:t>KI#1, Ensure UE DNS requests for EC AS-FQDN reach LDNSR, e.g., c</w:t>
      </w:r>
      <w:r w:rsidRPr="00C21F57">
        <w:t xml:space="preserve">onfigure UE with the address of LDNSR as the DNS server </w:t>
      </w:r>
      <w:r w:rsidRPr="001E3DFD">
        <w:t>during PDU session establishment via PCO.</w:t>
      </w:r>
    </w:p>
    <w:p w14:paraId="28FE7B91" w14:textId="77777777" w:rsidR="00503F8F" w:rsidRPr="006B0B24" w:rsidRDefault="00503F8F" w:rsidP="00503F8F">
      <w:pPr>
        <w:pStyle w:val="B2"/>
      </w:pPr>
      <w:r w:rsidRPr="006B0B24">
        <w:t>-</w:t>
      </w:r>
      <w:r w:rsidRPr="006B0B24">
        <w:tab/>
        <w:t>KI#1, Provide LDNSR with</w:t>
      </w:r>
    </w:p>
    <w:p w14:paraId="45D723F8" w14:textId="498A8200" w:rsidR="00503F8F" w:rsidRPr="001E3DFD" w:rsidRDefault="00503F8F" w:rsidP="00503F8F">
      <w:pPr>
        <w:pStyle w:val="B2"/>
        <w:ind w:left="1135"/>
      </w:pPr>
      <w:r w:rsidRPr="001E3DFD">
        <w:t>-</w:t>
      </w:r>
      <w:r w:rsidRPr="001E3DFD">
        <w:tab/>
        <w:t>In the case of late DNS handling support: whether to drop or redirect the DNS query and for the latter the DNS server address to redirect the UE DNS query</w:t>
      </w:r>
    </w:p>
    <w:p w14:paraId="698BC712" w14:textId="77777777" w:rsidR="00503F8F" w:rsidRPr="001E3DFD" w:rsidRDefault="00503F8F" w:rsidP="00503F8F">
      <w:pPr>
        <w:pStyle w:val="B2"/>
        <w:ind w:left="1135"/>
      </w:pPr>
      <w:r w:rsidRPr="001E3DFD">
        <w:t>-</w:t>
      </w:r>
      <w:r w:rsidRPr="001E3DFD">
        <w:tab/>
        <w:t>The list of AS-FQDN for which to notify the SMF (if not locally configured in LDNSR or received by other means)</w:t>
      </w:r>
    </w:p>
    <w:p w14:paraId="3260DF8C" w14:textId="61AA0334" w:rsidR="00503F8F" w:rsidRPr="001E3DFD" w:rsidRDefault="00503F8F" w:rsidP="00503F8F">
      <w:pPr>
        <w:pStyle w:val="B2"/>
      </w:pPr>
      <w:r w:rsidRPr="001E3DFD">
        <w:t>-</w:t>
      </w:r>
      <w:r w:rsidRPr="001E3DFD">
        <w:tab/>
        <w:t>KI #1, providing the "SMF (set) for next PDU session" indication to AMF.</w:t>
      </w:r>
    </w:p>
    <w:p w14:paraId="496CC7D0" w14:textId="5249CD7D" w:rsidR="00503F8F" w:rsidRPr="001E3DFD" w:rsidRDefault="00503F8F" w:rsidP="00503F8F">
      <w:pPr>
        <w:pStyle w:val="B2"/>
      </w:pPr>
      <w:r w:rsidRPr="001E3DFD">
        <w:t>-</w:t>
      </w:r>
      <w:r w:rsidRPr="001E3DFD">
        <w:tab/>
        <w:t>KI #5, The re-anchoring decision and procedures including conveying the "DNAI for next PDU session"to AMF as described in clause 6.12.2.2.</w:t>
      </w:r>
    </w:p>
    <w:p w14:paraId="72C65E98" w14:textId="77777777" w:rsidR="00503F8F" w:rsidRPr="001E3DFD" w:rsidRDefault="00503F8F" w:rsidP="00503F8F">
      <w:pPr>
        <w:pStyle w:val="B1"/>
      </w:pPr>
      <w:r w:rsidRPr="001E3DFD">
        <w:t>-</w:t>
      </w:r>
      <w:r w:rsidRPr="001E3DFD">
        <w:tab/>
        <w:t>AMF:</w:t>
      </w:r>
    </w:p>
    <w:p w14:paraId="3F27DF2F" w14:textId="77777777" w:rsidR="00503F8F" w:rsidRPr="001E3DFD" w:rsidRDefault="00503F8F" w:rsidP="00503F8F">
      <w:pPr>
        <w:pStyle w:val="B2"/>
      </w:pPr>
      <w:r w:rsidRPr="001E3DFD">
        <w:t>-</w:t>
      </w:r>
      <w:r w:rsidRPr="001E3DFD">
        <w:tab/>
        <w:t>KI#1, using SMF (set) information received from former SMF in the selection of the new SMF.</w:t>
      </w:r>
    </w:p>
    <w:p w14:paraId="77A9F28D" w14:textId="190F3E76" w:rsidR="00503F8F" w:rsidRPr="001E3DFD" w:rsidRDefault="00503F8F" w:rsidP="00503F8F">
      <w:pPr>
        <w:pStyle w:val="B2"/>
      </w:pPr>
      <w:r w:rsidRPr="001E3DFD">
        <w:t>-</w:t>
      </w:r>
      <w:r w:rsidRPr="001E3DFD">
        <w:tab/>
        <w:t>KI#5, using DNAI information received from former SMF in the selection of the new SMF and conveying the DNAI.</w:t>
      </w:r>
    </w:p>
    <w:p w14:paraId="4DCAFB51" w14:textId="7E7A37CF" w:rsidR="00503F8F" w:rsidRPr="001E3DFD" w:rsidRDefault="00503F8F" w:rsidP="00503F8F">
      <w:pPr>
        <w:pStyle w:val="B1"/>
      </w:pPr>
      <w:r w:rsidRPr="001E3DFD">
        <w:t>-</w:t>
      </w:r>
      <w:r w:rsidRPr="001E3DFD">
        <w:tab/>
        <w:t>LDNSR:</w:t>
      </w:r>
    </w:p>
    <w:p w14:paraId="7F182212" w14:textId="77777777" w:rsidR="00503F8F" w:rsidRPr="001E3DFD" w:rsidRDefault="00503F8F" w:rsidP="00503F8F">
      <w:pPr>
        <w:pStyle w:val="B2"/>
      </w:pPr>
      <w:r w:rsidRPr="001E3DFD">
        <w:t>-</w:t>
      </w:r>
      <w:r w:rsidRPr="001E3DFD">
        <w:tab/>
        <w:t>KI#1, processing UE DNS queries and notifying SMF of specific AS-FQDN in the UE DNS</w:t>
      </w:r>
      <w:r>
        <w:t>.</w:t>
      </w:r>
      <w:r w:rsidRPr="001E3DFD">
        <w:t xml:space="preserve">  </w:t>
      </w:r>
    </w:p>
    <w:p w14:paraId="5BE00FF6" w14:textId="77777777" w:rsidR="00503F8F" w:rsidRDefault="00503F8F" w:rsidP="00503F8F">
      <w:pPr>
        <w:pStyle w:val="B2"/>
      </w:pPr>
      <w:r w:rsidRPr="001E3DFD">
        <w:t>-</w:t>
      </w:r>
      <w:r w:rsidRPr="001E3DFD">
        <w:tab/>
        <w:t>KI#1, in the case of late DNS handling support: buffering the UE DNS query, getting indication from SMF</w:t>
      </w:r>
      <w:r w:rsidRPr="006B0B24">
        <w:t xml:space="preserve"> about dropping a DNS request or re-directing the DNS query to a local DNS Server by referral to this DNS server.</w:t>
      </w:r>
      <w:r>
        <w:t xml:space="preserve"> </w:t>
      </w:r>
    </w:p>
    <w:p w14:paraId="6D57F3EF" w14:textId="77777777" w:rsidR="00520DE9" w:rsidRPr="00520DE9" w:rsidRDefault="00520DE9" w:rsidP="00520DE9">
      <w:pPr>
        <w:pStyle w:val="Heading2"/>
      </w:pPr>
      <w:bookmarkStart w:id="1645" w:name="_Toc54943994"/>
      <w:r w:rsidRPr="00520DE9">
        <w:lastRenderedPageBreak/>
        <w:t>6.13</w:t>
      </w:r>
      <w:r w:rsidRPr="00520DE9">
        <w:rPr>
          <w:rFonts w:hint="eastAsia"/>
        </w:rPr>
        <w:tab/>
      </w:r>
      <w:r w:rsidRPr="00520DE9">
        <w:t>Solution</w:t>
      </w:r>
      <w:r w:rsidRPr="00520DE9">
        <w:rPr>
          <w:rFonts w:hint="eastAsia"/>
        </w:rPr>
        <w:t xml:space="preserve"> #</w:t>
      </w:r>
      <w:r w:rsidRPr="00520DE9">
        <w:t>13: 5GC support for UE selection of the DNS to use</w:t>
      </w:r>
      <w:bookmarkEnd w:id="1634"/>
      <w:bookmarkEnd w:id="1635"/>
      <w:bookmarkEnd w:id="1636"/>
      <w:bookmarkEnd w:id="1637"/>
      <w:bookmarkEnd w:id="1638"/>
      <w:bookmarkEnd w:id="1639"/>
      <w:bookmarkEnd w:id="1640"/>
      <w:bookmarkEnd w:id="1641"/>
      <w:bookmarkEnd w:id="1642"/>
      <w:bookmarkEnd w:id="1643"/>
      <w:bookmarkEnd w:id="1644"/>
      <w:bookmarkEnd w:id="1645"/>
    </w:p>
    <w:p w14:paraId="6235F6C2" w14:textId="77777777" w:rsidR="00520DE9" w:rsidRPr="00520DE9" w:rsidRDefault="00520DE9" w:rsidP="00520DE9">
      <w:pPr>
        <w:pStyle w:val="Heading3"/>
      </w:pPr>
      <w:bookmarkStart w:id="1646" w:name="_Toc43317318"/>
      <w:bookmarkStart w:id="1647" w:name="_Toc43374790"/>
      <w:bookmarkStart w:id="1648" w:name="_Toc43375251"/>
      <w:bookmarkStart w:id="1649" w:name="_Toc43801775"/>
      <w:bookmarkStart w:id="1650" w:name="_Toc43806041"/>
      <w:bookmarkStart w:id="1651" w:name="_Toc43806348"/>
      <w:bookmarkStart w:id="1652" w:name="_Toc50466853"/>
      <w:bookmarkStart w:id="1653" w:name="_Toc50468197"/>
      <w:bookmarkStart w:id="1654" w:name="_Toc50468467"/>
      <w:bookmarkStart w:id="1655" w:name="_Toc50468738"/>
      <w:bookmarkStart w:id="1656" w:name="_Toc50630646"/>
      <w:bookmarkStart w:id="1657" w:name="_Toc54943995"/>
      <w:r w:rsidRPr="00520DE9">
        <w:t>6.13.1</w:t>
      </w:r>
      <w:r w:rsidRPr="00520DE9">
        <w:rPr>
          <w:rFonts w:hint="eastAsia"/>
        </w:rPr>
        <w:tab/>
        <w:t>Description</w:t>
      </w:r>
      <w:bookmarkEnd w:id="1646"/>
      <w:bookmarkEnd w:id="1647"/>
      <w:bookmarkEnd w:id="1648"/>
      <w:bookmarkEnd w:id="1649"/>
      <w:bookmarkEnd w:id="1650"/>
      <w:bookmarkEnd w:id="1651"/>
      <w:bookmarkEnd w:id="1652"/>
      <w:bookmarkEnd w:id="1653"/>
      <w:bookmarkEnd w:id="1654"/>
      <w:bookmarkEnd w:id="1655"/>
      <w:bookmarkEnd w:id="1656"/>
      <w:bookmarkEnd w:id="1657"/>
    </w:p>
    <w:p w14:paraId="4B484FB6" w14:textId="77777777" w:rsidR="00BD496C" w:rsidRPr="00BD496C" w:rsidRDefault="00BD496C" w:rsidP="00BD496C">
      <w:pPr>
        <w:pStyle w:val="Heading4"/>
      </w:pPr>
      <w:bookmarkStart w:id="1658" w:name="_Toc50630647"/>
      <w:bookmarkStart w:id="1659" w:name="_Toc54943996"/>
      <w:r w:rsidRPr="00BD496C">
        <w:t>6.13.1.1</w:t>
      </w:r>
      <w:r w:rsidRPr="00BD496C">
        <w:tab/>
        <w:t>Overview</w:t>
      </w:r>
      <w:bookmarkEnd w:id="1658"/>
      <w:bookmarkEnd w:id="1659"/>
    </w:p>
    <w:p w14:paraId="3026CDCA" w14:textId="77777777" w:rsidR="00BD496C" w:rsidRPr="00596C07" w:rsidRDefault="00BD496C" w:rsidP="00BD496C">
      <w:r w:rsidRPr="00596C07">
        <w:t>The operator may negotiate with a Third party (typically a Corporate represented by an AF) dedicated DNN(s) and/or S-NSSAI(s) for the traffic of UE(s) of this third party. UE(s) of the third party may be identified by a group identifier.</w:t>
      </w:r>
    </w:p>
    <w:p w14:paraId="6FDB7B59" w14:textId="77777777" w:rsidR="00CA3E74" w:rsidRPr="004F301D" w:rsidRDefault="00CA3E74" w:rsidP="00CA3E74">
      <w:r w:rsidRPr="004F301D">
        <w:t>This solution addresses policies that the third party would want to get enforced for the traffic of a specific UE or a group of UE(s) of this third party including for cases where traffic of UE(s) of this third party is subject to traffic offload.</w:t>
      </w:r>
    </w:p>
    <w:p w14:paraId="42DF85C8" w14:textId="1C68D162" w:rsidR="00BD496C" w:rsidRPr="00596C07" w:rsidRDefault="00BD496C" w:rsidP="00BD496C">
      <w:r w:rsidRPr="00596C07">
        <w:t>The applications (FQDN(s)) reached by UE(s) of this third party may correspond to:</w:t>
      </w:r>
    </w:p>
    <w:p w14:paraId="141C2466" w14:textId="2283D299" w:rsidR="00BD496C" w:rsidRPr="00BD496C" w:rsidRDefault="00BD496C" w:rsidP="00BD496C">
      <w:pPr>
        <w:pStyle w:val="B1"/>
      </w:pPr>
      <w:r>
        <w:t>a)</w:t>
      </w:r>
      <w:r w:rsidR="00770EF6">
        <w:tab/>
      </w:r>
      <w:r w:rsidRPr="00BD496C">
        <w:t xml:space="preserve">corporate applications only reachable via a specific (DNN, S-NSSAI) negotiated with the operator ; </w:t>
      </w:r>
      <w:r w:rsidR="00CA3E74" w:rsidRPr="004F301D">
        <w:t>corresponding URSP rules (URSP rules referring to domains of these corporate applications) shall only point to this specific (DNN, S-NSSAI)</w:t>
      </w:r>
    </w:p>
    <w:p w14:paraId="16AD0F42" w14:textId="5AE64AD1" w:rsidR="00BD496C" w:rsidRPr="00BD496C" w:rsidRDefault="00BD496C" w:rsidP="00BD496C">
      <w:pPr>
        <w:pStyle w:val="B1"/>
      </w:pPr>
      <w:r>
        <w:t>b)</w:t>
      </w:r>
      <w:r w:rsidR="00770EF6">
        <w:tab/>
      </w:r>
      <w:r w:rsidR="00CA3E74" w:rsidRPr="004F301D">
        <w:t>corporate applications reachable via a (DNN, S-NSSAI) but only in some location (DNAI) ; e.g. the corporate applications are only accessible when the UE is in some location corresponding to the corporate premises,</w:t>
      </w:r>
    </w:p>
    <w:p w14:paraId="082F2548" w14:textId="25656335" w:rsidR="00BD496C" w:rsidRPr="00BD496C" w:rsidRDefault="00CA3E74" w:rsidP="00BD496C">
      <w:pPr>
        <w:pStyle w:val="B1"/>
      </w:pPr>
      <w:r>
        <w:t>c</w:t>
      </w:r>
      <w:r w:rsidR="00BD496C">
        <w:t>)</w:t>
      </w:r>
      <w:r w:rsidR="00770EF6">
        <w:tab/>
      </w:r>
      <w:r w:rsidRPr="004F301D">
        <w:t>internet applications not reachable via a specific (DNN, S-NSSAI) negotiated with the operator but that should be only reachable via a general purpose (DNN, S-NSSAI)</w:t>
      </w:r>
      <w:r w:rsidR="00BD496C" w:rsidRPr="00BD496C">
        <w:t>; e.g. traffic of UE(s) of this third party targeting Internet applications is not to be sent to a specific (DNN, S-NSSAI) negotiated with the operator as this traffic is not expected to cross the Intranet of the corporate</w:t>
      </w:r>
      <w:r w:rsidR="00355D16">
        <w:t>.</w:t>
      </w:r>
    </w:p>
    <w:p w14:paraId="13B5E784" w14:textId="3D9BBD13" w:rsidR="00BD496C" w:rsidRPr="00BD496C" w:rsidRDefault="00BD496C" w:rsidP="00BD496C">
      <w:pPr>
        <w:pStyle w:val="B1"/>
      </w:pPr>
      <w:r>
        <w:t>d)</w:t>
      </w:r>
      <w:r w:rsidR="00770EF6">
        <w:tab/>
      </w:r>
      <w:r w:rsidRPr="00BD496C">
        <w:t>internet applications reachable via both a specific (DNN, S-NSSAI) negotiated with the operator and via a general purpose (DNN, S-NSSAI) for which the third party may want to set preferences between these 2 kinds of connectivity</w:t>
      </w:r>
      <w:r w:rsidR="00CA3E74" w:rsidRPr="004F301D">
        <w:t>. These preferences may depend on the UE location,</w:t>
      </w:r>
    </w:p>
    <w:p w14:paraId="447F7ACF" w14:textId="1AB14D0F" w:rsidR="00BD496C" w:rsidRPr="00BD496C" w:rsidRDefault="00BD496C" w:rsidP="00BD496C">
      <w:pPr>
        <w:pStyle w:val="B1"/>
      </w:pPr>
      <w:r>
        <w:t>e)</w:t>
      </w:r>
      <w:r w:rsidR="00770EF6">
        <w:tab/>
      </w:r>
      <w:r w:rsidRPr="00BD496C">
        <w:t>etc</w:t>
      </w:r>
      <w:r w:rsidR="00CA3E74" w:rsidRPr="004F301D">
        <w:t>…</w:t>
      </w:r>
    </w:p>
    <w:p w14:paraId="69973874" w14:textId="54A52920" w:rsidR="00BD496C" w:rsidRPr="00596C07" w:rsidRDefault="00BD496C" w:rsidP="00355D16">
      <w:r w:rsidRPr="00596C07">
        <w:t xml:space="preserve">The cases a), b), </w:t>
      </w:r>
      <w:r w:rsidR="00355D16">
        <w:t>etc.</w:t>
      </w:r>
      <w:r w:rsidRPr="00596C07">
        <w:t xml:space="preserve"> above may correspond to different corporate that have different policies.</w:t>
      </w:r>
    </w:p>
    <w:p w14:paraId="0C57F75A" w14:textId="77777777" w:rsidR="00CA3E74" w:rsidRPr="004F301D" w:rsidRDefault="00CA3E74" w:rsidP="00CA3E74">
      <w:r w:rsidRPr="004F301D">
        <w:t>In the case of the usage of a specific (DNN, S-NSSAI) negotiated with the operator, the third party may wish to control the DNS resolver used by the UE (the IP address of the DNS server sent to the UE and the corresponding security related information)</w:t>
      </w:r>
    </w:p>
    <w:p w14:paraId="695DB180" w14:textId="3EB4A651" w:rsidR="00BD496C" w:rsidRPr="00596C07" w:rsidRDefault="00BD496C" w:rsidP="00BD496C">
      <w:r w:rsidRPr="00596C07">
        <w:t xml:space="preserve">Some configuration of URSP upon AF request is already (in </w:t>
      </w:r>
      <w:r w:rsidR="00355D16">
        <w:t>Rel-16</w:t>
      </w:r>
      <w:r w:rsidRPr="00596C07">
        <w:t>) possible for 5G VN group data but here the data configuration is not meant for 5G VN group members but to corporate users or users of a specific application that are not meant to only communicate with each other</w:t>
      </w:r>
      <w:r w:rsidR="00355D16">
        <w:t>.</w:t>
      </w:r>
    </w:p>
    <w:p w14:paraId="4A6F62E7" w14:textId="5CE5AC28" w:rsidR="00BD496C" w:rsidRPr="00596C07" w:rsidRDefault="00BD496C" w:rsidP="00BD496C">
      <w:pPr>
        <w:rPr>
          <w:lang w:eastAsia="ko-KR"/>
        </w:rPr>
      </w:pPr>
      <w:bookmarkStart w:id="1660" w:name="_Toc43317319"/>
      <w:bookmarkStart w:id="1661" w:name="_Toc43374791"/>
      <w:bookmarkStart w:id="1662" w:name="_Toc43375252"/>
      <w:bookmarkStart w:id="1663" w:name="_Toc43801776"/>
      <w:bookmarkStart w:id="1664" w:name="_Toc43806042"/>
      <w:bookmarkStart w:id="1665" w:name="_Toc43806349"/>
      <w:r w:rsidRPr="00596C07">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Pr>
          <w:lang w:eastAsia="ko-KR"/>
        </w:rPr>
        <w:t>.</w:t>
      </w:r>
    </w:p>
    <w:p w14:paraId="5189289D" w14:textId="77777777" w:rsidR="00BD496C" w:rsidRPr="00596C07" w:rsidRDefault="00BD496C" w:rsidP="00BD496C">
      <w:r w:rsidRPr="00596C07">
        <w:t>The solution relies on:</w:t>
      </w:r>
    </w:p>
    <w:p w14:paraId="15E7E9B4" w14:textId="52D049E2" w:rsidR="00BD496C" w:rsidRPr="00596C07" w:rsidRDefault="00BD496C" w:rsidP="00BD496C">
      <w:pPr>
        <w:pStyle w:val="B1"/>
      </w:pPr>
      <w:r w:rsidRPr="00596C07">
        <w:t>-</w:t>
      </w:r>
      <w:r w:rsidRPr="00596C07">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t>clause </w:t>
      </w:r>
      <w:r w:rsidRPr="00596C07">
        <w:t>6.13.2.1; The DN priority information indicates the relative priority (DN priority value) of one or any (DNN, S-NSSAI) for the domains (set of FQDN(s)) indicated by the AF.</w:t>
      </w:r>
    </w:p>
    <w:p w14:paraId="7CFD499F" w14:textId="5FCCD63D" w:rsidR="00BD496C" w:rsidRPr="00596C07" w:rsidRDefault="00355D16" w:rsidP="00355D16">
      <w:pPr>
        <w:pStyle w:val="B1"/>
      </w:pPr>
      <w:r>
        <w:tab/>
      </w:r>
      <w:r w:rsidR="00BD496C" w:rsidRPr="00596C07">
        <w:t>The AF can associate the same set of FQDN(s) with different DN priority values for different (DNN, S-NSSAI)</w:t>
      </w:r>
      <w:r>
        <w:t>.</w:t>
      </w:r>
    </w:p>
    <w:p w14:paraId="1BFE518C" w14:textId="19A2B216" w:rsidR="00BD496C" w:rsidRPr="00596C07" w:rsidRDefault="00BD496C" w:rsidP="00BD496C">
      <w:pPr>
        <w:pStyle w:val="NO"/>
      </w:pPr>
      <w:r w:rsidRPr="00596C07">
        <w:t>NOTE</w:t>
      </w:r>
      <w:r w:rsidR="00153013">
        <w:t xml:space="preserve"> 1</w:t>
      </w:r>
      <w:r w:rsidRPr="00596C07">
        <w:t>:</w:t>
      </w:r>
      <w:r w:rsidR="00770EF6">
        <w:tab/>
      </w:r>
      <w:r w:rsidRPr="00596C07">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p>
    <w:p w14:paraId="38B7EC5A" w14:textId="21830437" w:rsidR="00BD496C" w:rsidRPr="00596C07" w:rsidRDefault="00BD496C" w:rsidP="00BD496C">
      <w:r w:rsidRPr="00596C07">
        <w:lastRenderedPageBreak/>
        <w:t>Information on the domains (set of FQDN(s)) supported on a DN / local access to a DN (DNAI) is later on called "DN priorities for appDomains". It consists of a list of rules that each associates a FQDN filter with DN priority information:</w:t>
      </w:r>
    </w:p>
    <w:p w14:paraId="02F307D3" w14:textId="1EE5F30C" w:rsidR="00BD496C" w:rsidRPr="00596C07" w:rsidRDefault="00BD496C" w:rsidP="00BD496C">
      <w:pPr>
        <w:pStyle w:val="B1"/>
      </w:pPr>
      <w:r w:rsidRPr="00596C07">
        <w:t>-</w:t>
      </w:r>
      <w:r w:rsidRPr="00596C07">
        <w:tab/>
        <w:t>A FQDN filter corresponds to a (possibly set of) FQDN (with possible wildcarding such as such as "*.example.com") and is associated with a filtering priority.</w:t>
      </w:r>
    </w:p>
    <w:p w14:paraId="0D654888" w14:textId="53E58CBD" w:rsidR="00153013" w:rsidRPr="00153013" w:rsidRDefault="00153013" w:rsidP="00153013">
      <w:pPr>
        <w:pStyle w:val="NO"/>
      </w:pPr>
      <w:r w:rsidRPr="00153013">
        <w:t>NOTE</w:t>
      </w:r>
      <w:r w:rsidR="0083257F">
        <w:t xml:space="preserve"> 1a</w:t>
      </w:r>
      <w:r w:rsidRPr="00153013">
        <w:t xml:space="preserve">: </w:t>
      </w:r>
      <w:r w:rsidRPr="00153013">
        <w:tab/>
        <w:t>How the different elements of the "DN priorities for appDomains” are used is described for the URSP alternative at the end of § 6.13.1.2</w:t>
      </w:r>
    </w:p>
    <w:p w14:paraId="019C4F65" w14:textId="77777777" w:rsidR="00153013" w:rsidRPr="004F301D" w:rsidRDefault="00153013" w:rsidP="00153013">
      <w:pPr>
        <w:pStyle w:val="B1"/>
      </w:pPr>
      <w:r w:rsidRPr="004F301D">
        <w:rPr>
          <w:rFonts w:eastAsia="Malgun Gothic"/>
        </w:rPr>
        <w:tab/>
        <w:t xml:space="preserve">The filtering priority is used when detecting a FQDN: it allows to define a rule targeting FQDN = toto.example.com with higher detection / filtering priority than a rule targeting FQDN = *.example.com. The DN priority is to select between different </w:t>
      </w:r>
      <w:r w:rsidRPr="004F301D">
        <w:t>(DNN, S-NSSAI) that may be associated with traffic identified by the FQDN filter</w:t>
      </w:r>
    </w:p>
    <w:p w14:paraId="407FD5EF" w14:textId="144EFFCC" w:rsidR="00BD496C" w:rsidRPr="00596C07" w:rsidRDefault="00BD496C" w:rsidP="00BD496C">
      <w:pPr>
        <w:pStyle w:val="B1"/>
      </w:pPr>
      <w:r w:rsidRPr="00596C07">
        <w:t>-</w:t>
      </w:r>
      <w:r w:rsidRPr="00596C07">
        <w:tab/>
        <w:t>one or more set of DN priority information that each may correspond to:</w:t>
      </w:r>
    </w:p>
    <w:p w14:paraId="033F1915" w14:textId="77777777" w:rsidR="00BD496C" w:rsidRPr="00596C07" w:rsidRDefault="00BD496C" w:rsidP="00BD496C">
      <w:pPr>
        <w:pStyle w:val="B2"/>
      </w:pPr>
      <w:r w:rsidRPr="00596C07">
        <w:t>-</w:t>
      </w:r>
      <w:r w:rsidRPr="00596C07">
        <w:tab/>
        <w:t>a (DNN, S-NSSAI). This may be provided by the AF or determined by the NEF based on the AF identity when it is not provided by the AF and the AF provides only one instance of DN priority information.</w:t>
      </w:r>
    </w:p>
    <w:p w14:paraId="26B1EA49" w14:textId="6E7630BA" w:rsidR="00BD496C" w:rsidRPr="00596C07" w:rsidRDefault="00BD496C" w:rsidP="00BD496C">
      <w:pPr>
        <w:pStyle w:val="B2"/>
      </w:pPr>
      <w:r w:rsidRPr="00596C07">
        <w:t>-</w:t>
      </w:r>
      <w:r w:rsidRPr="00596C07">
        <w:tab/>
        <w:t>a default DN priority value to be used for the FQDN(s) identified by the FQDN filter when DN priority for DNAI is not provided or does not apply.</w:t>
      </w:r>
    </w:p>
    <w:p w14:paraId="03D6007F" w14:textId="77777777" w:rsidR="00153013" w:rsidRPr="004F301D" w:rsidRDefault="00153013" w:rsidP="00153013">
      <w:pPr>
        <w:pStyle w:val="B2"/>
      </w:pPr>
      <w:r w:rsidRPr="004F301D">
        <w:t>-</w:t>
      </w:r>
      <w:r w:rsidRPr="004F301D">
        <w:tab/>
        <w:t>for the “DNS alternative” in clause 6.13.1.3: a default DNS Server configuration information; this information is optional and is associated with the default DN priority above.</w:t>
      </w:r>
    </w:p>
    <w:p w14:paraId="1275BA15" w14:textId="53C9CE29" w:rsidR="00BD496C" w:rsidRPr="00596C07" w:rsidRDefault="00BD496C" w:rsidP="00BD496C">
      <w:pPr>
        <w:pStyle w:val="B2"/>
      </w:pPr>
      <w:r w:rsidRPr="00596C07">
        <w:t>-</w:t>
      </w:r>
      <w:r w:rsidRPr="00596C07">
        <w:tab/>
        <w:t>a list of DN priority for DNAI that each associate a DN priority value and a DNAI for the FQDN(s) identified by the FQDN filter / rule when the DNAI applies to the PDU Session.</w:t>
      </w:r>
    </w:p>
    <w:p w14:paraId="2B035843" w14:textId="77777777" w:rsidR="00153013" w:rsidRPr="004F301D" w:rsidRDefault="00153013" w:rsidP="00153013">
      <w:pPr>
        <w:pStyle w:val="B2"/>
      </w:pPr>
      <w:r w:rsidRPr="004F301D">
        <w:t>-</w:t>
      </w:r>
      <w:r w:rsidRPr="004F301D">
        <w:tab/>
        <w:t xml:space="preserve">for the “DNS alternative” in clause 6.13.1.3: an optional list of DNS Server configuration information each associated with a DNAI and a DN priority for DNAI described above. </w:t>
      </w:r>
    </w:p>
    <w:p w14:paraId="688AF5A4" w14:textId="77777777" w:rsidR="00153013" w:rsidRPr="004F301D" w:rsidRDefault="00153013" w:rsidP="00153013">
      <w:pPr>
        <w:pStyle w:val="B2"/>
        <w:ind w:firstLine="0"/>
      </w:pPr>
      <w:r w:rsidRPr="004F301D">
        <w:t>The DNS Server configuration information corresponds to the DNS Server related information sent to the UE. It may include the address of the DNS server as well as DNS server security information as specified in TS 24.501 and TS 33.501. This information is associated to the (DNN, S-NSSAI) and specific to the FQDN filter in same "DN priorities for appDomains" rule and may apply only for specific (DNN, S-NSSAI) negotiated with the operator</w:t>
      </w:r>
    </w:p>
    <w:p w14:paraId="35FE7D54" w14:textId="77777777" w:rsidR="00153013" w:rsidRPr="00153013" w:rsidRDefault="00153013" w:rsidP="00153013">
      <w:pPr>
        <w:pStyle w:val="NO"/>
      </w:pPr>
      <w:r w:rsidRPr="00153013">
        <w:t xml:space="preserve">NOTE 2: </w:t>
      </w:r>
      <w:r w:rsidRPr="00153013">
        <w:tab/>
        <w:t xml:space="preserve">the DNAIs that apply to a session may depend among other on the DNN and S-NSSAI, the user location and network topology. </w:t>
      </w:r>
    </w:p>
    <w:p w14:paraId="43AF8E21" w14:textId="6A7D0E91" w:rsidR="00153013" w:rsidRPr="004F301D" w:rsidRDefault="00153013" w:rsidP="00153013">
      <w:pPr>
        <w:pStyle w:val="B1"/>
      </w:pPr>
      <w:r w:rsidRPr="004F301D">
        <w:t>-</w:t>
      </w:r>
      <w:r w:rsidRPr="004F301D">
        <w:tab/>
      </w:r>
      <w:bookmarkStart w:id="1666" w:name="_Hlk49493673"/>
      <w:r w:rsidRPr="004F301D">
        <w:t>An optional spatial Validity condition that indicate where the rule is to apply. This may correspond to a geographical area (i.e. geographical zone identifier) or a (set of) DNAI</w:t>
      </w:r>
      <w:bookmarkEnd w:id="1666"/>
    </w:p>
    <w:p w14:paraId="4560EB7C" w14:textId="7DC6323D" w:rsidR="00153013" w:rsidRPr="004F301D" w:rsidRDefault="00153013" w:rsidP="00153013">
      <w:pPr>
        <w:pStyle w:val="NO"/>
      </w:pPr>
      <w:r w:rsidRPr="004F301D">
        <w:t>NOTE 3:</w:t>
      </w:r>
      <w:r w:rsidRPr="004F301D">
        <w:tab/>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can’t co-ordinate the DN priority values between themselves. The co-ordination between DN priority values set by different AF is done by the PCF as explained in clause 6.13.2.1</w:t>
      </w:r>
    </w:p>
    <w:p w14:paraId="2A731729" w14:textId="77777777" w:rsidR="00BD496C" w:rsidRPr="00596C07" w:rsidRDefault="00BD496C" w:rsidP="00BD496C">
      <w:pPr>
        <w:rPr>
          <w:lang w:eastAsia="ko-KR"/>
        </w:rPr>
      </w:pPr>
      <w:r w:rsidRPr="00596C07">
        <w:rPr>
          <w:lang w:eastAsia="ko-KR"/>
        </w:rPr>
        <w:t xml:space="preserve">This </w:t>
      </w:r>
      <w:r w:rsidRPr="00596C07">
        <w:t xml:space="preserve">"DN priorities for appDomains" information </w:t>
      </w:r>
      <w:r w:rsidRPr="00596C07">
        <w:rPr>
          <w:lang w:eastAsia="ko-KR"/>
        </w:rPr>
        <w:t>may be used by 5GC at 2 levels:</w:t>
      </w:r>
    </w:p>
    <w:p w14:paraId="7D91ACE1" w14:textId="77777777" w:rsidR="00153013" w:rsidRPr="004F301D" w:rsidRDefault="00153013" w:rsidP="00153013">
      <w:pPr>
        <w:pStyle w:val="B1"/>
      </w:pPr>
      <w:r w:rsidRPr="004F301D">
        <w:t>1)</w:t>
      </w:r>
      <w:r w:rsidRPr="004F301D">
        <w:tab/>
        <w:t xml:space="preserve">URSP alternative: to set the Rule </w:t>
      </w:r>
      <w:r w:rsidRPr="004F301D">
        <w:rPr>
          <w:rFonts w:hint="eastAsia"/>
        </w:rPr>
        <w:t>Precedence</w:t>
      </w:r>
      <w:r w:rsidRPr="004F301D">
        <w:t xml:space="preserve"> of URSP rules whose Traffic descriptor / Domain descriptor corresponds to such domains (sets of FQDN). The solution uses the existing Rel-16 URSP rules without change for UE perspective. Only change is how the PCF derive the URSP rules based on "DN priorities for AppDomains". </w:t>
      </w:r>
      <w:r w:rsidRPr="00153013">
        <w:t xml:space="preserve">URSP(s) delivered to UE(s) follow Rel-16 </w:t>
      </w:r>
      <w:r w:rsidRPr="004F301D">
        <w:t>specifications; UE use URSP(s) for matching a PDU Session, as defined in Rel-16.</w:t>
      </w:r>
    </w:p>
    <w:p w14:paraId="58A21F8F" w14:textId="1ACBF124" w:rsidR="00153013" w:rsidRPr="004F301D" w:rsidRDefault="00153013" w:rsidP="00153013">
      <w:pPr>
        <w:pStyle w:val="B1"/>
        <w:rPr>
          <w:lang w:eastAsia="ko-KR"/>
        </w:rPr>
      </w:pPr>
      <w:r w:rsidRPr="004F301D">
        <w:rPr>
          <w:lang w:eastAsia="ko-KR"/>
        </w:rPr>
        <w:t>2)</w:t>
      </w:r>
      <w:r w:rsidRPr="004F301D">
        <w:rPr>
          <w:lang w:eastAsia="ko-KR"/>
        </w:rPr>
        <w:tab/>
        <w:t>DNS alternative: DNS configuration on the UE i.e. which DNS server a multi Homed UE will consider for a DNS look-up.;</w:t>
      </w:r>
    </w:p>
    <w:p w14:paraId="706C1A5F" w14:textId="275BAEC4" w:rsidR="00BD496C" w:rsidRPr="00596C07" w:rsidRDefault="00BD496C" w:rsidP="00BD496C">
      <w:r w:rsidRPr="00596C07">
        <w:t>The solution addresses following Connectivity Models:</w:t>
      </w:r>
    </w:p>
    <w:p w14:paraId="7E3CB06F" w14:textId="77777777" w:rsidR="00BD496C" w:rsidRPr="00596C07" w:rsidRDefault="00BD496C" w:rsidP="00BD496C">
      <w:pPr>
        <w:pStyle w:val="B1"/>
      </w:pPr>
      <w:r w:rsidRPr="00596C07">
        <w:t>-</w:t>
      </w:r>
      <w:r w:rsidRPr="00596C07">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596C07" w:rsidRDefault="00BD496C" w:rsidP="00BD496C">
      <w:pPr>
        <w:pStyle w:val="B1"/>
      </w:pPr>
      <w:r w:rsidRPr="00596C07">
        <w:lastRenderedPageBreak/>
        <w:t>-</w:t>
      </w:r>
      <w:r w:rsidRPr="00596C07">
        <w:tab/>
        <w:t>Session Breakout.</w:t>
      </w:r>
    </w:p>
    <w:p w14:paraId="165918DD" w14:textId="01493CF6" w:rsidR="00BD496C" w:rsidRDefault="00BD496C" w:rsidP="00BD496C">
      <w:pPr>
        <w:pStyle w:val="Heading4"/>
      </w:pPr>
      <w:bookmarkStart w:id="1667" w:name="_Toc50630648"/>
      <w:bookmarkStart w:id="1668" w:name="_Toc54943997"/>
      <w:r w:rsidRPr="00596C07">
        <w:t>6.13.1.2</w:t>
      </w:r>
      <w:r w:rsidRPr="00596C07">
        <w:tab/>
        <w:t>URSP Alternative</w:t>
      </w:r>
      <w:bookmarkEnd w:id="1667"/>
      <w:bookmarkEnd w:id="1668"/>
    </w:p>
    <w:p w14:paraId="4334B8BB" w14:textId="77777777" w:rsidR="00153013" w:rsidRPr="004F301D" w:rsidRDefault="00153013" w:rsidP="00153013">
      <w:r w:rsidRPr="004F301D">
        <w:t>The alternative is defined to allow the AF to influence PCF decisions for URSP rules for one UE, a group of UEs, etc… as described in Solution #1</w:t>
      </w:r>
    </w:p>
    <w:p w14:paraId="589FBED1" w14:textId="1CEEB66A" w:rsidR="00153013" w:rsidRPr="004F301D" w:rsidRDefault="00153013" w:rsidP="00153013">
      <w:r w:rsidRPr="004F301D">
        <w:t>On the UE interface this alternative reuses Rel-16 interface (URSP configured by the PCF)</w:t>
      </w:r>
      <w:r w:rsidRPr="004F301D">
        <w:rPr>
          <w:lang w:val="en-US"/>
        </w:rPr>
        <w:t xml:space="preserve"> without change for UE perspective (or with changes as specified in solution 1 about UE taking into account URSP when resolving a FQDN via DNS)</w:t>
      </w:r>
      <w:r w:rsidRPr="004F301D">
        <w:t>. The difference with Rel-16 lies on the fact that the AF API can provide guidance on URSP building that:</w:t>
      </w:r>
    </w:p>
    <w:p w14:paraId="03682C73" w14:textId="614D9BD3" w:rsidR="00153013" w:rsidRPr="004F301D" w:rsidRDefault="00153013" w:rsidP="00153013">
      <w:pPr>
        <w:pStyle w:val="B1"/>
      </w:pPr>
      <w:r w:rsidRPr="004F301D">
        <w:t>-</w:t>
      </w:r>
      <w:r w:rsidRPr="004F301D">
        <w:tab/>
        <w:t xml:space="preserve">is not related with 5G VN group, </w:t>
      </w:r>
    </w:p>
    <w:p w14:paraId="4E7DE70E" w14:textId="77777777" w:rsidR="00153013" w:rsidRPr="004F301D" w:rsidRDefault="00153013" w:rsidP="00153013">
      <w:pPr>
        <w:pStyle w:val="B1"/>
      </w:pPr>
      <w:r w:rsidRPr="004F301D">
        <w:t>-</w:t>
      </w:r>
      <w:r w:rsidRPr="004F301D">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p>
    <w:p w14:paraId="72DFEA2C" w14:textId="77777777" w:rsidR="00153013" w:rsidRDefault="00153013" w:rsidP="00153013">
      <w:r>
        <w:t>As described in 6.13.1.1, AF may provide DN priority information specific to a DNAI. If so, PCF determines the DNAIs applicable for the PDU session to build the URSPs. Any Spatial Validity conditions in terms of a (set of) DNAIs provided by AF are adapted to fit the Location Criteria in the RSD part supported in Rel-16 URSP rules.</w:t>
      </w:r>
    </w:p>
    <w:p w14:paraId="13277FAA" w14:textId="77777777" w:rsidR="00153013" w:rsidRDefault="00153013" w:rsidP="00153013">
      <w:r>
        <w:t>The PCF acquires Application Data related with appDomains from the UDR as described clause 6.13.2.1. The PCF uses these Application Data to compose the URSP rules for the UE as follows for each “DN priorities for appDomains” filtering rule:</w:t>
      </w:r>
    </w:p>
    <w:p w14:paraId="6D5962F7" w14:textId="77777777" w:rsidR="00153013" w:rsidRDefault="00153013" w:rsidP="00153013">
      <w:pPr>
        <w:pStyle w:val="B1"/>
      </w:pPr>
      <w:r>
        <w:t xml:space="preserve">- </w:t>
      </w:r>
      <w:r>
        <w:tab/>
        <w:t xml:space="preserve">the FQDN filter is used to set the Destination FQDNs or a regular expression in the Domain descriptor in the Traffic descriptor in the URSP rule (defined in TS 23.503 Table 6.6.2.1-2); </w:t>
      </w:r>
    </w:p>
    <w:p w14:paraId="19367F24" w14:textId="77777777" w:rsidR="00153013" w:rsidRDefault="00153013" w:rsidP="00153013">
      <w:pPr>
        <w:pStyle w:val="B1"/>
      </w:pPr>
      <w:r>
        <w:t>-</w:t>
      </w:r>
      <w:r>
        <w:tab/>
        <w:t>the filtering rule priority is used to set the Rule precedence value of the URSP rule (defined in TS 23.503 Table 6.6.2.1-2),</w:t>
      </w:r>
    </w:p>
    <w:p w14:paraId="5AB840A6" w14:textId="77777777" w:rsidR="00153013" w:rsidRDefault="00153013" w:rsidP="00153013">
      <w:pPr>
        <w:pStyle w:val="B1"/>
      </w:pPr>
      <w:r>
        <w:t xml:space="preserve">- </w:t>
      </w:r>
      <w:r>
        <w:tab/>
        <w:t>DNN and S-NSSAI are used to set the DNN selection and Network Slice selection Route selection components in the Route Selection Descriptor of the URSP rule, respectively (defined in TS 23.503 Table 6.6.2.1-3),</w:t>
      </w:r>
    </w:p>
    <w:p w14:paraId="6994FF76" w14:textId="77777777" w:rsidR="00153013" w:rsidRDefault="00153013" w:rsidP="00153013">
      <w:pPr>
        <w:pStyle w:val="B1"/>
      </w:pPr>
      <w:r>
        <w:t>-</w:t>
      </w:r>
      <w:r>
        <w:tab/>
        <w:t>the DN priority that results of DNAI applicability evaluation is used to set the Route Selection Descriptor Precedence in the Route Selection Descriptor (defined in TS 23.503 Table 6.6.2.1-3),</w:t>
      </w:r>
    </w:p>
    <w:p w14:paraId="1A97D0D4" w14:textId="77777777" w:rsidR="00153013" w:rsidRDefault="00153013" w:rsidP="00153013">
      <w:pPr>
        <w:pStyle w:val="B1"/>
      </w:pPr>
      <w:r>
        <w:t xml:space="preserve">- </w:t>
      </w:r>
      <w:r>
        <w:tab/>
        <w:t>DNAI or geographical zone identifier in the spatial Validity conditions, if any, are mapped to the list of Cell IDs, RAN node IDs or TAI list in the Location Criteria in the Route Selection Descriptor of the URSP rule (defined in TS 23.503 Table 6.6.2.1-3).</w:t>
      </w:r>
    </w:p>
    <w:p w14:paraId="1C2C44B9" w14:textId="4D3312FC" w:rsidR="00153013" w:rsidRDefault="00153013" w:rsidP="00153013">
      <w:r>
        <w:t>The PCF stores the composed URSP rules of the UE to the UDR as part of UE's Policy Set entry and updates the UE as described in clause 6.1.2.4 in TS 23.503 [4].</w:t>
      </w:r>
    </w:p>
    <w:p w14:paraId="66A3D6AD" w14:textId="6955251A" w:rsidR="00770EF6" w:rsidRDefault="00770EF6" w:rsidP="00153013">
      <w:r>
        <w:t>An example of How the DN priority per Appdomain can influence the URSP rule generation in PCF is the following:</w:t>
      </w:r>
    </w:p>
    <w:p w14:paraId="32554164" w14:textId="0CD8CD2A" w:rsidR="00770EF6" w:rsidRDefault="00770EF6" w:rsidP="00770EF6">
      <w:pPr>
        <w:pStyle w:val="B1"/>
      </w:pPr>
      <w:r>
        <w:t>A corporate wishes for the UE its employees (members of a group for corporate users) that:</w:t>
      </w:r>
    </w:p>
    <w:p w14:paraId="62A2E579" w14:textId="77777777" w:rsidR="00153013" w:rsidRDefault="00770EF6" w:rsidP="00770EF6">
      <w:pPr>
        <w:pStyle w:val="B2"/>
        <w:rPr>
          <w:lang w:val="en-US"/>
        </w:rPr>
      </w:pPr>
      <w:r>
        <w:t>-</w:t>
      </w:r>
      <w:r>
        <w:tab/>
      </w:r>
      <w:r w:rsidR="00153013" w:rsidRPr="004F301D">
        <w:rPr>
          <w:lang w:val="en-US"/>
        </w:rPr>
        <w:t>They use a specific DNN (and slice) “My-corporate-URLLC” when the UE try reach the App corresponding to the FQDN = robot-control.corporate.com.</w:t>
      </w:r>
    </w:p>
    <w:p w14:paraId="09D2D674" w14:textId="5A49E4FF" w:rsidR="00770EF6" w:rsidRDefault="00153013" w:rsidP="00770EF6">
      <w:pPr>
        <w:pStyle w:val="B2"/>
      </w:pPr>
      <w:r>
        <w:rPr>
          <w:lang w:val="en-US"/>
        </w:rPr>
        <w:t>-</w:t>
      </w:r>
      <w:r>
        <w:rPr>
          <w:lang w:val="en-US"/>
        </w:rPr>
        <w:tab/>
      </w:r>
      <w:r w:rsidRPr="004F301D">
        <w:rPr>
          <w:lang w:val="en-US"/>
        </w:rPr>
        <w:t>They use a specific DNN (and slice) “My-corporate” when the UE try reach any other App corresponding to a FQDN *.corporate.com.</w:t>
      </w:r>
    </w:p>
    <w:p w14:paraId="4BB38D44" w14:textId="1E472F4A" w:rsidR="00770EF6" w:rsidRDefault="00770EF6" w:rsidP="00770EF6">
      <w:pPr>
        <w:pStyle w:val="B2"/>
      </w:pPr>
      <w:r>
        <w:t>-</w:t>
      </w:r>
      <w:r>
        <w:tab/>
      </w:r>
      <w:r w:rsidR="00153013" w:rsidRPr="004F301D">
        <w:rPr>
          <w:lang w:val="en-US"/>
        </w:rPr>
        <w:t>They preferably use another DNN for other Internet applications: they can use the specific DNN “My-corporate” but with lower priority</w:t>
      </w:r>
      <w:r>
        <w:t>.</w:t>
      </w:r>
    </w:p>
    <w:p w14:paraId="37637075" w14:textId="5FADDFF4" w:rsidR="00770EF6" w:rsidRDefault="00770EF6" w:rsidP="00770EF6">
      <w:pPr>
        <w:pStyle w:val="B2"/>
      </w:pPr>
      <w:r>
        <w:t>-</w:t>
      </w:r>
      <w:r>
        <w:tab/>
      </w:r>
      <w:r w:rsidR="00153013" w:rsidRPr="004F301D">
        <w:rPr>
          <w:lang w:val="en-US"/>
        </w:rPr>
        <w:t>With the exception that when traffic offload to DNAI xx takes place, the members of a group for corporate users should now use specific DNN “My-corporate” for all applications (this is because in this case a direct and cheaper connectivity to the Internet via the corporate Intranet is used</w:t>
      </w:r>
      <w:r w:rsidR="00153013" w:rsidRPr="004F301D">
        <w:t>).</w:t>
      </w:r>
    </w:p>
    <w:p w14:paraId="35A504A6" w14:textId="2C75829C" w:rsidR="00153013" w:rsidRPr="004F301D" w:rsidRDefault="00153013" w:rsidP="00153013">
      <w:r w:rsidRPr="004F301D">
        <w:rPr>
          <w:lang w:val="en-US"/>
        </w:rPr>
        <w:t xml:space="preserve">The corporate via a NEF API associates following </w:t>
      </w:r>
      <w:r w:rsidRPr="004F301D">
        <w:t>DN priorities for appDomains rules with the Group of corporate users (assuming The higher the value of the precedence / priority value, the lower the priority is and priorities may have a value in 1,2,3)</w:t>
      </w:r>
      <w:r w:rsidR="0083257F">
        <w:t>.</w:t>
      </w:r>
    </w:p>
    <w:p w14:paraId="16B033EB" w14:textId="2F69A6CD" w:rsidR="00153013" w:rsidRPr="004F301D" w:rsidRDefault="00153013" w:rsidP="00153013">
      <w:pPr>
        <w:pStyle w:val="B1"/>
      </w:pPr>
      <w:r w:rsidRPr="004F301D">
        <w:lastRenderedPageBreak/>
        <w:t>-</w:t>
      </w:r>
      <w:r w:rsidRPr="004F301D">
        <w:tab/>
        <w:t xml:space="preserve">For FQDN filter = </w:t>
      </w:r>
      <w:r w:rsidRPr="004F301D">
        <w:rPr>
          <w:lang w:val="en-US"/>
        </w:rPr>
        <w:t>robot-control.corporate.com</w:t>
      </w:r>
      <w:r w:rsidRPr="004F301D">
        <w:t xml:space="preserve"> and filtering priority = 1</w:t>
      </w:r>
    </w:p>
    <w:p w14:paraId="00C46929" w14:textId="77777777" w:rsidR="00153013" w:rsidRPr="004F301D" w:rsidRDefault="00153013" w:rsidP="00153013">
      <w:pPr>
        <w:pStyle w:val="B2"/>
        <w:rPr>
          <w:lang w:val="en-US"/>
        </w:rPr>
      </w:pPr>
      <w:r w:rsidRPr="004F301D">
        <w:t>-</w:t>
      </w:r>
      <w:r w:rsidRPr="004F301D">
        <w:tab/>
      </w:r>
      <w:r w:rsidRPr="004F301D">
        <w:rPr>
          <w:lang w:val="en-US"/>
        </w:rPr>
        <w:t>DNN (and slice) “My-corporate-URLLC”, with high default DN priority = 1</w:t>
      </w:r>
    </w:p>
    <w:p w14:paraId="0A02F282" w14:textId="77777777" w:rsidR="00153013" w:rsidRPr="004F301D" w:rsidRDefault="00153013" w:rsidP="00153013">
      <w:pPr>
        <w:pStyle w:val="B1"/>
      </w:pPr>
      <w:r w:rsidRPr="004F301D">
        <w:t>-</w:t>
      </w:r>
      <w:r w:rsidRPr="004F301D">
        <w:tab/>
        <w:t xml:space="preserve">For FQDN filter = domain </w:t>
      </w:r>
      <w:r w:rsidRPr="004F301D">
        <w:rPr>
          <w:lang w:val="en-US"/>
        </w:rPr>
        <w:t xml:space="preserve">*.corporate.com </w:t>
      </w:r>
      <w:r w:rsidRPr="004F301D">
        <w:t>and filtering priority = 2</w:t>
      </w:r>
    </w:p>
    <w:p w14:paraId="2E1E29F0" w14:textId="27BE173C" w:rsidR="00153013" w:rsidRPr="004F301D" w:rsidRDefault="00153013" w:rsidP="00153013">
      <w:pPr>
        <w:pStyle w:val="B2"/>
        <w:rPr>
          <w:lang w:val="en-US"/>
        </w:rPr>
      </w:pPr>
      <w:r w:rsidRPr="004F301D">
        <w:t>-</w:t>
      </w:r>
      <w:r w:rsidRPr="004F301D">
        <w:tab/>
      </w:r>
      <w:r w:rsidRPr="004F301D">
        <w:rPr>
          <w:lang w:val="en-US"/>
        </w:rPr>
        <w:t>DNN (and slice)  “My-corporate” with high default DN priority = 1</w:t>
      </w:r>
    </w:p>
    <w:p w14:paraId="563BB0D1" w14:textId="77777777" w:rsidR="00153013" w:rsidRPr="004F301D" w:rsidRDefault="00153013" w:rsidP="00153013">
      <w:pPr>
        <w:pStyle w:val="B1"/>
      </w:pPr>
      <w:r w:rsidRPr="004F301D">
        <w:t>-</w:t>
      </w:r>
      <w:r w:rsidRPr="004F301D">
        <w:tab/>
        <w:t xml:space="preserve">For FQDN filter = domain </w:t>
      </w:r>
      <w:r w:rsidRPr="004F301D">
        <w:rPr>
          <w:lang w:val="en-US"/>
        </w:rPr>
        <w:t xml:space="preserve">*.*.com </w:t>
      </w:r>
      <w:r w:rsidRPr="004F301D">
        <w:t>and filtering priority = 3 (</w:t>
      </w:r>
      <w:r w:rsidRPr="004F301D">
        <w:rPr>
          <w:lang w:val="en-US"/>
        </w:rPr>
        <w:t>other domains (filter with lower rule priority)):</w:t>
      </w:r>
    </w:p>
    <w:p w14:paraId="4AFB3534" w14:textId="67833604" w:rsidR="00153013" w:rsidRPr="004F301D" w:rsidRDefault="00153013" w:rsidP="00153013">
      <w:pPr>
        <w:pStyle w:val="B2"/>
        <w:rPr>
          <w:lang w:val="en-US"/>
        </w:rPr>
      </w:pPr>
      <w:r w:rsidRPr="004F301D">
        <w:rPr>
          <w:lang w:val="en-US"/>
        </w:rPr>
        <w:t>-</w:t>
      </w:r>
      <w:r w:rsidRPr="004F301D">
        <w:rPr>
          <w:lang w:val="en-US"/>
        </w:rPr>
        <w:tab/>
        <w:t>DNN (and slice)</w:t>
      </w:r>
      <w:r>
        <w:rPr>
          <w:lang w:val="en-US"/>
        </w:rPr>
        <w:t xml:space="preserve"> </w:t>
      </w:r>
      <w:r w:rsidRPr="004F301D">
        <w:rPr>
          <w:lang w:val="en-US"/>
        </w:rPr>
        <w:t xml:space="preserve">“My-corporate” with low default DN priority =3 , (this means that any operator defined DNN (and slice) for the default </w:t>
      </w:r>
      <w:r w:rsidRPr="004F301D">
        <w:t xml:space="preserve">FQDN filter = domain </w:t>
      </w:r>
      <w:r w:rsidRPr="004F301D">
        <w:rPr>
          <w:lang w:val="en-US"/>
        </w:rPr>
        <w:t>*.*.com supersedes DNN (and slice)</w:t>
      </w:r>
      <w:r>
        <w:rPr>
          <w:lang w:val="en-US"/>
        </w:rPr>
        <w:t xml:space="preserve"> </w:t>
      </w:r>
      <w:r w:rsidRPr="004F301D">
        <w:rPr>
          <w:lang w:val="en-US"/>
        </w:rPr>
        <w:t>“My-corporate”</w:t>
      </w:r>
    </w:p>
    <w:p w14:paraId="6FA046EB" w14:textId="2FBC2E11" w:rsidR="00770EF6" w:rsidRDefault="00153013" w:rsidP="00153013">
      <w:pPr>
        <w:pStyle w:val="B2"/>
      </w:pPr>
      <w:r w:rsidRPr="004F301D">
        <w:rPr>
          <w:lang w:val="en-US"/>
        </w:rPr>
        <w:t>-</w:t>
      </w:r>
      <w:r w:rsidRPr="004F301D">
        <w:rPr>
          <w:lang w:val="en-US"/>
        </w:rPr>
        <w:tab/>
        <w:t>DNN (and slice)</w:t>
      </w:r>
      <w:r>
        <w:rPr>
          <w:lang w:val="en-US"/>
        </w:rPr>
        <w:t xml:space="preserve"> </w:t>
      </w:r>
      <w:r w:rsidRPr="004F301D">
        <w:rPr>
          <w:lang w:val="en-US"/>
        </w:rPr>
        <w:t>“My-corporate”</w:t>
      </w:r>
      <w:r>
        <w:rPr>
          <w:lang w:val="en-US"/>
        </w:rPr>
        <w:t xml:space="preserve"> </w:t>
      </w:r>
      <w:r w:rsidRPr="004F301D">
        <w:rPr>
          <w:lang w:val="en-US"/>
        </w:rPr>
        <w:t>with high DN priority =1 for DNAI xx</w:t>
      </w:r>
    </w:p>
    <w:p w14:paraId="096327C1" w14:textId="77777777" w:rsidR="00BD496C" w:rsidRPr="00596C07" w:rsidRDefault="00BD496C" w:rsidP="00BD496C">
      <w:pPr>
        <w:pStyle w:val="Heading4"/>
      </w:pPr>
      <w:bookmarkStart w:id="1669" w:name="_Toc50630649"/>
      <w:bookmarkStart w:id="1670" w:name="_Toc54943998"/>
      <w:r w:rsidRPr="00596C07">
        <w:t>6.13.1.3</w:t>
      </w:r>
      <w:r w:rsidRPr="00596C07">
        <w:tab/>
        <w:t>DNS Alternative</w:t>
      </w:r>
      <w:bookmarkEnd w:id="1669"/>
      <w:bookmarkEnd w:id="1670"/>
    </w:p>
    <w:p w14:paraId="3EB053B6" w14:textId="77777777" w:rsidR="00BD496C" w:rsidRPr="00596C07" w:rsidRDefault="00BD496C" w:rsidP="00BD496C">
      <w:pPr>
        <w:rPr>
          <w:lang w:eastAsia="ko-KR"/>
        </w:rPr>
      </w:pPr>
      <w:r w:rsidRPr="00596C07">
        <w:t>A UE that has multiple PDU Sessions will receive multiple DNS server address and needs to know which of these DNS servers it needs to use to translate a target FQDN.</w:t>
      </w:r>
    </w:p>
    <w:p w14:paraId="0D883188" w14:textId="22CFA113" w:rsidR="00BD496C" w:rsidRPr="00596C07" w:rsidRDefault="00BD496C" w:rsidP="00BD496C">
      <w:pPr>
        <w:pStyle w:val="NO"/>
      </w:pPr>
      <w:r w:rsidRPr="00596C07">
        <w:t>NOTE 1:</w:t>
      </w:r>
      <w:r w:rsidRPr="00596C07">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t>clause </w:t>
      </w:r>
      <w:r w:rsidRPr="00596C07">
        <w:t xml:space="preserve">3). And 3GPP has not defined whether and how to use RFC 6731 [26] (for example considering Session Breakout and Multiple PDU sessions defined in </w:t>
      </w:r>
      <w:r w:rsidR="004174B9">
        <w:t>clause </w:t>
      </w:r>
      <w:r w:rsidRPr="00596C07">
        <w:t>4.2 of this TR).</w:t>
      </w:r>
    </w:p>
    <w:p w14:paraId="379F01DC" w14:textId="140B3BCD" w:rsidR="00153013" w:rsidRPr="004F301D" w:rsidRDefault="00BD496C" w:rsidP="00153013">
      <w:pPr>
        <w:pStyle w:val="NO"/>
      </w:pPr>
      <w:r w:rsidRPr="00596C07">
        <w:t>NOTE 2:</w:t>
      </w:r>
      <w:r w:rsidRPr="00596C07">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w:t>
      </w:r>
      <w:r w:rsidR="00153013" w:rsidRPr="004F301D">
        <w:t>does not define how to guide the UE to select the right DNS server (considering e.g. relative priorities). Clause 7.1.4 further clarifies the procedure and includes recommendations that have been agreed for normative phase (as per clause 9.1)</w:t>
      </w:r>
    </w:p>
    <w:p w14:paraId="1957D783" w14:textId="7BFC629F" w:rsidR="00BD496C" w:rsidRPr="00596C07" w:rsidRDefault="00BD496C" w:rsidP="00153013">
      <w:r w:rsidRPr="00596C07">
        <w:t>At PDU Session establishment, the PCF transforms this DN priorities for appDomains information into PDU Session related Policy used by SMF to send DNS configuration information to the UE</w:t>
      </w:r>
      <w:r w:rsidR="00153013" w:rsidRPr="004F301D">
        <w:t xml:space="preserve">. </w:t>
      </w:r>
      <w:r w:rsidR="00153013" w:rsidRPr="004F301D">
        <w:rPr>
          <w:lang w:val="en-US"/>
        </w:rPr>
        <w:t>This transformation is described in 6.13.2.3.</w:t>
      </w:r>
    </w:p>
    <w:p w14:paraId="59F36C65" w14:textId="42CF15FC" w:rsidR="00BD496C" w:rsidRPr="00E71C5B" w:rsidRDefault="00BD496C" w:rsidP="00E71C5B">
      <w:r w:rsidRPr="00E71C5B">
        <w:t>UE applies the received DNS configuration (including DNS priorities) in a UE host-wide way: they are used by a UE that does not apply URSP to determine which DNS to use.</w:t>
      </w:r>
    </w:p>
    <w:p w14:paraId="6A92342F" w14:textId="77777777" w:rsidR="00BD496C" w:rsidRPr="00E71C5B" w:rsidRDefault="00BD496C" w:rsidP="00E71C5B">
      <w:r w:rsidRPr="00E71C5B">
        <w:t>The DNS configuration received from the SMF does not provide the trigger to establish PDU Sessions but it provides the DNS priorities after/during the PDU session establishment.</w:t>
      </w:r>
    </w:p>
    <w:p w14:paraId="05E8D295" w14:textId="1D8B4475" w:rsidR="00BD496C" w:rsidRPr="00596C07" w:rsidRDefault="00BD496C" w:rsidP="00BD496C">
      <w:r w:rsidRPr="00596C07">
        <w:t>The UE uses the DNS information received from the SMF (NAS, DHCP, etc…) to configure its IP stack.</w:t>
      </w:r>
    </w:p>
    <w:p w14:paraId="4FE359FF" w14:textId="61400A41" w:rsidR="00BD496C" w:rsidRPr="00596C07" w:rsidRDefault="00BD496C" w:rsidP="00BD496C">
      <w:pPr>
        <w:pStyle w:val="NO"/>
      </w:pPr>
      <w:r w:rsidRPr="00596C07">
        <w:t>NOTE</w:t>
      </w:r>
      <w:r w:rsidR="00B85C39">
        <w:t xml:space="preserve"> 3</w:t>
      </w:r>
      <w:r w:rsidRPr="00596C07">
        <w:t>: whether the EAS information associated with the old DNS configuration needs be cleaned is to be solved as part of KI 2</w:t>
      </w:r>
      <w:r w:rsidR="0083257F">
        <w:t>.</w:t>
      </w:r>
    </w:p>
    <w:p w14:paraId="60006A7F" w14:textId="77777777" w:rsidR="00BD496C" w:rsidRPr="00596C07" w:rsidRDefault="00BD496C" w:rsidP="00BD496C">
      <w:bookmarkStart w:id="1671" w:name="_Hlk49526912"/>
      <w:r w:rsidRPr="00596C07">
        <w:t>The DNS Alternative is specifically meant for a UE that has access to one DNN (one single PDU Session) but is multi-homed (per IPV6 multihoming) or because an UL CL has been inserted to the PDU Session.</w:t>
      </w:r>
    </w:p>
    <w:p w14:paraId="0B026255" w14:textId="77777777" w:rsidR="00520DE9" w:rsidRPr="00520DE9" w:rsidRDefault="00520DE9" w:rsidP="00520DE9">
      <w:pPr>
        <w:pStyle w:val="Heading3"/>
      </w:pPr>
      <w:bookmarkStart w:id="1672" w:name="_Toc50466854"/>
      <w:bookmarkStart w:id="1673" w:name="_Toc50468198"/>
      <w:bookmarkStart w:id="1674" w:name="_Toc50468468"/>
      <w:bookmarkStart w:id="1675" w:name="_Toc50468739"/>
      <w:bookmarkStart w:id="1676" w:name="_Toc50630650"/>
      <w:bookmarkStart w:id="1677" w:name="_Toc54943999"/>
      <w:bookmarkEnd w:id="1671"/>
      <w:r w:rsidRPr="00520DE9">
        <w:lastRenderedPageBreak/>
        <w:t>6.13.2</w:t>
      </w:r>
      <w:r w:rsidRPr="00520DE9">
        <w:tab/>
        <w:t>Procedures</w:t>
      </w:r>
      <w:bookmarkEnd w:id="1660"/>
      <w:bookmarkEnd w:id="1661"/>
      <w:bookmarkEnd w:id="1662"/>
      <w:bookmarkEnd w:id="1663"/>
      <w:bookmarkEnd w:id="1664"/>
      <w:bookmarkEnd w:id="1665"/>
      <w:bookmarkEnd w:id="1672"/>
      <w:bookmarkEnd w:id="1673"/>
      <w:bookmarkEnd w:id="1674"/>
      <w:bookmarkEnd w:id="1675"/>
      <w:bookmarkEnd w:id="1676"/>
      <w:bookmarkEnd w:id="1677"/>
    </w:p>
    <w:p w14:paraId="73D9A9A0" w14:textId="77777777" w:rsidR="00153013" w:rsidRPr="004F301D" w:rsidRDefault="00153013" w:rsidP="00153013">
      <w:pPr>
        <w:pStyle w:val="Heading4"/>
      </w:pPr>
      <w:bookmarkStart w:id="1678" w:name="_Toc43317320"/>
      <w:bookmarkStart w:id="1679" w:name="_Toc43374792"/>
      <w:bookmarkStart w:id="1680" w:name="_Toc43375253"/>
      <w:bookmarkStart w:id="1681" w:name="_Toc43801777"/>
      <w:bookmarkStart w:id="1682" w:name="_Toc43806043"/>
      <w:bookmarkStart w:id="1683" w:name="_Toc43806350"/>
      <w:bookmarkStart w:id="1684" w:name="_Toc50630651"/>
      <w:bookmarkStart w:id="1685" w:name="_Toc54944000"/>
      <w:r w:rsidRPr="004F301D">
        <w:t>6.13.2.1</w:t>
      </w:r>
      <w:r w:rsidRPr="004F301D">
        <w:tab/>
        <w:t>Configuring DN priorities for appDomain information on PCF</w:t>
      </w:r>
      <w:bookmarkEnd w:id="1678"/>
      <w:bookmarkEnd w:id="1679"/>
      <w:bookmarkEnd w:id="1680"/>
      <w:bookmarkEnd w:id="1681"/>
      <w:bookmarkEnd w:id="1682"/>
      <w:bookmarkEnd w:id="1683"/>
      <w:bookmarkEnd w:id="1684"/>
      <w:bookmarkEnd w:id="1685"/>
    </w:p>
    <w:bookmarkStart w:id="1686" w:name="_MON_1659525731"/>
    <w:bookmarkEnd w:id="1686"/>
    <w:p w14:paraId="3DFD8492" w14:textId="33333C2A" w:rsidR="00252BF9" w:rsidRDefault="00BD496C" w:rsidP="00010A55">
      <w:pPr>
        <w:pStyle w:val="TH"/>
      </w:pPr>
      <w:r w:rsidRPr="00596C07">
        <w:object w:dxaOrig="7607" w:dyaOrig="4418" w14:anchorId="1085B14E">
          <v:shape id="_x0000_i1060" type="#_x0000_t75" style="width:379.7pt;height:219.75pt" o:ole="">
            <v:imagedata r:id="rId81" o:title=""/>
          </v:shape>
          <o:OLEObject Type="Embed" ProgID="Word.Picture.8" ShapeID="_x0000_i1060" DrawAspect="Content" ObjectID="_1665557956" r:id="rId82"/>
        </w:object>
      </w:r>
    </w:p>
    <w:p w14:paraId="41D39B19" w14:textId="4F97E089" w:rsidR="00BD496C" w:rsidRPr="00596C07" w:rsidRDefault="00BD496C" w:rsidP="00BD496C">
      <w:pPr>
        <w:pStyle w:val="TF"/>
      </w:pPr>
      <w:bookmarkStart w:id="1687" w:name="_Toc43317323"/>
      <w:bookmarkStart w:id="1688" w:name="_Toc43374795"/>
      <w:bookmarkStart w:id="1689" w:name="_Toc43375256"/>
      <w:bookmarkStart w:id="1690" w:name="_Toc43801780"/>
      <w:bookmarkStart w:id="1691" w:name="_Toc43806046"/>
      <w:bookmarkStart w:id="1692" w:name="_Toc43806353"/>
      <w:r w:rsidRPr="00596C07">
        <w:t>Figure 6.13.2.1-1: Configuring DN priorities for appDomains information on PCF</w:t>
      </w:r>
    </w:p>
    <w:p w14:paraId="5B60A456" w14:textId="7FE0F813" w:rsidR="00355D16" w:rsidRDefault="00355D16" w:rsidP="00355D16">
      <w:pPr>
        <w:pStyle w:val="B1"/>
      </w:pPr>
      <w:r>
        <w:t>1.</w:t>
      </w:r>
      <w:r>
        <w:tab/>
        <w:t xml:space="preserve">An Application Function (AF) invokes NEF API (e.g. Nnef_ServiceParameter API) to communicate DN priorities for appDomains (as defined in </w:t>
      </w:r>
      <w:r w:rsidR="004174B9">
        <w:t>clause </w:t>
      </w:r>
      <w:r>
        <w:t>6.13.1) to Network Exposure Function (NEF). This information may be associated ("target") with an individual UE or with a group of UE (for example all UE(s) of a corporate) or with any UE.</w:t>
      </w:r>
    </w:p>
    <w:p w14:paraId="516947AC" w14:textId="004D4DB9" w:rsidR="00355D16" w:rsidRDefault="00355D16" w:rsidP="00355D16">
      <w:pPr>
        <w:pStyle w:val="B1"/>
      </w:pPr>
      <w:r>
        <w:t>2.</w:t>
      </w:r>
      <w:r>
        <w:tab/>
        <w:t>The NEF may translate the AF identity into a target (DNN, S-NSSAI). The NEF stores the information (after possible translation by NEF) including in the UDR (corresponding data set and subset are indicated in step </w:t>
      </w:r>
      <w:r w:rsidR="00153013">
        <w:t xml:space="preserve"> </w:t>
      </w:r>
      <w:r>
        <w:t>5).</w:t>
      </w:r>
    </w:p>
    <w:p w14:paraId="51B303CC" w14:textId="77777777" w:rsidR="00355D16" w:rsidRDefault="00355D16" w:rsidP="00355D16">
      <w:pPr>
        <w:pStyle w:val="B1"/>
      </w:pPr>
      <w:r>
        <w:t>3.</w:t>
      </w:r>
      <w:r>
        <w:tab/>
        <w:t>The UDR responds to NEF.</w:t>
      </w:r>
    </w:p>
    <w:p w14:paraId="7A40F78E" w14:textId="77777777" w:rsidR="00355D16" w:rsidRDefault="00355D16" w:rsidP="00355D16">
      <w:pPr>
        <w:pStyle w:val="B1"/>
      </w:pPr>
      <w:r>
        <w:t>4.</w:t>
      </w:r>
      <w:r>
        <w:tab/>
        <w:t>The NEF responds to the AF.</w:t>
      </w:r>
    </w:p>
    <w:p w14:paraId="01777580" w14:textId="70D655C6" w:rsidR="00153013" w:rsidRPr="004F301D" w:rsidRDefault="00153013" w:rsidP="00153013">
      <w:pPr>
        <w:pStyle w:val="B1"/>
      </w:pPr>
      <w:bookmarkStart w:id="1693" w:name="_Toc50630652"/>
      <w:r w:rsidRPr="004F301D">
        <w:t>5.</w:t>
      </w:r>
      <w:r w:rsidRPr="004F301D">
        <w:tab/>
        <w:t>The PCF may acquire (GET or SUBSCRIBE to notifications on change of) Application Data from UDR including the DN priorities for appDomains information.</w:t>
      </w:r>
    </w:p>
    <w:p w14:paraId="5EE355DD" w14:textId="0254E3E3" w:rsidR="00153013" w:rsidRPr="004F301D" w:rsidRDefault="00153013" w:rsidP="00153013">
      <w:pPr>
        <w:pStyle w:val="B1"/>
        <w:ind w:firstLine="0"/>
      </w:pPr>
      <w:r w:rsidRPr="004F301D">
        <w:t>The PCF(s) that have subscribed to notification on modifications of AF requests (Data Set = Application Data; Data Subset = DN priorities for appDomains,) receive(s) a Nudr_DM_Notify notification of data change from the UDR. Internal Group Identifier or SUPI may be used as Data Key to cover the case where the AF requests "targets" an individual UE or a group of UE.</w:t>
      </w:r>
    </w:p>
    <w:p w14:paraId="5261D920" w14:textId="77777777" w:rsidR="00153013" w:rsidRPr="004F301D" w:rsidRDefault="00153013" w:rsidP="00153013">
      <w:pPr>
        <w:pStyle w:val="B1"/>
      </w:pPr>
      <w:r w:rsidRPr="004F301D">
        <w:t>6.</w:t>
      </w:r>
      <w:r w:rsidRPr="004F301D">
        <w:tab/>
        <w:t>the PCF applies this information to determine policies to build URSP or policies related with DNS priority selection in the UE.</w:t>
      </w:r>
    </w:p>
    <w:p w14:paraId="0ED37DC4" w14:textId="5A631BDB" w:rsidR="00153013" w:rsidRPr="004F301D" w:rsidRDefault="00153013" w:rsidP="00153013">
      <w:pPr>
        <w:pStyle w:val="B1"/>
        <w:ind w:firstLine="0"/>
      </w:pPr>
      <w:bookmarkStart w:id="1694" w:name="_Hlk49508223"/>
      <w:r w:rsidRPr="004F301D">
        <w:t>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 6.13.2.2 or as information sent to the SMF for a PDU Session see § 6.13.2.3). For this purpose, the PCF considers local policies to resolve the potential conflicts, policies that take into account the identity of the AF that has provided a DN priorities for appDomains policy.</w:t>
      </w:r>
    </w:p>
    <w:p w14:paraId="108B7618" w14:textId="44B7E7C6" w:rsidR="00BD496C" w:rsidRPr="00596C07" w:rsidRDefault="00BD496C" w:rsidP="00BD496C">
      <w:pPr>
        <w:pStyle w:val="Heading4"/>
      </w:pPr>
      <w:bookmarkStart w:id="1695" w:name="_Toc54944001"/>
      <w:bookmarkEnd w:id="1694"/>
      <w:r w:rsidRPr="00596C07">
        <w:t>6.13.2.2</w:t>
      </w:r>
      <w:r w:rsidRPr="00596C07">
        <w:tab/>
        <w:t>Usage of DN priorities for appDomains information to configure URSP</w:t>
      </w:r>
      <w:bookmarkEnd w:id="1693"/>
      <w:bookmarkEnd w:id="1695"/>
    </w:p>
    <w:p w14:paraId="69E88EC3" w14:textId="4C929420" w:rsidR="00BD496C" w:rsidRPr="00596C07" w:rsidRDefault="00BD496C" w:rsidP="00BD496C">
      <w:pPr>
        <w:pStyle w:val="B1"/>
      </w:pPr>
      <w:r w:rsidRPr="00596C07">
        <w:t>1</w:t>
      </w:r>
      <w:r w:rsidR="00E71C5B">
        <w:t>.</w:t>
      </w:r>
      <w:r w:rsidRPr="00596C07">
        <w:tab/>
        <w:t>The UE Registers</w:t>
      </w:r>
      <w:r w:rsidR="0083257F">
        <w:t>.</w:t>
      </w:r>
    </w:p>
    <w:p w14:paraId="0D619489" w14:textId="77777777" w:rsidR="00153013" w:rsidRPr="004F301D" w:rsidRDefault="00153013" w:rsidP="00153013">
      <w:pPr>
        <w:pStyle w:val="B1"/>
      </w:pPr>
      <w:bookmarkStart w:id="1696" w:name="_Toc43317321"/>
      <w:bookmarkStart w:id="1697" w:name="_Toc43374793"/>
      <w:bookmarkStart w:id="1698" w:name="_Toc43375254"/>
      <w:bookmarkStart w:id="1699" w:name="_Toc43801778"/>
      <w:bookmarkStart w:id="1700" w:name="_Toc43806044"/>
      <w:bookmarkStart w:id="1701" w:name="_Toc43806351"/>
      <w:bookmarkStart w:id="1702" w:name="_Toc50630653"/>
      <w:r w:rsidRPr="004F301D">
        <w:lastRenderedPageBreak/>
        <w:t>2.</w:t>
      </w:r>
      <w:r w:rsidRPr="004F301D">
        <w:tab/>
        <w:t>The AMF selects a PCF and establishes an AM Policy Association with the PCF by invoking Npcf_AMPolicyControl_Create operation (providing the IMSI Group of the UE.</w:t>
      </w:r>
    </w:p>
    <w:p w14:paraId="738C14AC" w14:textId="27308E41" w:rsidR="00153013" w:rsidRPr="004F301D" w:rsidRDefault="00153013" w:rsidP="00153013">
      <w:pPr>
        <w:pStyle w:val="B1"/>
      </w:pPr>
      <w:r w:rsidRPr="004F301D">
        <w:tab/>
        <w:t>All steps above are as for TS 23.502 [3] clause 4.2.2.2.2 (with no intended changes)</w:t>
      </w:r>
      <w:r w:rsidR="0083257F">
        <w:t>.</w:t>
      </w:r>
    </w:p>
    <w:p w14:paraId="60020092" w14:textId="77777777" w:rsidR="00153013" w:rsidRPr="004F301D" w:rsidRDefault="00153013" w:rsidP="00153013">
      <w:pPr>
        <w:pStyle w:val="B1"/>
      </w:pPr>
      <w:r w:rsidRPr="004F301D">
        <w:t>3.</w:t>
      </w:r>
      <w:r w:rsidRPr="004F301D">
        <w:tab/>
        <w:t>If the PCF does not have relevant policy data (e;g;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47DCC511" w14:textId="77777777" w:rsidR="00153013" w:rsidRPr="004F301D" w:rsidRDefault="00153013" w:rsidP="00153013">
      <w:pPr>
        <w:pStyle w:val="B1"/>
      </w:pPr>
      <w:r w:rsidRPr="004F301D">
        <w:t>4.</w:t>
      </w:r>
      <w:r w:rsidRPr="004F301D">
        <w:tab/>
        <w:t>The UDR responds to the PCF with Nudr_DataRepository_Query response including DN priorities for appDomains that includes the list specific domains (and networks).</w:t>
      </w:r>
    </w:p>
    <w:p w14:paraId="7B8109D2" w14:textId="5C3F91FC" w:rsidR="00153013" w:rsidRPr="004F301D" w:rsidRDefault="00153013" w:rsidP="00153013">
      <w:r w:rsidRPr="004F301D">
        <w:t xml:space="preserve">The DN priorities for appDomains information configured on PCF by mechanisms described in the § 6.13.2.2 and recalled above may be used to generate USRP sent to the UE; URSPs sent to UE are Rel-16 URSPs. </w:t>
      </w:r>
    </w:p>
    <w:p w14:paraId="595DED62" w14:textId="00A55C06" w:rsidR="00BD496C" w:rsidRPr="00596C07" w:rsidRDefault="00BD496C" w:rsidP="00BD496C">
      <w:pPr>
        <w:pStyle w:val="Heading4"/>
      </w:pPr>
      <w:bookmarkStart w:id="1703" w:name="_Toc54944002"/>
      <w:r w:rsidRPr="00596C07">
        <w:t>6.13.2.3</w:t>
      </w:r>
      <w:r w:rsidRPr="00596C07">
        <w:tab/>
        <w:t>SMF influence on UE preferences between multiple Recursive DNS Servers</w:t>
      </w:r>
      <w:bookmarkEnd w:id="1696"/>
      <w:bookmarkEnd w:id="1697"/>
      <w:bookmarkEnd w:id="1698"/>
      <w:bookmarkEnd w:id="1699"/>
      <w:bookmarkEnd w:id="1700"/>
      <w:bookmarkEnd w:id="1701"/>
      <w:bookmarkEnd w:id="1702"/>
      <w:bookmarkEnd w:id="1703"/>
    </w:p>
    <w:p w14:paraId="0368B8C6" w14:textId="089F23B4" w:rsidR="00BD496C" w:rsidRPr="00596C07" w:rsidRDefault="00BD496C" w:rsidP="00BD496C">
      <w:r w:rsidRPr="00596C07">
        <w:t xml:space="preserve">This </w:t>
      </w:r>
      <w:r w:rsidR="004174B9">
        <w:t>clause </w:t>
      </w:r>
      <w:r w:rsidRPr="00596C07">
        <w:t>applies to the DNS Alternative.</w:t>
      </w:r>
    </w:p>
    <w:p w14:paraId="6385342F" w14:textId="16EFE324" w:rsidR="00BD496C" w:rsidRPr="00596C07" w:rsidRDefault="00BD496C" w:rsidP="00BD496C">
      <w:pPr>
        <w:rPr>
          <w:rFonts w:cs="Arial"/>
        </w:rPr>
      </w:pPr>
      <w:r w:rsidRPr="00596C07">
        <w:t xml:space="preserve">Figure 6.13.2.3-1 illustrates the SMF influence on UE preferences between multiple Recursive DNS Servers and the delivery of DNS Configuration information to UE as part of PDU Session Establishment procedure (defined in </w:t>
      </w:r>
      <w:r w:rsidR="004174B9" w:rsidRPr="00596C07">
        <w:rPr>
          <w:lang w:eastAsia="ko-KR"/>
        </w:rPr>
        <w:t>TS</w:t>
      </w:r>
      <w:r w:rsidR="004174B9">
        <w:rPr>
          <w:lang w:eastAsia="ko-KR"/>
        </w:rPr>
        <w:t> </w:t>
      </w:r>
      <w:r w:rsidR="004174B9" w:rsidRPr="00596C07">
        <w:rPr>
          <w:lang w:eastAsia="ko-KR"/>
        </w:rPr>
        <w:t>23.502</w:t>
      </w:r>
      <w:r w:rsidR="004174B9">
        <w:rPr>
          <w:lang w:eastAsia="ko-KR"/>
        </w:rPr>
        <w:t> </w:t>
      </w:r>
      <w:r w:rsidR="004174B9" w:rsidRPr="00596C07">
        <w:rPr>
          <w:lang w:eastAsia="ko-KR"/>
        </w:rPr>
        <w:t>[</w:t>
      </w:r>
      <w:r w:rsidRPr="00596C07">
        <w:rPr>
          <w:lang w:eastAsia="ko-KR"/>
        </w:rPr>
        <w:t>3]</w:t>
      </w:r>
      <w:r w:rsidRPr="00596C07">
        <w:t xml:space="preserve"> </w:t>
      </w:r>
      <w:r w:rsidR="004174B9">
        <w:t>clause </w:t>
      </w:r>
      <w:r w:rsidRPr="00596C07">
        <w:t>4.3.2).</w:t>
      </w:r>
    </w:p>
    <w:bookmarkStart w:id="1704" w:name="_MON_1654406638"/>
    <w:bookmarkEnd w:id="1704"/>
    <w:p w14:paraId="082FC805" w14:textId="77777777" w:rsidR="00BD496C" w:rsidRPr="00596C07" w:rsidRDefault="00BD496C" w:rsidP="00BD496C">
      <w:pPr>
        <w:pStyle w:val="TH"/>
        <w:rPr>
          <w:rFonts w:cs="Arial"/>
        </w:rPr>
      </w:pPr>
      <w:r w:rsidRPr="00596C07">
        <w:rPr>
          <w:rFonts w:cs="Arial"/>
        </w:rPr>
        <w:object w:dxaOrig="7941" w:dyaOrig="6934" w14:anchorId="50EB445E">
          <v:shape id="_x0000_i1061" type="#_x0000_t75" style="width:397.55pt;height:346.25pt" o:ole="">
            <v:imagedata r:id="rId83" o:title=""/>
          </v:shape>
          <o:OLEObject Type="Embed" ProgID="Word.Picture.8" ShapeID="_x0000_i1061" DrawAspect="Content" ObjectID="_1665557957" r:id="rId84"/>
        </w:object>
      </w:r>
    </w:p>
    <w:p w14:paraId="2C190C3C" w14:textId="3FEFE131" w:rsidR="00BD496C" w:rsidRPr="00596C07" w:rsidRDefault="00BD496C" w:rsidP="00BD496C">
      <w:pPr>
        <w:pStyle w:val="TF"/>
      </w:pPr>
      <w:r w:rsidRPr="00596C07">
        <w:t>Figure 6.13.2.3-1:</w:t>
      </w:r>
      <w:r w:rsidR="00355D16">
        <w:t xml:space="preserve"> </w:t>
      </w:r>
      <w:r w:rsidRPr="00596C07">
        <w:t>SMF influence on preferences and domains and networks for multiple Recursive DNS Servers.</w:t>
      </w:r>
    </w:p>
    <w:p w14:paraId="57F717E9" w14:textId="77777777" w:rsidR="00BD496C" w:rsidRPr="00596C07" w:rsidRDefault="00BD496C" w:rsidP="00BD496C">
      <w:pPr>
        <w:pStyle w:val="B1"/>
      </w:pPr>
      <w:r w:rsidRPr="00596C07">
        <w:t>1.</w:t>
      </w:r>
      <w:r w:rsidRPr="00596C07">
        <w:tab/>
        <w:t>The UE initiates a UE Requested PDU Session Establishment procedure to a (DNN, S-NSSAI).</w:t>
      </w:r>
    </w:p>
    <w:p w14:paraId="3D5D35BD" w14:textId="77777777" w:rsidR="00BD496C" w:rsidRPr="00596C07" w:rsidRDefault="00BD496C" w:rsidP="00BD496C">
      <w:pPr>
        <w:pStyle w:val="B1"/>
      </w:pPr>
      <w:r w:rsidRPr="00596C07">
        <w:t>2.</w:t>
      </w:r>
      <w:r w:rsidRPr="00596C07">
        <w:tab/>
        <w:t>The AMF selects an SMF and sends Nsmf_PDUSession_CreateSMContext Request to SMF.</w:t>
      </w:r>
    </w:p>
    <w:p w14:paraId="3BE3634F" w14:textId="77777777" w:rsidR="00BD496C" w:rsidRPr="00596C07" w:rsidRDefault="00BD496C" w:rsidP="00BD496C">
      <w:pPr>
        <w:pStyle w:val="B1"/>
      </w:pPr>
      <w:r w:rsidRPr="00596C07">
        <w:t>3.</w:t>
      </w:r>
      <w:r w:rsidRPr="00596C07">
        <w:tab/>
        <w:t>SMF selects a PCF.</w:t>
      </w:r>
    </w:p>
    <w:p w14:paraId="1D65AAC3" w14:textId="77777777" w:rsidR="00BD496C" w:rsidRPr="00596C07" w:rsidRDefault="00BD496C" w:rsidP="00BD496C">
      <w:pPr>
        <w:pStyle w:val="B1"/>
      </w:pPr>
      <w:r w:rsidRPr="00596C07">
        <w:lastRenderedPageBreak/>
        <w:t>4.</w:t>
      </w:r>
      <w:r w:rsidRPr="00596C07">
        <w:tab/>
        <w:t>SMF establishes a SM Policy Association with the PCF by invoking Npcf_SMPolicyControl_Create operation providing the (DNN, S-NSSAI) of the PDU Session.</w:t>
      </w:r>
    </w:p>
    <w:p w14:paraId="6054C53E" w14:textId="07CDDB82" w:rsidR="00BD496C" w:rsidRPr="00596C07" w:rsidRDefault="00BD496C" w:rsidP="00BD496C">
      <w:pPr>
        <w:pStyle w:val="B1"/>
      </w:pPr>
      <w:r w:rsidRPr="00596C07">
        <w:tab/>
        <w:t xml:space="preserve">All steps above are as for </w:t>
      </w:r>
      <w:r w:rsidR="004174B9" w:rsidRPr="00596C07">
        <w:t>TS</w:t>
      </w:r>
      <w:r w:rsidR="004174B9">
        <w:t> </w:t>
      </w:r>
      <w:r w:rsidR="004174B9" w:rsidRPr="00596C07">
        <w:t>23.502</w:t>
      </w:r>
      <w:r w:rsidR="004174B9">
        <w:t> </w:t>
      </w:r>
      <w:r w:rsidR="004174B9" w:rsidRPr="00596C07">
        <w:t>[</w:t>
      </w:r>
      <w:r w:rsidRPr="00596C07">
        <w:t xml:space="preserve">3] </w:t>
      </w:r>
      <w:r w:rsidR="004174B9">
        <w:t>clause </w:t>
      </w:r>
      <w:r w:rsidRPr="00596C07">
        <w:t>4.3.2.2.1 (with no intended changes)</w:t>
      </w:r>
    </w:p>
    <w:p w14:paraId="2F1FC386" w14:textId="28D4538C" w:rsidR="00BD496C" w:rsidRPr="00596C07" w:rsidRDefault="00BD496C" w:rsidP="00BD496C">
      <w:pPr>
        <w:pStyle w:val="B1"/>
      </w:pPr>
      <w:r w:rsidRPr="00596C07">
        <w:t>5.</w:t>
      </w:r>
      <w:r w:rsidRPr="00596C07">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596C07" w:rsidRDefault="00BD496C" w:rsidP="00BD496C">
      <w:pPr>
        <w:pStyle w:val="B1"/>
      </w:pPr>
      <w:r w:rsidRPr="00596C07">
        <w:t>6.</w:t>
      </w:r>
      <w:r w:rsidRPr="00596C07">
        <w:tab/>
        <w:t>The UDR responds to the PCF with Nudr_DataRepository_Query response including DN priorities for appDomains that includes the list specific domains (and networks).</w:t>
      </w:r>
    </w:p>
    <w:p w14:paraId="49FEC93A" w14:textId="0939F505" w:rsidR="00BD496C" w:rsidRPr="00596C07" w:rsidRDefault="00BD496C" w:rsidP="00BD496C">
      <w:pPr>
        <w:pStyle w:val="B1"/>
      </w:pPr>
      <w:r w:rsidRPr="00596C07">
        <w:tab/>
        <w:t xml:space="preserve">Steps 5 and 6 may be omitted if the PCF had subscribed to notification of this data change as defined in step 4 of </w:t>
      </w:r>
      <w:r w:rsidR="004174B9" w:rsidRPr="00596C07">
        <w:t>TS</w:t>
      </w:r>
      <w:r w:rsidR="004174B9">
        <w:t> </w:t>
      </w:r>
      <w:r w:rsidR="004174B9" w:rsidRPr="00596C07">
        <w:t>23.502</w:t>
      </w:r>
      <w:r w:rsidR="004174B9">
        <w:t> </w:t>
      </w:r>
      <w:r w:rsidR="004174B9" w:rsidRPr="00596C07">
        <w:t>[</w:t>
      </w:r>
      <w:r w:rsidRPr="00596C07">
        <w:t>3] Figure 4.3.6.2-1or in step 5 of Figure 6.13.2.1-1.</w:t>
      </w:r>
    </w:p>
    <w:p w14:paraId="16A4ED2E" w14:textId="0DD05554" w:rsidR="006A0980" w:rsidRPr="004F301D" w:rsidRDefault="006A0980" w:rsidP="006A0980">
      <w:pPr>
        <w:pStyle w:val="B1"/>
        <w:ind w:firstLine="0"/>
      </w:pPr>
      <w:r w:rsidRPr="004F301D">
        <w:t>PCF decides on DNS preferences for (DNN, S-NSSAI) using the DN priorities for appDomains information received from UDR but also local policies (see also step 7 and § 6.13.2.1). The output of this decision is called DNS Configuration information. The PCF can then use the DNS Configuration information to provide it to SMF</w:t>
      </w:r>
      <w:r>
        <w:t>.</w:t>
      </w:r>
    </w:p>
    <w:p w14:paraId="52148B1B" w14:textId="77777777" w:rsidR="00BD496C" w:rsidRPr="00596C07" w:rsidRDefault="00BD496C" w:rsidP="00BD496C">
      <w:pPr>
        <w:pStyle w:val="B1"/>
      </w:pPr>
      <w:r w:rsidRPr="00596C07">
        <w:t>7.</w:t>
      </w:r>
      <w:r w:rsidRPr="00596C07">
        <w:tab/>
        <w:t>The PCF responds to the SMF with Npcf_SMPolicyControl_Create response including DNS Configuration information.</w:t>
      </w:r>
    </w:p>
    <w:p w14:paraId="30FD7138" w14:textId="484F6FA4" w:rsidR="006A0980" w:rsidRPr="004F301D" w:rsidRDefault="006A0980" w:rsidP="006A0980">
      <w:pPr>
        <w:pStyle w:val="B1"/>
      </w:pPr>
      <w:r w:rsidRPr="004F301D">
        <w:tab/>
        <w:t xml:space="preserve">The PCF is responsible to transform "DN priorities for appDomains" information into "DNS configuration information" to be provided to SMF as part of PCC rules. “DNS configuration information” has the same format than DN priorities for appDomains" but </w:t>
      </w:r>
    </w:p>
    <w:p w14:paraId="7AE301D2" w14:textId="1B332352" w:rsidR="006A0980" w:rsidRPr="004F301D" w:rsidRDefault="006A0980" w:rsidP="00B66EAE">
      <w:pPr>
        <w:pStyle w:val="B2"/>
      </w:pPr>
      <w:r w:rsidRPr="0083257F">
        <w:t>-</w:t>
      </w:r>
      <w:r w:rsidRPr="0083257F">
        <w:tab/>
        <w:t xml:space="preserve">with DN priority values that have been normalized based on PCF </w:t>
      </w:r>
      <w:r w:rsidRPr="004F301D">
        <w:t>locally configured policies related with (DNN, S-NSSAI)</w:t>
      </w:r>
    </w:p>
    <w:p w14:paraId="77C818D0" w14:textId="435E6D74" w:rsidR="006A0980" w:rsidRDefault="006A0980" w:rsidP="0083257F">
      <w:pPr>
        <w:pStyle w:val="B2"/>
      </w:pPr>
      <w:r w:rsidRPr="004F301D">
        <w:t>-</w:t>
      </w:r>
      <w:r w:rsidRPr="004F301D">
        <w:tab/>
        <w:t>with only information suitable for (DNN, S-NSSAI) of the PDU Session.</w:t>
      </w:r>
    </w:p>
    <w:p w14:paraId="526CE1AB" w14:textId="77777777" w:rsidR="006A0980" w:rsidRPr="00B66EAE" w:rsidRDefault="006A0980" w:rsidP="0083257F">
      <w:pPr>
        <w:pStyle w:val="EditorsNote"/>
      </w:pPr>
      <w:r w:rsidRPr="0083257F">
        <w:t>Editor's note:</w:t>
      </w:r>
      <w:r w:rsidRPr="0083257F">
        <w:tab/>
        <w:t>It is FFS if and how roaming can be supported, e.g. how to support URSP in LBO roaming, or how to support AF influence for traffic routing in HR roaming.</w:t>
      </w:r>
    </w:p>
    <w:p w14:paraId="361A2B92" w14:textId="77777777" w:rsidR="006A0980" w:rsidRPr="004F301D" w:rsidRDefault="006A0980" w:rsidP="006A0980">
      <w:pPr>
        <w:pStyle w:val="EditorsNote"/>
      </w:pPr>
      <w:r w:rsidRPr="004F301D">
        <w:t>Editor's note:</w:t>
      </w:r>
      <w:r w:rsidRPr="004F301D">
        <w:tab/>
        <w:t>It is FFS whether "DN priorities for appDomains" with no DNS configuration are provided, and if so, how that should be interpreted by SMF.</w:t>
      </w:r>
    </w:p>
    <w:p w14:paraId="6A407B8F" w14:textId="77777777" w:rsidR="006A0980" w:rsidRPr="004F301D" w:rsidRDefault="006A0980" w:rsidP="006A0980">
      <w:pPr>
        <w:pStyle w:val="B1"/>
      </w:pPr>
      <w:r w:rsidRPr="004F301D">
        <w:t>8.</w:t>
      </w:r>
      <w:r w:rsidRPr="004F301D">
        <w:tab/>
        <w:t>SMF communicates the DNS Configuration information in PDU Session Establishment Response by:</w:t>
      </w:r>
    </w:p>
    <w:p w14:paraId="46D1162F" w14:textId="77777777" w:rsidR="006A0980" w:rsidRPr="004F301D" w:rsidRDefault="006A0980" w:rsidP="006A0980">
      <w:pPr>
        <w:pStyle w:val="B2"/>
      </w:pPr>
      <w:r w:rsidRPr="004F301D">
        <w:t>-</w:t>
      </w:r>
      <w:r w:rsidRPr="004F301D">
        <w:tab/>
        <w:t>including DNS Configuration information in Extended PCO IE (8.a). in this case it may include DNS server security information as specified in TS 23.501 § 5.6.10.1; or</w:t>
      </w:r>
    </w:p>
    <w:p w14:paraId="5E4CDEDE" w14:textId="77777777" w:rsidR="006A0980" w:rsidRPr="004F301D" w:rsidRDefault="006A0980" w:rsidP="006A0980">
      <w:pPr>
        <w:pStyle w:val="B2"/>
      </w:pPr>
      <w:r w:rsidRPr="004F301D">
        <w:t>-</w:t>
      </w:r>
      <w:r w:rsidRPr="004F301D">
        <w:tab/>
        <w:t>when acting as DHCP server by including in DHCP RDNSS option when communicating with UE using DHCP (8.b); or</w:t>
      </w:r>
    </w:p>
    <w:p w14:paraId="460EC3AA" w14:textId="77777777" w:rsidR="006A0980" w:rsidRPr="004F301D" w:rsidRDefault="006A0980" w:rsidP="006A0980">
      <w:pPr>
        <w:pStyle w:val="B2"/>
      </w:pPr>
      <w:r w:rsidRPr="004F301D">
        <w:t>-</w:t>
      </w:r>
      <w:r w:rsidRPr="004F301D">
        <w:tab/>
        <w:t>in RA (per RFC 8106).</w:t>
      </w:r>
    </w:p>
    <w:p w14:paraId="3F752281" w14:textId="77777777" w:rsidR="006A0980" w:rsidRPr="004F301D" w:rsidRDefault="006A0980" w:rsidP="006A0980">
      <w:pPr>
        <w:pStyle w:val="B1"/>
      </w:pPr>
      <w:r w:rsidRPr="004F301D">
        <w:tab/>
        <w:t>If PCC does not apply to a PDU Session, the SMF determines locally the DNS Configuration information</w:t>
      </w:r>
    </w:p>
    <w:p w14:paraId="0BB98F39" w14:textId="77777777" w:rsidR="006A0980" w:rsidRPr="004F301D" w:rsidRDefault="006A0980" w:rsidP="006A0980">
      <w:r w:rsidRPr="004F301D">
        <w:t>The SMF may take into account DNS configuration information into account when selecting a LDNSR for a PDU Session.</w:t>
      </w:r>
    </w:p>
    <w:p w14:paraId="68B847CF" w14:textId="1EE0AEE0" w:rsidR="006A0980" w:rsidRPr="006A0980" w:rsidRDefault="006A0980" w:rsidP="006A0980">
      <w:pPr>
        <w:pStyle w:val="EditorsNote"/>
      </w:pPr>
      <w:r w:rsidRPr="006A0980">
        <w:t>Editor’s Note: How SMF transforms the DNS Configuration information form the PCF into the DNS Configuration information provided to the UE needs to be described (handling of DNAI conditions at the UE is not possible).</w:t>
      </w:r>
    </w:p>
    <w:p w14:paraId="516DDFE6" w14:textId="0E0BFD82" w:rsidR="00BD496C" w:rsidRPr="00596C07" w:rsidRDefault="00BD496C" w:rsidP="00BD496C">
      <w:r w:rsidRPr="00596C07">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596C07" w:rsidRDefault="00BD496C" w:rsidP="00BD496C">
      <w:pPr>
        <w:pStyle w:val="B1"/>
      </w:pPr>
      <w:r w:rsidRPr="00596C07">
        <w:t>-</w:t>
      </w:r>
      <w:r w:rsidRPr="00596C07">
        <w:tab/>
        <w:t>Via NAS PCO sent in a network initiated PDU Session modification procedure; or</w:t>
      </w:r>
    </w:p>
    <w:p w14:paraId="6FD1D182" w14:textId="77777777" w:rsidR="00BD496C" w:rsidRPr="00596C07" w:rsidRDefault="00BD496C" w:rsidP="00BD496C">
      <w:pPr>
        <w:pStyle w:val="B1"/>
      </w:pPr>
      <w:r w:rsidRPr="00596C07">
        <w:t>-</w:t>
      </w:r>
      <w:r w:rsidRPr="00596C07">
        <w:tab/>
        <w:t>Via Router Advertisement ('RA' per IETF RFC 8106) (in IPv6 case);</w:t>
      </w:r>
    </w:p>
    <w:p w14:paraId="5F5F4D74" w14:textId="77777777" w:rsidR="00BD496C" w:rsidRPr="00596C07" w:rsidRDefault="00BD496C" w:rsidP="00BD496C">
      <w:pPr>
        <w:pStyle w:val="B1"/>
      </w:pPr>
      <w:r w:rsidRPr="00596C07">
        <w:lastRenderedPageBreak/>
        <w:t>-</w:t>
      </w:r>
      <w:r w:rsidRPr="00596C07">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596C07" w:rsidRDefault="00BD496C" w:rsidP="00BD496C">
      <w:pPr>
        <w:pStyle w:val="Heading3"/>
      </w:pPr>
      <w:bookmarkStart w:id="1705" w:name="_Toc43806045"/>
      <w:bookmarkStart w:id="1706" w:name="_Toc43806352"/>
      <w:bookmarkStart w:id="1707" w:name="_Toc50466855"/>
      <w:bookmarkStart w:id="1708" w:name="_Toc50468199"/>
      <w:bookmarkStart w:id="1709" w:name="_Toc50468469"/>
      <w:bookmarkStart w:id="1710" w:name="_Toc50468740"/>
      <w:bookmarkStart w:id="1711" w:name="_Toc50630654"/>
      <w:bookmarkStart w:id="1712" w:name="_Toc54944003"/>
      <w:r w:rsidRPr="00596C07">
        <w:t>6.13.3</w:t>
      </w:r>
      <w:r w:rsidRPr="00596C07">
        <w:tab/>
        <w:t>Impacts on services, entities and interfaces</w:t>
      </w:r>
      <w:bookmarkEnd w:id="1705"/>
      <w:bookmarkEnd w:id="1706"/>
      <w:bookmarkEnd w:id="1707"/>
      <w:bookmarkEnd w:id="1708"/>
      <w:bookmarkEnd w:id="1709"/>
      <w:bookmarkEnd w:id="1710"/>
      <w:bookmarkEnd w:id="1711"/>
      <w:bookmarkEnd w:id="1712"/>
    </w:p>
    <w:p w14:paraId="24E6B87A" w14:textId="1899DCB3" w:rsidR="00BD496C" w:rsidRDefault="00BD496C" w:rsidP="00BD496C">
      <w:pPr>
        <w:pStyle w:val="B1"/>
      </w:pPr>
      <w:r w:rsidRPr="00596C07">
        <w:t>-</w:t>
      </w:r>
      <w:r w:rsidRPr="00596C07">
        <w:tab/>
        <w:t>NEF: new API information to support and to convert into policy data stored in UDR</w:t>
      </w:r>
      <w:r w:rsidR="006A0980">
        <w:t>:</w:t>
      </w:r>
    </w:p>
    <w:p w14:paraId="7520C2ED" w14:textId="0FEA0843" w:rsidR="006A0980" w:rsidRPr="00596C07" w:rsidRDefault="006A0980" w:rsidP="00BD496C">
      <w:pPr>
        <w:pStyle w:val="B1"/>
      </w:pPr>
      <w:bookmarkStart w:id="1713" w:name="_Hlk53664261"/>
      <w:r>
        <w:tab/>
      </w:r>
      <w:r w:rsidRPr="004F301D">
        <w:t>The NEF service Nnef_ServiceParameter is enhanced to allow the AF to influence PCF decisions for URSP rules. In addition to the enhancements described in Solution #1, the service is enhanced in this solution to allow the AF to provide the "DN priorities for appDomains" described in clause 6.13.1.1</w:t>
      </w:r>
      <w:bookmarkEnd w:id="1713"/>
      <w:r w:rsidRPr="004F301D">
        <w:t>.</w:t>
      </w:r>
    </w:p>
    <w:p w14:paraId="423FD6A5" w14:textId="61B48588" w:rsidR="00BD496C" w:rsidRPr="00596C07" w:rsidRDefault="00BD496C" w:rsidP="00BD496C">
      <w:pPr>
        <w:pStyle w:val="B1"/>
      </w:pPr>
      <w:r w:rsidRPr="00596C07">
        <w:t>-</w:t>
      </w:r>
      <w:r w:rsidRPr="00596C07">
        <w:tab/>
        <w:t xml:space="preserve">UDR: new </w:t>
      </w:r>
      <w:r w:rsidR="006A0980" w:rsidRPr="004F301D">
        <w:t>Application D</w:t>
      </w:r>
      <w:r w:rsidRPr="00596C07">
        <w:t>ata format (DN priorities for appDomains) to manage.</w:t>
      </w:r>
    </w:p>
    <w:p w14:paraId="5FEEE010" w14:textId="6573AFAF" w:rsidR="006A0980" w:rsidRDefault="00BD496C" w:rsidP="00BD496C">
      <w:pPr>
        <w:pStyle w:val="B1"/>
      </w:pPr>
      <w:r w:rsidRPr="00596C07">
        <w:t>-</w:t>
      </w:r>
      <w:r w:rsidRPr="00596C07">
        <w:tab/>
        <w:t xml:space="preserve">PCF: retrieve new UDR </w:t>
      </w:r>
      <w:r w:rsidR="006A0980" w:rsidRPr="004F301D">
        <w:t>Application D</w:t>
      </w:r>
      <w:r w:rsidRPr="00596C07">
        <w:t>ata and</w:t>
      </w:r>
      <w:r w:rsidR="006A0980">
        <w:t>,</w:t>
      </w:r>
    </w:p>
    <w:p w14:paraId="261A45DE" w14:textId="261EC4BF" w:rsidR="00BD496C" w:rsidRDefault="006A0980" w:rsidP="006A0980">
      <w:pPr>
        <w:pStyle w:val="B2"/>
      </w:pPr>
      <w:r>
        <w:t>-</w:t>
      </w:r>
      <w:r>
        <w:tab/>
      </w:r>
      <w:r w:rsidR="00BD496C" w:rsidRPr="00596C07">
        <w:t xml:space="preserve"> </w:t>
      </w:r>
      <w:r w:rsidRPr="004F301D">
        <w:t>either (DNS alternative) (SM PCF)</w:t>
      </w:r>
      <w:r>
        <w:t xml:space="preserve"> </w:t>
      </w:r>
      <w:r w:rsidR="00BD496C" w:rsidRPr="00596C07">
        <w:t>determine</w:t>
      </w:r>
      <w:r>
        <w:t>s</w:t>
      </w:r>
      <w:r w:rsidR="00BD496C" w:rsidRPr="00596C07">
        <w:t xml:space="preserve"> DNS Configuration information to be provided to SMF via PDU Session level policy data.</w:t>
      </w:r>
    </w:p>
    <w:p w14:paraId="5B9E3DF9" w14:textId="0DC6452C" w:rsidR="006A0980" w:rsidRPr="00596C07" w:rsidRDefault="006A0980" w:rsidP="006A0980">
      <w:pPr>
        <w:pStyle w:val="B2"/>
      </w:pPr>
      <w:r>
        <w:t>-</w:t>
      </w:r>
      <w:r>
        <w:tab/>
      </w:r>
      <w:r w:rsidRPr="006A0980">
        <w:t>or (URSP alternative) (AM PCF) uses it as guidance to build the URSPs to send to the UE. URSPs sent to UE are Rel-16 URSPs</w:t>
      </w:r>
      <w:r>
        <w:t>.</w:t>
      </w:r>
    </w:p>
    <w:p w14:paraId="58F72BE4" w14:textId="033CF0E4" w:rsidR="00BD496C" w:rsidRPr="00596C07" w:rsidRDefault="00BD496C" w:rsidP="00BD496C">
      <w:pPr>
        <w:pStyle w:val="B1"/>
      </w:pPr>
      <w:r w:rsidRPr="00596C07">
        <w:t>-</w:t>
      </w:r>
      <w:r w:rsidRPr="00596C07">
        <w:tab/>
        <w:t xml:space="preserve">SMF: </w:t>
      </w:r>
      <w:r w:rsidR="006A0980" w:rsidRPr="004F301D">
        <w:t xml:space="preserve">(DNS alternative) </w:t>
      </w:r>
      <w:r w:rsidRPr="00596C07">
        <w:t>send DNS Configuration information via PCO / DHCP / Router Advertisement to the UE.</w:t>
      </w:r>
    </w:p>
    <w:p w14:paraId="1D5BA64B" w14:textId="53F1F9EC" w:rsidR="00BD496C" w:rsidRPr="00596C07" w:rsidRDefault="00BD496C" w:rsidP="00BD496C">
      <w:pPr>
        <w:pStyle w:val="B1"/>
      </w:pPr>
      <w:r w:rsidRPr="00596C07">
        <w:t>-</w:t>
      </w:r>
      <w:r w:rsidRPr="00596C07">
        <w:tab/>
        <w:t xml:space="preserve">UE: </w:t>
      </w:r>
      <w:r w:rsidR="006A0980" w:rsidRPr="004F301D">
        <w:t xml:space="preserve">(DNS alternative) </w:t>
      </w:r>
      <w:r w:rsidRPr="00596C07">
        <w:t>new DNS Configuration information for the PDU Session.</w:t>
      </w:r>
    </w:p>
    <w:p w14:paraId="60074444" w14:textId="2120D0FE" w:rsidR="00BD496C" w:rsidRPr="00596C07" w:rsidRDefault="00BD496C" w:rsidP="00BD496C">
      <w:r w:rsidRPr="00596C07">
        <w:t>The content of the DNS configuration that is provided to the UE has the same format as the DHCP RDNSS option (when sent in PCO or via the DHCP RDNSS option or as defined in RFC 8106 in IPv6 case) ..</w:t>
      </w:r>
    </w:p>
    <w:p w14:paraId="5E34FD09" w14:textId="77777777" w:rsidR="00520DE9" w:rsidRPr="00520DE9" w:rsidRDefault="00520DE9" w:rsidP="00520DE9">
      <w:pPr>
        <w:pStyle w:val="Heading2"/>
      </w:pPr>
      <w:bookmarkStart w:id="1714" w:name="_Toc50466856"/>
      <w:bookmarkStart w:id="1715" w:name="_Toc50468200"/>
      <w:bookmarkStart w:id="1716" w:name="_Toc50468470"/>
      <w:bookmarkStart w:id="1717" w:name="_Toc50468741"/>
      <w:bookmarkStart w:id="1718" w:name="_Toc50630655"/>
      <w:bookmarkStart w:id="1719" w:name="_Toc54944004"/>
      <w:r w:rsidRPr="00520DE9">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1687"/>
      <w:bookmarkEnd w:id="1688"/>
      <w:bookmarkEnd w:id="1689"/>
      <w:bookmarkEnd w:id="1690"/>
      <w:bookmarkEnd w:id="1691"/>
      <w:bookmarkEnd w:id="1692"/>
      <w:bookmarkEnd w:id="1714"/>
      <w:bookmarkEnd w:id="1715"/>
      <w:bookmarkEnd w:id="1716"/>
      <w:bookmarkEnd w:id="1717"/>
      <w:bookmarkEnd w:id="1718"/>
      <w:bookmarkEnd w:id="1719"/>
    </w:p>
    <w:p w14:paraId="31DC2C38" w14:textId="77777777" w:rsidR="00520DE9" w:rsidRPr="00520DE9" w:rsidRDefault="00520DE9" w:rsidP="00520DE9">
      <w:pPr>
        <w:pStyle w:val="Heading3"/>
      </w:pPr>
      <w:bookmarkStart w:id="1720" w:name="_Toc43317324"/>
      <w:bookmarkStart w:id="1721" w:name="_Toc43374796"/>
      <w:bookmarkStart w:id="1722" w:name="_Toc43375257"/>
      <w:bookmarkStart w:id="1723" w:name="_Toc43801781"/>
      <w:bookmarkStart w:id="1724" w:name="_Toc43806047"/>
      <w:bookmarkStart w:id="1725" w:name="_Toc43806354"/>
      <w:bookmarkStart w:id="1726" w:name="_Toc50466857"/>
      <w:bookmarkStart w:id="1727" w:name="_Toc50468201"/>
      <w:bookmarkStart w:id="1728" w:name="_Toc50468471"/>
      <w:bookmarkStart w:id="1729" w:name="_Toc50468742"/>
      <w:bookmarkStart w:id="1730" w:name="_Toc50630656"/>
      <w:bookmarkStart w:id="1731" w:name="_Toc54944005"/>
      <w:r w:rsidRPr="00520DE9">
        <w:t>6.14.1</w:t>
      </w:r>
      <w:r w:rsidRPr="00520DE9">
        <w:rPr>
          <w:rFonts w:hint="eastAsia"/>
        </w:rPr>
        <w:tab/>
        <w:t>Description</w:t>
      </w:r>
      <w:bookmarkEnd w:id="1720"/>
      <w:bookmarkEnd w:id="1721"/>
      <w:bookmarkEnd w:id="1722"/>
      <w:bookmarkEnd w:id="1723"/>
      <w:bookmarkEnd w:id="1724"/>
      <w:bookmarkEnd w:id="1725"/>
      <w:bookmarkEnd w:id="1726"/>
      <w:bookmarkEnd w:id="1727"/>
      <w:bookmarkEnd w:id="1728"/>
      <w:bookmarkEnd w:id="1729"/>
      <w:bookmarkEnd w:id="1730"/>
      <w:bookmarkEnd w:id="1731"/>
    </w:p>
    <w:p w14:paraId="66993409" w14:textId="77777777" w:rsidR="00520DE9" w:rsidRPr="00520DE9" w:rsidRDefault="00520DE9" w:rsidP="00520DE9">
      <w:pPr>
        <w:pStyle w:val="Heading4"/>
      </w:pPr>
      <w:bookmarkStart w:id="1732" w:name="_Toc43317325"/>
      <w:bookmarkStart w:id="1733" w:name="_Toc43374797"/>
      <w:bookmarkStart w:id="1734" w:name="_Toc43375258"/>
      <w:bookmarkStart w:id="1735" w:name="_Toc43801782"/>
      <w:bookmarkStart w:id="1736" w:name="_Toc43806048"/>
      <w:bookmarkStart w:id="1737" w:name="_Toc43806355"/>
      <w:bookmarkStart w:id="1738" w:name="_Toc50630657"/>
      <w:bookmarkStart w:id="1739" w:name="_Toc54944006"/>
      <w:r w:rsidRPr="00520DE9">
        <w:t>6.14.1.1</w:t>
      </w:r>
      <w:r w:rsidRPr="00520DE9">
        <w:rPr>
          <w:rFonts w:hint="eastAsia"/>
        </w:rPr>
        <w:tab/>
      </w:r>
      <w:r w:rsidRPr="00520DE9">
        <w:t>Introduction</w:t>
      </w:r>
      <w:bookmarkEnd w:id="1732"/>
      <w:bookmarkEnd w:id="1733"/>
      <w:bookmarkEnd w:id="1734"/>
      <w:bookmarkEnd w:id="1735"/>
      <w:bookmarkEnd w:id="1736"/>
      <w:bookmarkEnd w:id="1737"/>
      <w:bookmarkEnd w:id="1738"/>
      <w:bookmarkEnd w:id="1739"/>
    </w:p>
    <w:p w14:paraId="1E6E395A" w14:textId="77777777" w:rsidR="00520DE9" w:rsidRPr="00520DE9" w:rsidRDefault="00520DE9" w:rsidP="00520DE9">
      <w:r w:rsidRPr="00520DE9">
        <w:t>This solution can apply to key issue 1.</w:t>
      </w:r>
    </w:p>
    <w:p w14:paraId="059B03BF" w14:textId="2227C164"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its application server distribution in the application provider</w:t>
      </w:r>
      <w:r w:rsidR="00252BF9">
        <w:t>'</w:t>
      </w:r>
      <w:r w:rsidRPr="00520DE9">
        <w:t>s own DC and the EC.</w:t>
      </w:r>
    </w:p>
    <w:p w14:paraId="26EB65E5" w14:textId="6A32D39F" w:rsidR="00520DE9" w:rsidRPr="00520DE9" w:rsidRDefault="00520DE9" w:rsidP="00520DE9">
      <w:pPr>
        <w:pStyle w:val="NO"/>
      </w:pPr>
      <w:r w:rsidRPr="00520DE9">
        <w:t>NOTE:</w:t>
      </w:r>
      <w:r w:rsidRPr="00520DE9">
        <w:tab/>
        <w:t>Regards to the application server deployed in the EC, the Service Switch only knows the information of application servers in the EC for its own applications, but not for applications</w:t>
      </w:r>
      <w:r w:rsidR="00D27460" w:rsidRPr="00D27460">
        <w:t xml:space="preserve"> </w:t>
      </w:r>
      <w:r w:rsidR="00D27460">
        <w:t>which belong to other application providers</w:t>
      </w:r>
      <w:r w:rsidRPr="00520DE9">
        <w:t>.</w:t>
      </w:r>
    </w:p>
    <w:p w14:paraId="2FB0BBD0" w14:textId="77777777" w:rsidR="00520DE9" w:rsidRPr="00520DE9" w:rsidRDefault="00520DE9" w:rsidP="00520DE9">
      <w:r w:rsidRPr="00520DE9">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Default="00252BF9" w:rsidP="00010A55">
      <w:pPr>
        <w:pStyle w:val="TH"/>
      </w:pPr>
      <w:r>
        <w:object w:dxaOrig="5236" w:dyaOrig="2637" w14:anchorId="6CAAA5C9">
          <v:shape id="_x0000_i1062" type="#_x0000_t75" style="width:261.4pt;height:131.5pt" o:ole="">
            <v:imagedata r:id="rId85" o:title=""/>
          </v:shape>
          <o:OLEObject Type="Embed" ProgID="Word.Picture.8" ShapeID="_x0000_i1062" DrawAspect="Content" ObjectID="_1665557958" r:id="rId86"/>
        </w:object>
      </w:r>
    </w:p>
    <w:p w14:paraId="71D55A2B" w14:textId="5F288A6B" w:rsidR="00520DE9" w:rsidRPr="00520DE9" w:rsidRDefault="00520DE9" w:rsidP="00520DE9">
      <w:pPr>
        <w:pStyle w:val="TF"/>
        <w:rPr>
          <w:lang w:eastAsia="zh-CN"/>
        </w:rPr>
      </w:pPr>
      <w:r w:rsidRPr="00520DE9">
        <w:t>Figure 6.14.1.1-1:</w:t>
      </w:r>
      <w:r w:rsidR="00355D16">
        <w:rPr>
          <w:lang w:eastAsia="zh-CN"/>
        </w:rPr>
        <w:t xml:space="preserve"> </w:t>
      </w:r>
      <w:r w:rsidRPr="00520DE9">
        <w:rPr>
          <w:lang w:eastAsia="zh-CN"/>
        </w:rPr>
        <w:t>Current Service Switch mechanism</w:t>
      </w:r>
    </w:p>
    <w:p w14:paraId="6CD701D1" w14:textId="77777777" w:rsidR="00D27460" w:rsidRDefault="00D27460" w:rsidP="00520DE9">
      <w:r w:rsidRPr="00D27460">
        <w:t xml:space="preserve">The solution assumes the Service Switch is pre-configured with the mapping information between the IP address range supported by PSA (not the PSA information) and EAS information based on the agreement between the MNO and service provider. </w:t>
      </w:r>
    </w:p>
    <w:p w14:paraId="20F11092" w14:textId="0F6DA35E" w:rsidR="00520DE9" w:rsidRPr="00520DE9" w:rsidRDefault="00520DE9" w:rsidP="00520DE9">
      <w:r w:rsidRPr="00520DE9">
        <w:t xml:space="preserve">For the connectivity models defined in </w:t>
      </w:r>
      <w:r w:rsidR="004174B9">
        <w:t>clause </w:t>
      </w:r>
      <w:r w:rsidRPr="00520DE9">
        <w:t>4.2, the analysis of applying Service Switch mechanism is as follows:</w:t>
      </w:r>
    </w:p>
    <w:p w14:paraId="5B1568B6" w14:textId="77777777" w:rsidR="00252BF9" w:rsidRPr="00E71C5B" w:rsidRDefault="00252BF9" w:rsidP="00BD496C">
      <w:pPr>
        <w:pStyle w:val="B1"/>
      </w:pPr>
      <w:r w:rsidRPr="00E71C5B">
        <w:t>-</w:t>
      </w:r>
      <w:r w:rsidRPr="00E71C5B">
        <w:tab/>
        <w:t>Distributed Anchor Point:</w:t>
      </w:r>
    </w:p>
    <w:p w14:paraId="5F5EE662" w14:textId="77777777" w:rsidR="00252BF9" w:rsidRDefault="00252BF9" w:rsidP="00BD496C">
      <w:pPr>
        <w:pStyle w:val="B2"/>
      </w:pPr>
      <w:r w:rsidRPr="00BD496C">
        <w:tab/>
        <w:t>The Service Switch could get the knowledge that the UE can be served by the edge network based on the UE's IP address, if the Service Switch can store the mapping relationship between the PSA UPF's IP address range and the corresponding edge network.</w:t>
      </w:r>
    </w:p>
    <w:p w14:paraId="1AB439B2" w14:textId="7992E4EA" w:rsidR="00D27460" w:rsidRPr="00BD496C" w:rsidRDefault="00D27460" w:rsidP="00BD496C">
      <w:pPr>
        <w:pStyle w:val="B2"/>
      </w:pPr>
      <w:r>
        <w:tab/>
      </w:r>
      <w:r w:rsidRPr="00D27460">
        <w:t>The 5GC may apply NAT to the DNS requests from the UE in order to protect the user privacy. In this case, the IP address range in the mapping information configured in the Service Switch should correspond to the IP address range after the NAT.</w:t>
      </w:r>
    </w:p>
    <w:p w14:paraId="56B91664" w14:textId="2C6DA081" w:rsidR="00252BF9" w:rsidRPr="00BD496C" w:rsidRDefault="00252BF9" w:rsidP="00BD496C">
      <w:pPr>
        <w:pStyle w:val="B2"/>
      </w:pPr>
      <w:r w:rsidRPr="00BD496C">
        <w:tab/>
        <w:t>Service Switch mechanism can apply to this connectivity model without any</w:t>
      </w:r>
      <w:r w:rsidR="00D27460" w:rsidRPr="00D27460">
        <w:t xml:space="preserve"> </w:t>
      </w:r>
      <w:r w:rsidR="00D27460">
        <w:t>additional</w:t>
      </w:r>
      <w:r w:rsidRPr="00BD496C">
        <w:t xml:space="preserve"> impact</w:t>
      </w:r>
      <w:r w:rsidR="00D27460">
        <w:t>s</w:t>
      </w:r>
      <w:r w:rsidRPr="00BD496C">
        <w:t xml:space="preserve"> on the existing procedures</w:t>
      </w:r>
      <w:r w:rsidR="00D27460" w:rsidRPr="00D27460">
        <w:t xml:space="preserve"> </w:t>
      </w:r>
      <w:r w:rsidR="00D27460">
        <w:t xml:space="preserve">compared with other solutions for the </w:t>
      </w:r>
      <w:r w:rsidR="00D27460" w:rsidRPr="00E71C5B">
        <w:t>Distributed Anchor</w:t>
      </w:r>
      <w:r w:rsidR="00D27460">
        <w:t xml:space="preserve"> model</w:t>
      </w:r>
      <w:r w:rsidRPr="00BD496C">
        <w:t>.</w:t>
      </w:r>
    </w:p>
    <w:p w14:paraId="159CDD89" w14:textId="77777777" w:rsidR="00252BF9" w:rsidRPr="00E71C5B" w:rsidRDefault="00252BF9" w:rsidP="00BD496C">
      <w:pPr>
        <w:pStyle w:val="B1"/>
      </w:pPr>
      <w:r w:rsidRPr="00E71C5B">
        <w:t>-</w:t>
      </w:r>
      <w:r w:rsidRPr="00E71C5B">
        <w:tab/>
        <w:t>Session Breakout:</w:t>
      </w:r>
    </w:p>
    <w:p w14:paraId="3DEB9721" w14:textId="77777777" w:rsidR="00252BF9" w:rsidRPr="00BD496C" w:rsidRDefault="00252BF9" w:rsidP="00BD496C">
      <w:pPr>
        <w:pStyle w:val="B2"/>
      </w:pPr>
      <w:r w:rsidRPr="00BD496C">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BD496C" w:rsidRDefault="00252BF9" w:rsidP="00BD496C">
      <w:pPr>
        <w:pStyle w:val="B2"/>
      </w:pPr>
      <w:r w:rsidRPr="00BD496C">
        <w:tab/>
        <w:t>The detailed solution for supporting Service Switch mechanism based on this connectivity model is introduced in this contribution.</w:t>
      </w:r>
    </w:p>
    <w:p w14:paraId="47B321C9" w14:textId="77777777" w:rsidR="00252BF9" w:rsidRPr="00E71C5B" w:rsidRDefault="00252BF9" w:rsidP="00BD496C">
      <w:pPr>
        <w:pStyle w:val="B1"/>
      </w:pPr>
      <w:r w:rsidRPr="00E71C5B">
        <w:t>-</w:t>
      </w:r>
      <w:r w:rsidRPr="00E71C5B">
        <w:tab/>
        <w:t>Multiple PDU sessions:</w:t>
      </w:r>
    </w:p>
    <w:p w14:paraId="55825382" w14:textId="77777777" w:rsidR="00D27460" w:rsidRDefault="00252BF9" w:rsidP="00BD496C">
      <w:pPr>
        <w:pStyle w:val="B2"/>
      </w:pPr>
      <w:r w:rsidRPr="00BD496C">
        <w:tab/>
        <w:t xml:space="preserve">Edge Computing applications use a specific PDU session with the PDU Session anchor in the local site. Since the Service Switch mechanism aims to support the server distribution in both edge network and cloud DC, it is not relevant with this connectivity model. </w:t>
      </w:r>
    </w:p>
    <w:p w14:paraId="3E23FBEE" w14:textId="3FA514AB" w:rsidR="00252BF9" w:rsidRPr="00BD496C" w:rsidRDefault="00252BF9" w:rsidP="00D27460">
      <w:r w:rsidRPr="00BD496C">
        <w:t xml:space="preserve">After the above analysis, the solution </w:t>
      </w:r>
      <w:r w:rsidR="00D27460" w:rsidRPr="00E12A62">
        <w:t>in the following sections is proposed</w:t>
      </w:r>
      <w:r w:rsidR="00D27460" w:rsidRPr="00BD496C">
        <w:t xml:space="preserve"> </w:t>
      </w:r>
      <w:r w:rsidRPr="00BD496C">
        <w:t xml:space="preserve">for supporting Service Switch mechanism </w:t>
      </w:r>
      <w:r w:rsidR="00D27460" w:rsidRPr="00E12A62">
        <w:t>for</w:t>
      </w:r>
      <w:r w:rsidRPr="00BD496C">
        <w:t xml:space="preserve"> Session Breakout connectivity model for key issue 1.</w:t>
      </w:r>
    </w:p>
    <w:p w14:paraId="0584A01F" w14:textId="77777777" w:rsidR="00520DE9" w:rsidRPr="00520DE9" w:rsidRDefault="00520DE9" w:rsidP="00520DE9">
      <w:pPr>
        <w:pStyle w:val="Heading4"/>
      </w:pPr>
      <w:bookmarkStart w:id="1740" w:name="_Toc43317326"/>
      <w:bookmarkStart w:id="1741" w:name="_Toc43374798"/>
      <w:bookmarkStart w:id="1742" w:name="_Toc43375259"/>
      <w:bookmarkStart w:id="1743" w:name="_Toc43801783"/>
      <w:bookmarkStart w:id="1744" w:name="_Toc43806049"/>
      <w:bookmarkStart w:id="1745" w:name="_Toc43806356"/>
      <w:bookmarkStart w:id="1746" w:name="_Toc50630658"/>
      <w:bookmarkStart w:id="1747" w:name="_Toc54944007"/>
      <w:r w:rsidRPr="00520DE9">
        <w:t>6.14.1.2</w:t>
      </w:r>
      <w:r w:rsidRPr="00520DE9">
        <w:rPr>
          <w:rFonts w:hint="eastAsia"/>
        </w:rPr>
        <w:tab/>
      </w:r>
      <w:r w:rsidRPr="00520DE9">
        <w:t>Solution description</w:t>
      </w:r>
      <w:bookmarkEnd w:id="1740"/>
      <w:bookmarkEnd w:id="1741"/>
      <w:bookmarkEnd w:id="1742"/>
      <w:bookmarkEnd w:id="1743"/>
      <w:bookmarkEnd w:id="1744"/>
      <w:bookmarkEnd w:id="1745"/>
      <w:bookmarkEnd w:id="1746"/>
      <w:bookmarkEnd w:id="1747"/>
    </w:p>
    <w:p w14:paraId="4BFF83C0" w14:textId="77777777"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1748" w:name="_MON_1654409193"/>
    <w:bookmarkEnd w:id="1748"/>
    <w:p w14:paraId="246E4953" w14:textId="77777777" w:rsidR="00252BF9" w:rsidRDefault="00252BF9" w:rsidP="00252BF9">
      <w:pPr>
        <w:pStyle w:val="TH"/>
      </w:pPr>
      <w:r>
        <w:object w:dxaOrig="6661" w:dyaOrig="4386" w14:anchorId="69A6EF7A">
          <v:shape id="_x0000_i1063" type="#_x0000_t75" style="width:332.45pt;height:218.5pt" o:ole="">
            <v:imagedata r:id="rId87" o:title=""/>
          </v:shape>
          <o:OLEObject Type="Embed" ProgID="Word.Picture.8" ShapeID="_x0000_i1063" DrawAspect="Content" ObjectID="_1665557959" r:id="rId88"/>
        </w:object>
      </w:r>
    </w:p>
    <w:p w14:paraId="35FFB032" w14:textId="77777777"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14:paraId="2D174D1A" w14:textId="77777777"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Default="00252BF9" w:rsidP="00252BF9">
      <w:r>
        <w:t>In order to divert step 3 to Edge network, following enhancements are needed:</w:t>
      </w:r>
    </w:p>
    <w:p w14:paraId="2CFAB97C" w14:textId="3FA02341" w:rsidR="00252BF9" w:rsidRDefault="00252BF9" w:rsidP="00252BF9">
      <w:r>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t>handling function</w:t>
      </w:r>
      <w:r w:rsidR="00ED6729" w:rsidDel="00ED6729">
        <w:t xml:space="preserve"> </w:t>
      </w:r>
      <w:r>
        <w:t>working as the Edge AF to send the IP address to the SMF via NEF as a new traffic steering rule. The SMF will configure the new traffic steering rule in the I-UPF.</w:t>
      </w:r>
    </w:p>
    <w:p w14:paraId="29AA938E" w14:textId="1EF2EDDF" w:rsidR="00520DE9" w:rsidRPr="00520DE9" w:rsidRDefault="00520DE9" w:rsidP="00520DE9">
      <w:pPr>
        <w:pStyle w:val="NO"/>
      </w:pPr>
      <w:r w:rsidRPr="00520DE9">
        <w:t>NOTE</w:t>
      </w:r>
      <w:r w:rsidR="00ED6729">
        <w:t xml:space="preserve"> 1</w:t>
      </w:r>
      <w:r w:rsidRPr="00520DE9">
        <w:t>:</w:t>
      </w:r>
      <w:r w:rsidRPr="00520DE9">
        <w:tab/>
        <w:t>The Detection of the packets needs to be supported as a ME service in the Edge network.</w:t>
      </w:r>
    </w:p>
    <w:p w14:paraId="62B9B2C8" w14:textId="6378E0C5" w:rsidR="00ED6729" w:rsidRPr="00520DE9" w:rsidRDefault="00ED6729" w:rsidP="00ED6729">
      <w:pPr>
        <w:pStyle w:val="NO"/>
      </w:pPr>
      <w:r w:rsidRPr="00520DE9">
        <w:t>NOTE</w:t>
      </w:r>
      <w:r>
        <w:t xml:space="preserve"> 2</w:t>
      </w:r>
      <w:r w:rsidRPr="00520DE9">
        <w:t>:</w:t>
      </w:r>
      <w:r w:rsidRPr="00520DE9">
        <w:tab/>
      </w:r>
      <w:r>
        <w:t>The address(es) of Service Switch are dynamically changed by the service provider, so it</w:t>
      </w:r>
      <w:r w:rsidR="00770EF6">
        <w:t>'</w:t>
      </w:r>
      <w:r>
        <w:t>s hard to preconfigure the address(es) of Service Switch in the network as the traffic steering rules.</w:t>
      </w:r>
    </w:p>
    <w:p w14:paraId="0FEB6955" w14:textId="50619382"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r w:rsidR="00D27460" w:rsidRPr="00D27460">
        <w:t xml:space="preserve"> </w:t>
      </w:r>
      <w:r w:rsidR="00D27460">
        <w:t>of the HTTP request</w:t>
      </w:r>
      <w:r>
        <w:t>.</w:t>
      </w:r>
    </w:p>
    <w:p w14:paraId="5534A4F0" w14:textId="3B16AE13" w:rsidR="00252BF9" w:rsidRDefault="00252BF9" w:rsidP="00252BF9">
      <w:r>
        <w:t xml:space="preserve">Mostly, the application layer protocol between the UE and server (including the Service Switch and application server) </w:t>
      </w:r>
      <w:r w:rsidR="00D27460">
        <w:t xml:space="preserve">is </w:t>
      </w:r>
      <w:r>
        <w:t>HTTPS. This solution can also apply when the application layer is based on HTTPS protocol.</w:t>
      </w:r>
    </w:p>
    <w:p w14:paraId="5FA87AD4" w14:textId="2732B39B" w:rsidR="00252BF9" w:rsidRDefault="00252BF9" w:rsidP="00252BF9">
      <w:r>
        <w:t xml:space="preserve">The solution is briefly introduced in Figure 6.14.1.2-2. The detailed procedure is shown in </w:t>
      </w:r>
      <w:r w:rsidR="004174B9">
        <w:t>clause </w:t>
      </w:r>
      <w:r>
        <w:t>6.14.2.</w:t>
      </w:r>
    </w:p>
    <w:p w14:paraId="5D7D0994" w14:textId="77777777" w:rsidR="00252BF9" w:rsidRDefault="00252BF9" w:rsidP="00010A55">
      <w:pPr>
        <w:pStyle w:val="TH"/>
      </w:pPr>
      <w:r>
        <w:object w:dxaOrig="6821" w:dyaOrig="5025" w14:anchorId="443E050B">
          <v:shape id="_x0000_i1064" type="#_x0000_t75" style="width:340.9pt;height:249.8pt" o:ole="">
            <v:imagedata r:id="rId89" o:title=""/>
          </v:shape>
          <o:OLEObject Type="Embed" ProgID="Word.Picture.8" ShapeID="_x0000_i1064" DrawAspect="Content" ObjectID="_1665557960" r:id="rId90"/>
        </w:object>
      </w:r>
    </w:p>
    <w:p w14:paraId="20E5688E" w14:textId="03D53C40" w:rsidR="00520DE9" w:rsidRPr="00520DE9" w:rsidRDefault="00520DE9" w:rsidP="00520DE9">
      <w:pPr>
        <w:pStyle w:val="TF"/>
        <w:rPr>
          <w:lang w:eastAsia="zh-CN"/>
        </w:rPr>
      </w:pPr>
      <w:r w:rsidRPr="00520DE9">
        <w:t>Figure 6.14.1.2-2:</w:t>
      </w:r>
      <w:r w:rsidR="00355D16">
        <w:t xml:space="preserve"> </w:t>
      </w:r>
      <w:r w:rsidRPr="00520DE9">
        <w:rPr>
          <w:lang w:eastAsia="zh-CN"/>
        </w:rPr>
        <w:t>Brief introduction of the solution</w:t>
      </w:r>
    </w:p>
    <w:p w14:paraId="1BE8D7BF" w14:textId="77777777" w:rsidR="00520DE9" w:rsidRPr="00520DE9" w:rsidRDefault="00520DE9" w:rsidP="00520DE9">
      <w:pPr>
        <w:pStyle w:val="Heading3"/>
      </w:pPr>
      <w:bookmarkStart w:id="1749" w:name="_Toc43317327"/>
      <w:bookmarkStart w:id="1750" w:name="_Toc43374799"/>
      <w:bookmarkStart w:id="1751" w:name="_Toc43375260"/>
      <w:bookmarkStart w:id="1752" w:name="_Toc43801784"/>
      <w:bookmarkStart w:id="1753" w:name="_Toc43806050"/>
      <w:bookmarkStart w:id="1754" w:name="_Toc43806357"/>
      <w:bookmarkStart w:id="1755" w:name="_Toc50466858"/>
      <w:bookmarkStart w:id="1756" w:name="_Toc50468202"/>
      <w:bookmarkStart w:id="1757" w:name="_Toc50468472"/>
      <w:bookmarkStart w:id="1758" w:name="_Toc50468743"/>
      <w:bookmarkStart w:id="1759" w:name="_Toc50630659"/>
      <w:bookmarkStart w:id="1760" w:name="_Toc54944008"/>
      <w:r w:rsidRPr="00520DE9">
        <w:t>6.14.2</w:t>
      </w:r>
      <w:r w:rsidRPr="00520DE9">
        <w:tab/>
        <w:t>Procedures</w:t>
      </w:r>
      <w:bookmarkEnd w:id="1749"/>
      <w:bookmarkEnd w:id="1750"/>
      <w:bookmarkEnd w:id="1751"/>
      <w:bookmarkEnd w:id="1752"/>
      <w:bookmarkEnd w:id="1753"/>
      <w:bookmarkEnd w:id="1754"/>
      <w:bookmarkEnd w:id="1755"/>
      <w:bookmarkEnd w:id="1756"/>
      <w:bookmarkEnd w:id="1757"/>
      <w:bookmarkEnd w:id="1758"/>
      <w:bookmarkEnd w:id="1759"/>
      <w:bookmarkEnd w:id="1760"/>
    </w:p>
    <w:bookmarkStart w:id="1761" w:name="_MON_1654409382"/>
    <w:bookmarkEnd w:id="1761"/>
    <w:p w14:paraId="4EA96ACA" w14:textId="77777777" w:rsidR="00252BF9" w:rsidRDefault="00252BF9" w:rsidP="00252BF9">
      <w:pPr>
        <w:pStyle w:val="TH"/>
      </w:pPr>
      <w:r>
        <w:object w:dxaOrig="8356" w:dyaOrig="3911" w14:anchorId="1A545C27">
          <v:shape id="_x0000_i1065" type="#_x0000_t75" style="width:416.95pt;height:194.7pt" o:ole="">
            <v:imagedata r:id="rId91" o:title=""/>
          </v:shape>
          <o:OLEObject Type="Embed" ProgID="Word.Picture.8" ShapeID="_x0000_i1065" DrawAspect="Content" ObjectID="_1665557961" r:id="rId92"/>
        </w:object>
      </w:r>
    </w:p>
    <w:p w14:paraId="5472AE42" w14:textId="7D123282" w:rsidR="00520DE9" w:rsidRPr="00520DE9" w:rsidRDefault="00520DE9" w:rsidP="00520DE9">
      <w:pPr>
        <w:pStyle w:val="TF"/>
        <w:rPr>
          <w:lang w:eastAsia="zh-CN"/>
        </w:rPr>
      </w:pPr>
      <w:r w:rsidRPr="00520DE9">
        <w:t>Figure 6.14.2-1:</w:t>
      </w:r>
      <w:r w:rsidR="00355D16">
        <w:t xml:space="preserve"> </w:t>
      </w:r>
      <w:r w:rsidRPr="00520DE9">
        <w:rPr>
          <w:lang w:eastAsia="zh-CN"/>
        </w:rPr>
        <w:t>Procedure for Service Switch mechanism</w:t>
      </w:r>
    </w:p>
    <w:p w14:paraId="4E9402E0" w14:textId="7BE61305" w:rsidR="00252BF9" w:rsidRDefault="00252BF9" w:rsidP="00252BF9">
      <w:pPr>
        <w:pStyle w:val="B1"/>
      </w:pPr>
      <w:r>
        <w:t>0.</w:t>
      </w:r>
      <w:r>
        <w:tab/>
      </w:r>
      <w:r w:rsidR="00D27460">
        <w:t xml:space="preserve">The </w:t>
      </w:r>
      <w:r>
        <w:t>PDU session with I-UPF supporting ULCL or BP is established.</w:t>
      </w:r>
    </w:p>
    <w:p w14:paraId="1F3F309B" w14:textId="77777777" w:rsidR="00252BF9" w:rsidRDefault="00252BF9" w:rsidP="00252BF9">
      <w:pPr>
        <w:pStyle w:val="B1"/>
      </w:pPr>
      <w:r>
        <w:t>1.</w:t>
      </w:r>
      <w:r>
        <w:tab/>
        <w:t>After the establishment of the PDU session, the UE sends the DNS request to the DNS server in order to get the IP address of the Service Switch.</w:t>
      </w:r>
    </w:p>
    <w:p w14:paraId="56386CFE" w14:textId="77777777" w:rsidR="00252BF9" w:rsidRDefault="00252BF9" w:rsidP="00252BF9">
      <w:pPr>
        <w:pStyle w:val="B1"/>
      </w:pPr>
      <w:r>
        <w:t>2a.</w:t>
      </w:r>
      <w:r>
        <w:tab/>
        <w:t>The DNS server sends to the I-UPF the DNS response message including the IP address of the Service Switch.</w:t>
      </w:r>
    </w:p>
    <w:p w14:paraId="4DBA3F70" w14:textId="77777777" w:rsidR="00252BF9" w:rsidRDefault="00252BF9" w:rsidP="00252BF9">
      <w:pPr>
        <w:pStyle w:val="B1"/>
      </w:pPr>
      <w:r>
        <w:t>2b.</w:t>
      </w:r>
      <w:r>
        <w:tab/>
        <w:t>The I-UPF replicates the DNS response message and forwards the replicated DNS response message to the Edge network.</w:t>
      </w:r>
    </w:p>
    <w:p w14:paraId="7D208C7E" w14:textId="44CE33C3" w:rsidR="00252BF9" w:rsidRDefault="00B85C39" w:rsidP="00252BF9">
      <w:pPr>
        <w:pStyle w:val="B1"/>
      </w:pPr>
      <w:r>
        <w:tab/>
      </w:r>
      <w:r w:rsidR="00252BF9">
        <w:t>The DNS handling function deployed as a ME service in the Edge network checks the packet. If certain criterion such as FQDN is matched, the IP address is extracted from the DNS response message.</w:t>
      </w:r>
    </w:p>
    <w:p w14:paraId="64BAB1B0" w14:textId="38A55A07" w:rsidR="00252BF9" w:rsidRDefault="00252BF9" w:rsidP="00252BF9">
      <w:pPr>
        <w:pStyle w:val="B1"/>
      </w:pPr>
      <w:r>
        <w:t>2c.</w:t>
      </w:r>
      <w:r>
        <w:tab/>
        <w:t>The AF function in the Edge network sends the request to the SMF via NEF to configure the</w:t>
      </w:r>
      <w:r w:rsidR="00ED6729" w:rsidRPr="00ED6729">
        <w:t xml:space="preserve"> </w:t>
      </w:r>
      <w:r w:rsidR="00ED6729">
        <w:t>IP address extracted from the DNS response message as</w:t>
      </w:r>
      <w:r>
        <w:t xml:space="preserve"> new traffic steering rule as steps defined in </w:t>
      </w:r>
      <w:r w:rsidR="004174B9">
        <w:t>clause </w:t>
      </w:r>
      <w:r>
        <w:t xml:space="preserve">4.3.6.2 in </w:t>
      </w:r>
      <w:r w:rsidR="004174B9">
        <w:t>TS 23.502 [</w:t>
      </w:r>
      <w:r>
        <w:t>3].</w:t>
      </w:r>
    </w:p>
    <w:p w14:paraId="693F86C6" w14:textId="77777777" w:rsidR="00252BF9" w:rsidRDefault="00252BF9" w:rsidP="00252BF9">
      <w:pPr>
        <w:pStyle w:val="B1"/>
      </w:pPr>
      <w:r>
        <w:lastRenderedPageBreak/>
        <w:t>2d.</w:t>
      </w:r>
      <w:r>
        <w:tab/>
        <w:t>The I-UPF sends the original DNS response message to the UE after step 2c, or after the buffer timer expires.</w:t>
      </w:r>
    </w:p>
    <w:p w14:paraId="452251F7" w14:textId="77777777"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Default="00252BF9" w:rsidP="00252BF9">
      <w:pPr>
        <w:pStyle w:val="B1"/>
      </w:pPr>
      <w:r>
        <w:t>5.</w:t>
      </w:r>
      <w:r>
        <w:tab/>
        <w:t>The UE accesses the EAS based on the IP address contained within the HTTP response message.</w:t>
      </w:r>
    </w:p>
    <w:p w14:paraId="00CB682B" w14:textId="3B28A034" w:rsidR="00520DE9" w:rsidRPr="00520DE9" w:rsidRDefault="00252BF9" w:rsidP="00520DE9">
      <w:pPr>
        <w:pStyle w:val="NO"/>
      </w:pPr>
      <w:r>
        <w:t>NOTE</w:t>
      </w:r>
      <w:r w:rsidR="00ED6729">
        <w:t xml:space="preserve"> 1</w:t>
      </w:r>
      <w:r>
        <w:t>:</w:t>
      </w:r>
      <w:r>
        <w:tab/>
        <w:t>Step 2c</w:t>
      </w:r>
      <w:r w:rsidR="00D27460">
        <w:t>, 3 and 4</w:t>
      </w:r>
      <w:r>
        <w:t xml:space="preserve"> are related with special handling in EC and are introduced in the procedure to show </w:t>
      </w:r>
      <w:r w:rsidR="00273C9D">
        <w:t>the end-to-end procedures to</w:t>
      </w:r>
      <w:r>
        <w:t xml:space="preserve"> support the Service Switch mechanism. These steps have no impacts on the existing network functionalities.</w:t>
      </w:r>
    </w:p>
    <w:p w14:paraId="344BC028" w14:textId="77777777" w:rsidR="00ED6729" w:rsidRDefault="00ED6729" w:rsidP="004A63C7">
      <w:pPr>
        <w:pStyle w:val="NO"/>
      </w:pPr>
      <w:r>
        <w:t>NOTE 2:</w:t>
      </w:r>
      <w:r>
        <w:tab/>
        <w:t>Application filters for diverting the application traffic to the EASs may be configured in the I-UPF/ULCL at step 0 or at step 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520DE9" w:rsidRDefault="00520DE9" w:rsidP="00520DE9">
      <w:pPr>
        <w:pStyle w:val="Heading3"/>
      </w:pPr>
      <w:bookmarkStart w:id="1762" w:name="_Toc43317328"/>
      <w:bookmarkStart w:id="1763" w:name="_Toc43374800"/>
      <w:bookmarkStart w:id="1764" w:name="_Toc43375261"/>
      <w:bookmarkStart w:id="1765" w:name="_Toc43801785"/>
      <w:bookmarkStart w:id="1766" w:name="_Toc43806051"/>
      <w:bookmarkStart w:id="1767" w:name="_Toc43806358"/>
      <w:bookmarkStart w:id="1768" w:name="_Toc50466859"/>
      <w:bookmarkStart w:id="1769" w:name="_Toc50468203"/>
      <w:bookmarkStart w:id="1770" w:name="_Toc50468473"/>
      <w:bookmarkStart w:id="1771" w:name="_Toc50468744"/>
      <w:bookmarkStart w:id="1772" w:name="_Toc50630660"/>
      <w:bookmarkStart w:id="1773" w:name="_Toc54944009"/>
      <w:r w:rsidRPr="00520DE9">
        <w:t>6.14.3</w:t>
      </w:r>
      <w:r w:rsidRPr="00520DE9">
        <w:tab/>
      </w:r>
      <w:bookmarkEnd w:id="1762"/>
      <w:r w:rsidRPr="00520DE9">
        <w:t>Impacts on services, entities and interfaces</w:t>
      </w:r>
      <w:bookmarkEnd w:id="1763"/>
      <w:bookmarkEnd w:id="1764"/>
      <w:bookmarkEnd w:id="1765"/>
      <w:bookmarkEnd w:id="1766"/>
      <w:bookmarkEnd w:id="1767"/>
      <w:bookmarkEnd w:id="1768"/>
      <w:bookmarkEnd w:id="1769"/>
      <w:bookmarkEnd w:id="1770"/>
      <w:bookmarkEnd w:id="1771"/>
      <w:bookmarkEnd w:id="1772"/>
      <w:bookmarkEnd w:id="1773"/>
    </w:p>
    <w:p w14:paraId="47841A1F" w14:textId="3140A527"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w:t>
      </w:r>
    </w:p>
    <w:p w14:paraId="31EAFBEE" w14:textId="77777777" w:rsidR="00520DE9" w:rsidRPr="00520DE9" w:rsidRDefault="00520DE9" w:rsidP="00520DE9">
      <w:pPr>
        <w:rPr>
          <w:lang w:eastAsia="zh-CN"/>
        </w:rPr>
      </w:pPr>
      <w:r w:rsidRPr="00520DE9">
        <w:rPr>
          <w:lang w:eastAsia="zh-CN"/>
        </w:rPr>
        <w:t>I-UPF needs to support following DNS handling functionalities:</w:t>
      </w:r>
    </w:p>
    <w:p w14:paraId="1ECFA165" w14:textId="77777777" w:rsidR="00520DE9" w:rsidRPr="00E71C5B" w:rsidRDefault="00520DE9" w:rsidP="00520DE9">
      <w:pPr>
        <w:pStyle w:val="B1"/>
      </w:pPr>
      <w:r w:rsidRPr="00520DE9">
        <w:rPr>
          <w:lang w:eastAsia="zh-CN"/>
        </w:rPr>
        <w:t>-</w:t>
      </w:r>
      <w:r w:rsidRPr="00520DE9">
        <w:rPr>
          <w:lang w:eastAsia="zh-CN"/>
        </w:rPr>
        <w:tab/>
      </w:r>
      <w:r w:rsidRPr="00E71C5B">
        <w:t>Supporting the duplication of the DNS response message.</w:t>
      </w:r>
    </w:p>
    <w:p w14:paraId="1E6F618E" w14:textId="77777777" w:rsidR="00520DE9" w:rsidRDefault="00520DE9" w:rsidP="00520DE9">
      <w:pPr>
        <w:pStyle w:val="B1"/>
      </w:pPr>
      <w:r w:rsidRPr="00520DE9">
        <w:rPr>
          <w:lang w:eastAsia="zh-CN"/>
        </w:rPr>
        <w:t>-</w:t>
      </w:r>
      <w:r w:rsidRPr="00520DE9">
        <w:rPr>
          <w:lang w:eastAsia="zh-CN"/>
        </w:rPr>
        <w:tab/>
      </w:r>
      <w:r w:rsidRPr="00E71C5B">
        <w:t>Forwarding the copy of DNS response message to the Edge network.</w:t>
      </w:r>
    </w:p>
    <w:p w14:paraId="2F26E568" w14:textId="77777777" w:rsidR="00ED6729" w:rsidRPr="008275EC" w:rsidRDefault="00ED6729" w:rsidP="00ED6729">
      <w:pPr>
        <w:rPr>
          <w:rFonts w:eastAsia="等线"/>
          <w:lang w:eastAsia="zh-CN"/>
        </w:rPr>
      </w:pPr>
      <w:r w:rsidRPr="008275EC">
        <w:rPr>
          <w:rFonts w:eastAsia="等线"/>
          <w:lang w:eastAsia="zh-CN"/>
        </w:rPr>
        <w:t>The following DNS handling functionalities are supported in the EC:</w:t>
      </w:r>
    </w:p>
    <w:p w14:paraId="023B978F" w14:textId="59C883B1"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DNS response message detection;</w:t>
      </w:r>
    </w:p>
    <w:p w14:paraId="4331F515" w14:textId="5BD0403D"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Trigger the SMF to configure the new traffic steering rule in the ULCL UPF.</w:t>
      </w:r>
    </w:p>
    <w:p w14:paraId="31FE5177" w14:textId="77777777" w:rsidR="00520DE9" w:rsidRPr="00520DE9" w:rsidRDefault="00520DE9" w:rsidP="00520DE9">
      <w:pPr>
        <w:rPr>
          <w:lang w:eastAsia="zh-CN"/>
        </w:rPr>
      </w:pPr>
      <w:r w:rsidRPr="00520DE9">
        <w:rPr>
          <w:lang w:eastAsia="zh-CN"/>
        </w:rPr>
        <w:t>No impacts on UE, AN, AF, other control plane NFs and application layer.</w:t>
      </w:r>
    </w:p>
    <w:p w14:paraId="048803A6" w14:textId="77777777" w:rsidR="00520DE9" w:rsidRPr="00520DE9" w:rsidRDefault="00520DE9" w:rsidP="00520DE9">
      <w:pPr>
        <w:pStyle w:val="Heading2"/>
      </w:pPr>
      <w:bookmarkStart w:id="1774" w:name="_Toc43317329"/>
      <w:bookmarkStart w:id="1775" w:name="_Toc43374801"/>
      <w:bookmarkStart w:id="1776" w:name="_Toc43375262"/>
      <w:bookmarkStart w:id="1777" w:name="_Toc43801786"/>
      <w:bookmarkStart w:id="1778" w:name="_Toc43806052"/>
      <w:bookmarkStart w:id="1779" w:name="_Toc43806359"/>
      <w:bookmarkStart w:id="1780" w:name="_Toc50466860"/>
      <w:bookmarkStart w:id="1781" w:name="_Toc50468204"/>
      <w:bookmarkStart w:id="1782" w:name="_Toc50468474"/>
      <w:bookmarkStart w:id="1783" w:name="_Toc50468745"/>
      <w:bookmarkStart w:id="1784" w:name="_Toc50630661"/>
      <w:bookmarkStart w:id="1785" w:name="_Toc54944010"/>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1774"/>
      <w:bookmarkEnd w:id="1775"/>
      <w:bookmarkEnd w:id="1776"/>
      <w:bookmarkEnd w:id="1777"/>
      <w:bookmarkEnd w:id="1778"/>
      <w:bookmarkEnd w:id="1779"/>
      <w:bookmarkEnd w:id="1780"/>
      <w:bookmarkEnd w:id="1781"/>
      <w:bookmarkEnd w:id="1782"/>
      <w:bookmarkEnd w:id="1783"/>
      <w:bookmarkEnd w:id="1784"/>
      <w:bookmarkEnd w:id="1785"/>
    </w:p>
    <w:p w14:paraId="71009A5E" w14:textId="77777777" w:rsidR="00520DE9" w:rsidRPr="00520DE9" w:rsidRDefault="00520DE9" w:rsidP="00520DE9">
      <w:pPr>
        <w:pStyle w:val="Heading3"/>
      </w:pPr>
      <w:bookmarkStart w:id="1786" w:name="_Toc43317330"/>
      <w:bookmarkStart w:id="1787" w:name="_Toc43374802"/>
      <w:bookmarkStart w:id="1788" w:name="_Toc43375263"/>
      <w:bookmarkStart w:id="1789" w:name="_Toc43801787"/>
      <w:bookmarkStart w:id="1790" w:name="_Toc43806053"/>
      <w:bookmarkStart w:id="1791" w:name="_Toc43806360"/>
      <w:bookmarkStart w:id="1792" w:name="_Toc50466861"/>
      <w:bookmarkStart w:id="1793" w:name="_Toc50468205"/>
      <w:bookmarkStart w:id="1794" w:name="_Toc50468475"/>
      <w:bookmarkStart w:id="1795" w:name="_Toc50468746"/>
      <w:bookmarkStart w:id="1796" w:name="_Toc50630662"/>
      <w:bookmarkStart w:id="1797" w:name="_Toc54944011"/>
      <w:r w:rsidRPr="00520DE9">
        <w:t>6.15.1</w:t>
      </w:r>
      <w:r w:rsidRPr="00520DE9">
        <w:rPr>
          <w:rFonts w:hint="eastAsia"/>
        </w:rPr>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63279EEC" w14:textId="0A7D8F29" w:rsidR="00706784" w:rsidRPr="00520DE9" w:rsidRDefault="00355D16" w:rsidP="00355D16">
      <w:bookmarkStart w:id="1798" w:name="_Toc43317335"/>
      <w:bookmarkStart w:id="1799" w:name="_Toc43374807"/>
      <w:bookmarkStart w:id="1800" w:name="_Toc43375268"/>
      <w:bookmarkStart w:id="1801" w:name="_Toc43801792"/>
      <w:bookmarkStart w:id="1802" w:name="_Toc43806058"/>
      <w:bookmarkStart w:id="1803" w:name="_Toc43806365"/>
      <w:r>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Default="00706784" w:rsidP="00706784">
      <w:pPr>
        <w:pStyle w:val="TH"/>
      </w:pPr>
      <w:r>
        <w:object w:dxaOrig="6661" w:dyaOrig="4386" w14:anchorId="2644434F">
          <v:shape id="_x0000_i1066" type="#_x0000_t75" style="width:333.1pt;height:219.45pt" o:ole="">
            <v:imagedata r:id="rId93" o:title=""/>
          </v:shape>
          <o:OLEObject Type="Embed" ProgID="Word.Picture.8" ShapeID="_x0000_i1066" DrawAspect="Content" ObjectID="_1665557962" r:id="rId94"/>
        </w:object>
      </w:r>
    </w:p>
    <w:p w14:paraId="1FBA2044" w14:textId="36EB748B" w:rsidR="00706784" w:rsidRPr="00520DE9" w:rsidRDefault="00706784" w:rsidP="00706784">
      <w:pPr>
        <w:pStyle w:val="TF"/>
        <w:rPr>
          <w:lang w:eastAsia="zh-CN"/>
        </w:rPr>
      </w:pPr>
      <w:r w:rsidRPr="00520DE9">
        <w:t>Figure 6.15.1-1:</w:t>
      </w:r>
      <w:r w:rsidR="00355D16">
        <w:t xml:space="preserve"> </w:t>
      </w:r>
      <w:r w:rsidRPr="00520DE9">
        <w:rPr>
          <w:lang w:eastAsia="zh-CN"/>
        </w:rPr>
        <w:t>Deployment architecture for Service Switch mechanism</w:t>
      </w:r>
    </w:p>
    <w:p w14:paraId="427496C3" w14:textId="53899586" w:rsidR="00706784" w:rsidRPr="00520DE9" w:rsidRDefault="00706784" w:rsidP="00706784">
      <w:pPr>
        <w:rPr>
          <w:lang w:eastAsia="zh-CN"/>
        </w:rPr>
      </w:pPr>
      <w:r w:rsidRPr="00520DE9">
        <w:rPr>
          <w:lang w:eastAsia="zh-CN"/>
        </w:rPr>
        <w:t xml:space="preserve">In this </w:t>
      </w:r>
      <w:r>
        <w:rPr>
          <w:lang w:eastAsia="zh-CN"/>
        </w:rPr>
        <w:t>solution</w:t>
      </w:r>
      <w:r w:rsidRPr="00520DE9">
        <w:rPr>
          <w:lang w:eastAsia="zh-CN"/>
        </w:rPr>
        <w:t xml:space="preserve">, it proposes some enhancements on the existing procedures in </w:t>
      </w:r>
      <w:r w:rsidRPr="00520DE9">
        <w:t>Figure 6.15.1-1</w:t>
      </w:r>
      <w:r w:rsidRPr="00520DE9">
        <w:rPr>
          <w:lang w:eastAsia="zh-CN"/>
        </w:rPr>
        <w:t xml:space="preserve">. As analysis in </w:t>
      </w:r>
      <w:r>
        <w:rPr>
          <w:lang w:eastAsia="zh-CN"/>
        </w:rPr>
        <w:t>solution#14</w:t>
      </w:r>
      <w:r w:rsidRPr="00520DE9">
        <w:rPr>
          <w:lang w:eastAsia="zh-CN"/>
        </w:rPr>
        <w:t>, the basic idea is to exact the IP address within the DNS response message. If certain criterion such as FQDN is matched, the network sets the IP address as the new traffic steering rules.</w:t>
      </w:r>
    </w:p>
    <w:p w14:paraId="0DC8A151" w14:textId="36BA3B6F" w:rsidR="00706784" w:rsidRPr="00520DE9" w:rsidRDefault="00706784" w:rsidP="00706784">
      <w:pPr>
        <w:rPr>
          <w:lang w:eastAsia="zh-CN"/>
        </w:rPr>
      </w:pPr>
      <w:r w:rsidRPr="00520DE9">
        <w:rPr>
          <w:lang w:eastAsia="zh-CN"/>
        </w:rPr>
        <w:t xml:space="preserve">The detailed procedures are shown in </w:t>
      </w:r>
      <w:r w:rsidR="004174B9">
        <w:rPr>
          <w:lang w:eastAsia="zh-CN"/>
        </w:rPr>
        <w:t>clause </w:t>
      </w:r>
      <w:r w:rsidRPr="00520DE9">
        <w:rPr>
          <w:lang w:eastAsia="zh-CN"/>
        </w:rPr>
        <w:t>6.15.2.</w:t>
      </w:r>
    </w:p>
    <w:p w14:paraId="64E1582C" w14:textId="77777777" w:rsidR="00706784" w:rsidRPr="00520DE9" w:rsidRDefault="00706784" w:rsidP="00706784">
      <w:pPr>
        <w:pStyle w:val="Heading3"/>
      </w:pPr>
      <w:bookmarkStart w:id="1804" w:name="_Toc43317331"/>
      <w:bookmarkStart w:id="1805" w:name="_Toc43374803"/>
      <w:bookmarkStart w:id="1806" w:name="_Toc43375264"/>
      <w:bookmarkStart w:id="1807" w:name="_Toc43801788"/>
      <w:bookmarkStart w:id="1808" w:name="_Toc43806054"/>
      <w:bookmarkStart w:id="1809" w:name="_Toc43806361"/>
      <w:bookmarkStart w:id="1810" w:name="_Toc50466862"/>
      <w:bookmarkStart w:id="1811" w:name="_Toc50468206"/>
      <w:bookmarkStart w:id="1812" w:name="_Toc50468476"/>
      <w:bookmarkStart w:id="1813" w:name="_Toc50468747"/>
      <w:bookmarkStart w:id="1814" w:name="_Toc50630663"/>
      <w:bookmarkStart w:id="1815" w:name="_Toc54944012"/>
      <w:r w:rsidRPr="00520DE9">
        <w:t>6.15.2</w:t>
      </w:r>
      <w:r w:rsidRPr="00520DE9">
        <w:tab/>
        <w:t>Procedures</w:t>
      </w:r>
      <w:bookmarkEnd w:id="1804"/>
      <w:bookmarkEnd w:id="1805"/>
      <w:bookmarkEnd w:id="1806"/>
      <w:bookmarkEnd w:id="1807"/>
      <w:bookmarkEnd w:id="1808"/>
      <w:bookmarkEnd w:id="1809"/>
      <w:bookmarkEnd w:id="1810"/>
      <w:bookmarkEnd w:id="1811"/>
      <w:bookmarkEnd w:id="1812"/>
      <w:bookmarkEnd w:id="1813"/>
      <w:bookmarkEnd w:id="1814"/>
      <w:bookmarkEnd w:id="1815"/>
    </w:p>
    <w:p w14:paraId="34006F38" w14:textId="77777777" w:rsidR="00706784" w:rsidRPr="00520DE9" w:rsidRDefault="00706784" w:rsidP="00706784">
      <w:pPr>
        <w:pStyle w:val="Heading4"/>
      </w:pPr>
      <w:bookmarkStart w:id="1816" w:name="_Toc43317332"/>
      <w:bookmarkStart w:id="1817" w:name="_Toc43374804"/>
      <w:bookmarkStart w:id="1818" w:name="_Toc43375265"/>
      <w:bookmarkStart w:id="1819" w:name="_Toc43801789"/>
      <w:bookmarkStart w:id="1820" w:name="_Toc43806055"/>
      <w:bookmarkStart w:id="1821" w:name="_Toc43806362"/>
      <w:bookmarkStart w:id="1822" w:name="_Toc50630664"/>
      <w:bookmarkStart w:id="1823" w:name="_Toc54944013"/>
      <w:r w:rsidRPr="00520DE9">
        <w:t>6.15.2.1</w:t>
      </w:r>
      <w:r w:rsidRPr="00520DE9">
        <w:tab/>
        <w:t>Option 1: Supporting DNS handling function in UPF anchor</w:t>
      </w:r>
      <w:bookmarkEnd w:id="1816"/>
      <w:bookmarkEnd w:id="1817"/>
      <w:bookmarkEnd w:id="1818"/>
      <w:bookmarkEnd w:id="1819"/>
      <w:bookmarkEnd w:id="1820"/>
      <w:bookmarkEnd w:id="1821"/>
      <w:bookmarkEnd w:id="1822"/>
      <w:bookmarkEnd w:id="1823"/>
    </w:p>
    <w:p w14:paraId="0FB78C04" w14:textId="77777777" w:rsidR="00706784" w:rsidRPr="00520DE9" w:rsidRDefault="00706784" w:rsidP="00706784">
      <w:r w:rsidRPr="00520DE9">
        <w:t>This option applies to the scenario that I-UPF (ULCL or BP) isn</w:t>
      </w:r>
      <w:r>
        <w:t>'</w:t>
      </w:r>
      <w:r w:rsidRPr="00520DE9">
        <w:t>t inserted during the PDU session establishment.</w:t>
      </w:r>
    </w:p>
    <w:bookmarkStart w:id="1824" w:name="_MON_1654409532"/>
    <w:bookmarkEnd w:id="1824"/>
    <w:p w14:paraId="0F8332AC" w14:textId="77777777" w:rsidR="00706784" w:rsidRDefault="00706784" w:rsidP="00706784">
      <w:pPr>
        <w:pStyle w:val="TH"/>
      </w:pPr>
      <w:r>
        <w:object w:dxaOrig="8731" w:dyaOrig="5268" w14:anchorId="23D6FABA">
          <v:shape id="_x0000_i1067" type="#_x0000_t75" style="width:435.75pt;height:262.35pt" o:ole="">
            <v:imagedata r:id="rId95" o:title=""/>
          </v:shape>
          <o:OLEObject Type="Embed" ProgID="Word.Picture.8" ShapeID="_x0000_i1067" DrawAspect="Content" ObjectID="_1665557963" r:id="rId96"/>
        </w:object>
      </w:r>
    </w:p>
    <w:p w14:paraId="373BB352" w14:textId="77777777" w:rsidR="00706784" w:rsidRPr="00520DE9" w:rsidRDefault="00706784" w:rsidP="00706784">
      <w:pPr>
        <w:pStyle w:val="TF"/>
        <w:rPr>
          <w:lang w:eastAsia="zh-CN"/>
        </w:rPr>
      </w:pPr>
      <w:r w:rsidRPr="00520DE9">
        <w:t xml:space="preserve">Figure 6.15.2.1-1: </w:t>
      </w:r>
      <w:r w:rsidRPr="00520DE9">
        <w:rPr>
          <w:lang w:eastAsia="zh-CN"/>
        </w:rPr>
        <w:t>Procedure for Service Switch mechanism-Option 1</w:t>
      </w:r>
    </w:p>
    <w:p w14:paraId="085B2B88" w14:textId="56C99DB0" w:rsidR="00706784" w:rsidRDefault="00706784" w:rsidP="00706784">
      <w:pPr>
        <w:pStyle w:val="B1"/>
      </w:pPr>
      <w:r>
        <w:t>0.</w:t>
      </w:r>
      <w:r>
        <w:tab/>
      </w:r>
      <w:r w:rsidR="00273C9D">
        <w:t xml:space="preserve">The </w:t>
      </w:r>
      <w:r>
        <w:t>PDU session is established.</w:t>
      </w:r>
    </w:p>
    <w:p w14:paraId="2CA1B29C" w14:textId="77777777" w:rsidR="00706784" w:rsidRDefault="00706784" w:rsidP="00706784">
      <w:pPr>
        <w:pStyle w:val="B1"/>
      </w:pPr>
      <w:r>
        <w:lastRenderedPageBreak/>
        <w:t>1.</w:t>
      </w:r>
      <w:r>
        <w:tab/>
        <w:t>After the establishment of the PDU session, the UE sends the DNS request to the DNS server in order to get the IP address of the Service Switch.</w:t>
      </w:r>
    </w:p>
    <w:p w14:paraId="524DD8F9" w14:textId="77777777" w:rsidR="00706784" w:rsidRDefault="00706784" w:rsidP="00706784">
      <w:pPr>
        <w:pStyle w:val="B1"/>
      </w:pPr>
      <w:r>
        <w:t>2a.</w:t>
      </w:r>
      <w:r>
        <w:tab/>
        <w:t>The DNS server sends to the UPF anchor 1 the DNS response message including the AS IP address, i.e., IP address of the Service Switch.</w:t>
      </w:r>
    </w:p>
    <w:p w14:paraId="0F899B2E" w14:textId="2E60F3C4" w:rsidR="00706784" w:rsidRDefault="00706784" w:rsidP="00706784">
      <w:pPr>
        <w:pStyle w:val="B1"/>
      </w:pPr>
      <w:r>
        <w:t>2b.</w:t>
      </w:r>
      <w:r>
        <w:tab/>
        <w:t>The DNS handling function deployed in UPF anchor 1 checks the DNS response message. If certain criterion such as FQDN is matched, the IP address is exacted from the DNS response message. UPF anchor 1 further decides the DNAI based on the FQDN. If the UPF can't decide the DNAI, it may send the FQDN to the SMF in step 2c.</w:t>
      </w:r>
    </w:p>
    <w:p w14:paraId="2D12FB92" w14:textId="5F3D59A5" w:rsidR="00706784" w:rsidRDefault="00706784" w:rsidP="00706784">
      <w:pPr>
        <w:pStyle w:val="B1"/>
      </w:pPr>
      <w:r>
        <w:t>2c.</w:t>
      </w:r>
      <w:r>
        <w:tab/>
        <w:t>The UPF anchor 1 sends the IP address exacted from the DNS response message and DNAI and FQDN to the SMF in order to request the SMF to insert I-UPF and set the traffic steering rules</w:t>
      </w:r>
      <w:r w:rsidRPr="0041529B">
        <w:t xml:space="preserve"> </w:t>
      </w:r>
      <w:r>
        <w:t>for diverting the traffic for both the Service Switch and EASs.</w:t>
      </w:r>
    </w:p>
    <w:p w14:paraId="4C49CAEF" w14:textId="77777777" w:rsidR="00706784" w:rsidRDefault="00706784" w:rsidP="00706784">
      <w:pPr>
        <w:pStyle w:val="B1"/>
      </w:pPr>
      <w:r>
        <w:t>2d.</w:t>
      </w:r>
      <w:r>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Default="00706784" w:rsidP="00706784">
      <w:pPr>
        <w:pStyle w:val="B1"/>
      </w:pPr>
      <w:r>
        <w:t>2e.</w:t>
      </w:r>
      <w:r>
        <w:tab/>
        <w:t>After receiving the SMF response, the UPF anchor 1 forwards the DNS response message to the UE.</w:t>
      </w:r>
    </w:p>
    <w:p w14:paraId="49CE76B1" w14:textId="77777777" w:rsidR="00706784" w:rsidRDefault="00706784" w:rsidP="00706784">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Default="00706784" w:rsidP="00706784">
      <w:pPr>
        <w:pStyle w:val="B1"/>
      </w:pPr>
      <w:r>
        <w:t>4.</w:t>
      </w:r>
      <w: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Default="00706784" w:rsidP="00706784">
      <w:pPr>
        <w:pStyle w:val="B1"/>
      </w:pPr>
      <w:r>
        <w:t>5.</w:t>
      </w:r>
      <w:r>
        <w:tab/>
        <w:t>The UE accesses the edge server based on the IP address contained within the HTTP response message.</w:t>
      </w:r>
    </w:p>
    <w:p w14:paraId="107EC5F3" w14:textId="51B57B79" w:rsidR="00706784" w:rsidRPr="00520DE9" w:rsidRDefault="00706784" w:rsidP="00706784">
      <w:pPr>
        <w:pStyle w:val="NO"/>
      </w:pPr>
      <w:r w:rsidRPr="00520DE9">
        <w:t>NOTE 1:</w:t>
      </w:r>
      <w:r w:rsidRPr="00520DE9">
        <w:tab/>
        <w:t>Step</w:t>
      </w:r>
      <w:r>
        <w:t> </w:t>
      </w:r>
      <w:r w:rsidRPr="00520DE9">
        <w:t xml:space="preserve">3 </w:t>
      </w:r>
      <w:r w:rsidR="00273C9D">
        <w:t xml:space="preserve">and </w:t>
      </w:r>
      <w:r w:rsidRPr="00520DE9">
        <w:t>step</w:t>
      </w:r>
      <w:r>
        <w:t> </w:t>
      </w:r>
      <w:r w:rsidR="00273C9D">
        <w:t>4</w:t>
      </w:r>
      <w:r w:rsidRPr="00520DE9">
        <w:t xml:space="preserve"> are related with special handling in EC and are introduced in the procedure to show </w:t>
      </w:r>
      <w:r w:rsidR="00273C9D">
        <w:t>the end-to-end procedures to</w:t>
      </w:r>
      <w:r w:rsidRPr="00520DE9">
        <w:t xml:space="preserve"> support the Service Switch mechanism.</w:t>
      </w:r>
    </w:p>
    <w:p w14:paraId="4C62D29F" w14:textId="5DB65C48" w:rsidR="00706784" w:rsidRPr="00520DE9" w:rsidRDefault="00706784" w:rsidP="004A63C7">
      <w:pPr>
        <w:pStyle w:val="NO"/>
      </w:pPr>
      <w:r w:rsidRPr="00520DE9">
        <w:t>NOTE 2:</w:t>
      </w:r>
      <w:r w:rsidRPr="00520DE9">
        <w:tab/>
        <w:t>Step</w:t>
      </w:r>
      <w:r>
        <w:t> </w:t>
      </w:r>
      <w:r w:rsidRPr="00520DE9">
        <w:t>1 to step</w:t>
      </w:r>
      <w:r>
        <w:t> </w:t>
      </w:r>
      <w:r w:rsidRPr="00520DE9">
        <w:t>2e can also be used to support general DNS solutions.</w:t>
      </w:r>
    </w:p>
    <w:p w14:paraId="0636F86E" w14:textId="77777777" w:rsidR="00706784" w:rsidRPr="00520DE9" w:rsidRDefault="00706784" w:rsidP="00706784">
      <w:pPr>
        <w:pStyle w:val="Heading4"/>
      </w:pPr>
      <w:bookmarkStart w:id="1825" w:name="_Toc43317333"/>
      <w:bookmarkStart w:id="1826" w:name="_Toc43374805"/>
      <w:bookmarkStart w:id="1827" w:name="_Toc43375266"/>
      <w:bookmarkStart w:id="1828" w:name="_Toc43801790"/>
      <w:bookmarkStart w:id="1829" w:name="_Toc43806056"/>
      <w:bookmarkStart w:id="1830" w:name="_Toc43806363"/>
      <w:bookmarkStart w:id="1831" w:name="_Toc50630665"/>
      <w:bookmarkStart w:id="1832" w:name="_Toc54944014"/>
      <w:r w:rsidRPr="00520DE9">
        <w:t>6.15.2.2</w:t>
      </w:r>
      <w:r w:rsidRPr="00520DE9">
        <w:tab/>
        <w:t>Option 2: Supporting DNS handling function in I-UPF(ULCL or BP)</w:t>
      </w:r>
      <w:bookmarkEnd w:id="1825"/>
      <w:bookmarkEnd w:id="1826"/>
      <w:bookmarkEnd w:id="1827"/>
      <w:bookmarkEnd w:id="1828"/>
      <w:bookmarkEnd w:id="1829"/>
      <w:bookmarkEnd w:id="1830"/>
      <w:bookmarkEnd w:id="1831"/>
      <w:bookmarkEnd w:id="1832"/>
    </w:p>
    <w:p w14:paraId="05E53F33" w14:textId="77777777" w:rsidR="00706784" w:rsidRPr="00520DE9" w:rsidRDefault="00706784" w:rsidP="00706784">
      <w:r w:rsidRPr="00520DE9">
        <w:t>This option applies to the scenario that the I-UPF (ULCL or BP) is inserted during the PDU session establishment.</w:t>
      </w:r>
    </w:p>
    <w:p w14:paraId="46B63396" w14:textId="77777777" w:rsidR="00706784" w:rsidRDefault="00706784" w:rsidP="00706784">
      <w:pPr>
        <w:pStyle w:val="TH"/>
      </w:pPr>
      <w:r>
        <w:object w:dxaOrig="9279" w:dyaOrig="4293" w14:anchorId="095D80EC">
          <v:shape id="_x0000_i1068" type="#_x0000_t75" style="width:462.7pt;height:213.5pt" o:ole="">
            <v:imagedata r:id="rId97" o:title=""/>
          </v:shape>
          <o:OLEObject Type="Embed" ProgID="Word.Picture.8" ShapeID="_x0000_i1068" DrawAspect="Content" ObjectID="_1665557964" r:id="rId98"/>
        </w:object>
      </w:r>
    </w:p>
    <w:p w14:paraId="56E5D3D6" w14:textId="77777777" w:rsidR="00706784" w:rsidRPr="00520DE9" w:rsidRDefault="00706784" w:rsidP="00706784">
      <w:pPr>
        <w:pStyle w:val="TF"/>
        <w:rPr>
          <w:lang w:eastAsia="zh-CN"/>
        </w:rPr>
      </w:pPr>
      <w:r w:rsidRPr="00520DE9">
        <w:t>Figure 6.15.2.2-1:</w:t>
      </w:r>
      <w:r w:rsidRPr="00520DE9">
        <w:rPr>
          <w:lang w:eastAsia="zh-CN"/>
        </w:rPr>
        <w:t xml:space="preserve"> Procedure for Service Switch mechanism-Option 2</w:t>
      </w:r>
    </w:p>
    <w:p w14:paraId="49FCAA7C" w14:textId="118F1D37" w:rsidR="00706784" w:rsidRPr="00520DE9" w:rsidRDefault="00706784" w:rsidP="00706784">
      <w:pPr>
        <w:pStyle w:val="B1"/>
        <w:rPr>
          <w:rFonts w:eastAsia="等线"/>
        </w:rPr>
      </w:pPr>
      <w:r w:rsidRPr="00520DE9">
        <w:rPr>
          <w:rFonts w:eastAsia="等线"/>
        </w:rPr>
        <w:lastRenderedPageBreak/>
        <w:t>0.</w:t>
      </w:r>
      <w:r w:rsidRPr="00520DE9">
        <w:rPr>
          <w:rFonts w:eastAsia="等线"/>
        </w:rPr>
        <w:tab/>
      </w:r>
      <w:r w:rsidR="00273C9D">
        <w:rPr>
          <w:rFonts w:eastAsia="等线"/>
        </w:rPr>
        <w:t xml:space="preserve">The </w:t>
      </w:r>
      <w:r w:rsidRPr="00520DE9">
        <w:rPr>
          <w:rFonts w:eastAsia="等线"/>
        </w:rPr>
        <w:t>PDU session with I-UPF supporting ULCL or BP is established.</w:t>
      </w:r>
    </w:p>
    <w:p w14:paraId="7D25268B" w14:textId="77777777" w:rsidR="00706784" w:rsidRPr="00520DE9" w:rsidRDefault="00706784" w:rsidP="00706784">
      <w:pPr>
        <w:pStyle w:val="B1"/>
        <w:rPr>
          <w:rFonts w:eastAsia="等线"/>
        </w:rPr>
      </w:pPr>
      <w:r w:rsidRPr="00520DE9">
        <w:rPr>
          <w:rFonts w:eastAsia="等线"/>
        </w:rPr>
        <w:t>1.</w:t>
      </w:r>
      <w:r w:rsidRPr="00520DE9">
        <w:rPr>
          <w:rFonts w:eastAsia="等线"/>
        </w:rPr>
        <w:tab/>
        <w:t>After the establishment of the PDU session, the UE sends the DNS request to the DNS server in order to get the IP address of the Service Switch.</w:t>
      </w:r>
    </w:p>
    <w:p w14:paraId="154497FD" w14:textId="77777777" w:rsidR="00706784" w:rsidRPr="00520DE9" w:rsidRDefault="00706784" w:rsidP="00706784">
      <w:pPr>
        <w:pStyle w:val="B1"/>
        <w:rPr>
          <w:rFonts w:eastAsia="等线"/>
        </w:rPr>
      </w:pPr>
      <w:r w:rsidRPr="00520DE9">
        <w:rPr>
          <w:rFonts w:eastAsia="等线"/>
        </w:rPr>
        <w:t>2a. The DNS server sends to the I-UPF the DNS response message including the IP address of the Service Switch.</w:t>
      </w:r>
    </w:p>
    <w:p w14:paraId="03877132" w14:textId="37FF15D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b. The </w:t>
      </w:r>
      <w:r>
        <w:t xml:space="preserve">DNS handling function deployed in </w:t>
      </w:r>
      <w:r w:rsidRPr="00520DE9">
        <w:rPr>
          <w:rFonts w:eastAsia="等线"/>
        </w:rPr>
        <w:t>I-UPF checks the DNS response message. If certain criterion such as FQDN is matched, the</w:t>
      </w:r>
      <w:r w:rsidRPr="00520DE9">
        <w:t xml:space="preserve"> IP address </w:t>
      </w:r>
      <w:r>
        <w:t xml:space="preserve">is extracted </w:t>
      </w:r>
      <w:r w:rsidRPr="00520DE9">
        <w:t>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c.The I-UPF </w:t>
      </w:r>
      <w:r w:rsidRPr="00520DE9">
        <w:t>sends the request to SMF to trigger the update of the traffic steering rule</w:t>
      </w:r>
      <w:r>
        <w:t xml:space="preserve"> including the IP address exacted from the DNS response message</w:t>
      </w:r>
      <w:r w:rsidRPr="00520DE9">
        <w:t>.</w:t>
      </w:r>
    </w:p>
    <w:p w14:paraId="0588741B"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d. If the SMF agrees to configure the new traffic steering rule, it modifies the PDU session with the new traffic steering rule. If the SMF rejects the new traffic steering rule, it sends the ACK message to the I-UPF.</w:t>
      </w:r>
    </w:p>
    <w:p w14:paraId="5EDADA24" w14:textId="3A4EA4BA" w:rsidR="00706784" w:rsidRPr="00520DE9" w:rsidRDefault="00706784" w:rsidP="00706784">
      <w:pPr>
        <w:pStyle w:val="B1"/>
        <w:rPr>
          <w:rFonts w:eastAsia="等线"/>
        </w:rPr>
      </w:pPr>
      <w:r w:rsidRPr="00520DE9">
        <w:rPr>
          <w:rFonts w:eastAsia="等线" w:hint="eastAsia"/>
        </w:rPr>
        <w:t>2</w:t>
      </w:r>
      <w:r w:rsidRPr="00520DE9">
        <w:rPr>
          <w:rFonts w:eastAsia="等线"/>
        </w:rPr>
        <w:t xml:space="preserve">e. </w:t>
      </w:r>
      <w:r w:rsidR="00273C9D">
        <w:t>After receiving the SMF response, the</w:t>
      </w:r>
      <w:r w:rsidR="00273C9D" w:rsidRPr="00520DE9">
        <w:rPr>
          <w:rFonts w:eastAsia="等线"/>
        </w:rPr>
        <w:t xml:space="preserve"> </w:t>
      </w:r>
      <w:r w:rsidRPr="00520DE9">
        <w:rPr>
          <w:rFonts w:eastAsia="等线"/>
        </w:rPr>
        <w:t>I-UPF forwards the DNS response message to the UE.</w:t>
      </w:r>
    </w:p>
    <w:p w14:paraId="0CEF88F9" w14:textId="77777777" w:rsidR="00706784" w:rsidRPr="00520DE9" w:rsidRDefault="00706784" w:rsidP="00706784">
      <w:pPr>
        <w:pStyle w:val="B1"/>
        <w:rPr>
          <w:rFonts w:eastAsia="等线"/>
        </w:rPr>
      </w:pPr>
      <w:r w:rsidRPr="00520DE9">
        <w:rPr>
          <w:rFonts w:eastAsia="等线"/>
        </w:rPr>
        <w:t>3.</w:t>
      </w:r>
      <w:r w:rsidRPr="00520DE9">
        <w:rPr>
          <w:rFonts w:eastAsia="等线"/>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520DE9" w:rsidRDefault="00706784" w:rsidP="00706784">
      <w:pPr>
        <w:pStyle w:val="B1"/>
        <w:rPr>
          <w:rFonts w:eastAsia="等线"/>
        </w:rPr>
      </w:pPr>
      <w:r w:rsidRPr="00520DE9">
        <w:rPr>
          <w:rFonts w:eastAsia="等线"/>
        </w:rPr>
        <w:t>4.</w:t>
      </w:r>
      <w:r w:rsidRPr="00520DE9">
        <w:rPr>
          <w:rFonts w:eastAsia="等线"/>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520DE9" w:rsidRDefault="00706784" w:rsidP="00706784">
      <w:pPr>
        <w:pStyle w:val="B1"/>
      </w:pPr>
      <w:r w:rsidRPr="00520DE9">
        <w:rPr>
          <w:rFonts w:eastAsia="等线"/>
        </w:rPr>
        <w:t>5.</w:t>
      </w:r>
      <w:r w:rsidRPr="00520DE9">
        <w:rPr>
          <w:rFonts w:eastAsia="等线"/>
        </w:rPr>
        <w:tab/>
      </w:r>
      <w:r w:rsidRPr="00520DE9">
        <w:rPr>
          <w:rFonts w:eastAsia="等线" w:hint="eastAsia"/>
        </w:rPr>
        <w:t>T</w:t>
      </w:r>
      <w:r w:rsidRPr="00520DE9">
        <w:rPr>
          <w:rFonts w:eastAsia="等线"/>
        </w:rPr>
        <w:t>he UE accesses the edge server based on the IP address contained within the HTTP response message.</w:t>
      </w:r>
    </w:p>
    <w:p w14:paraId="70CC1900" w14:textId="77777777" w:rsidR="00706784" w:rsidRPr="004A445B" w:rsidRDefault="00706784" w:rsidP="00706784">
      <w:pPr>
        <w:pStyle w:val="NO"/>
      </w:pPr>
      <w:r w:rsidRPr="00520DE9">
        <w:t>NOTE </w:t>
      </w:r>
      <w:r>
        <w:t>3</w:t>
      </w:r>
      <w:r w:rsidRPr="00520DE9">
        <w:t>:</w:t>
      </w:r>
      <w:r w:rsidRPr="00520DE9">
        <w:tab/>
      </w:r>
      <w:r>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520DE9" w:rsidRDefault="00706784" w:rsidP="00706784">
      <w:pPr>
        <w:pStyle w:val="Heading3"/>
        <w:rPr>
          <w:lang w:eastAsia="zh-CN"/>
        </w:rPr>
      </w:pPr>
      <w:bookmarkStart w:id="1833" w:name="_Toc43317334"/>
      <w:bookmarkStart w:id="1834" w:name="_Toc43374806"/>
      <w:bookmarkStart w:id="1835" w:name="_Toc43375267"/>
      <w:bookmarkStart w:id="1836" w:name="_Toc43801791"/>
      <w:bookmarkStart w:id="1837" w:name="_Toc43806057"/>
      <w:bookmarkStart w:id="1838" w:name="_Toc43806364"/>
      <w:bookmarkStart w:id="1839" w:name="_Toc50466863"/>
      <w:bookmarkStart w:id="1840" w:name="_Toc50468207"/>
      <w:bookmarkStart w:id="1841" w:name="_Toc50468477"/>
      <w:bookmarkStart w:id="1842" w:name="_Toc50468748"/>
      <w:bookmarkStart w:id="1843" w:name="_Toc50630666"/>
      <w:bookmarkStart w:id="1844" w:name="_Toc54944015"/>
      <w:r w:rsidRPr="00520DE9">
        <w:rPr>
          <w:lang w:eastAsia="zh-CN"/>
        </w:rPr>
        <w:t>6.15.3</w:t>
      </w:r>
      <w:r w:rsidRPr="00520DE9">
        <w:rPr>
          <w:lang w:eastAsia="zh-CN"/>
        </w:rPr>
        <w:tab/>
      </w:r>
      <w:bookmarkEnd w:id="1833"/>
      <w:r w:rsidRPr="00520DE9">
        <w:t>Impacts on services, entities and interfaces</w:t>
      </w:r>
      <w:bookmarkEnd w:id="1834"/>
      <w:bookmarkEnd w:id="1835"/>
      <w:bookmarkEnd w:id="1836"/>
      <w:bookmarkEnd w:id="1837"/>
      <w:bookmarkEnd w:id="1838"/>
      <w:bookmarkEnd w:id="1839"/>
      <w:bookmarkEnd w:id="1840"/>
      <w:bookmarkEnd w:id="1841"/>
      <w:bookmarkEnd w:id="1842"/>
      <w:bookmarkEnd w:id="1843"/>
      <w:bookmarkEnd w:id="1844"/>
    </w:p>
    <w:p w14:paraId="3E0FF0DA" w14:textId="77777777" w:rsidR="00706784" w:rsidRPr="00520DE9" w:rsidRDefault="00706784" w:rsidP="00706784">
      <w:pPr>
        <w:rPr>
          <w:b/>
          <w:lang w:eastAsia="zh-CN"/>
        </w:rPr>
      </w:pPr>
      <w:r w:rsidRPr="00520DE9">
        <w:rPr>
          <w:b/>
          <w:lang w:eastAsia="zh-CN"/>
        </w:rPr>
        <w:t>Option 1:</w:t>
      </w:r>
    </w:p>
    <w:p w14:paraId="0497A9E0" w14:textId="113DFECA" w:rsidR="00706784" w:rsidRPr="00520DE9" w:rsidRDefault="00706784" w:rsidP="00706784">
      <w:pPr>
        <w:rPr>
          <w:lang w:eastAsia="zh-CN"/>
        </w:rPr>
      </w:pPr>
      <w:r w:rsidRPr="00520DE9">
        <w:rPr>
          <w:rFonts w:hint="eastAsia"/>
          <w:lang w:eastAsia="zh-CN"/>
        </w:rPr>
        <w:t>I</w:t>
      </w:r>
      <w:r w:rsidRPr="00520DE9">
        <w:rPr>
          <w:lang w:eastAsia="zh-CN"/>
        </w:rPr>
        <w:t xml:space="preserve">mpacts to UPF for supporting </w:t>
      </w:r>
      <w:r w:rsidR="00273C9D">
        <w:rPr>
          <w:lang w:eastAsia="zh-CN"/>
        </w:rPr>
        <w:t xml:space="preserve">following </w:t>
      </w:r>
      <w:r w:rsidRPr="00520DE9">
        <w:rPr>
          <w:lang w:eastAsia="zh-CN"/>
        </w:rPr>
        <w:t>DNS handling functionalities:</w:t>
      </w:r>
    </w:p>
    <w:p w14:paraId="495C9F36" w14:textId="17EAB872" w:rsidR="00706784" w:rsidRPr="00520DE9" w:rsidRDefault="00706784" w:rsidP="00706784">
      <w:pPr>
        <w:pStyle w:val="B1"/>
        <w:rPr>
          <w:rFonts w:eastAsia="等线"/>
        </w:rPr>
      </w:pPr>
      <w:r w:rsidRPr="00520DE9">
        <w:rPr>
          <w:rFonts w:eastAsia="等线"/>
        </w:rPr>
        <w:t>-</w:t>
      </w:r>
      <w:r w:rsidRPr="00520DE9">
        <w:rPr>
          <w:rFonts w:eastAsia="等线"/>
        </w:rPr>
        <w:tab/>
      </w:r>
      <w:r w:rsidR="00273C9D">
        <w:rPr>
          <w:rFonts w:eastAsia="等线"/>
        </w:rPr>
        <w:t>C</w:t>
      </w:r>
      <w:r w:rsidR="00273C9D" w:rsidRPr="00520DE9">
        <w:rPr>
          <w:rFonts w:eastAsia="等线"/>
        </w:rPr>
        <w:t>heck</w:t>
      </w:r>
      <w:r w:rsidRPr="00520DE9">
        <w:rPr>
          <w:rFonts w:eastAsia="等线"/>
        </w:rPr>
        <w:t xml:space="preserve"> DNS response message;</w:t>
      </w:r>
    </w:p>
    <w:p w14:paraId="0154B43C"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29931E91" w14:textId="3B236D5F" w:rsidR="00706784" w:rsidRPr="00520DE9" w:rsidRDefault="00706784" w:rsidP="00706784">
      <w:pPr>
        <w:pStyle w:val="B1"/>
        <w:rPr>
          <w:rFonts w:eastAsia="等线"/>
        </w:rPr>
      </w:pPr>
      <w:r w:rsidRPr="00520DE9">
        <w:rPr>
          <w:rFonts w:eastAsia="等线"/>
        </w:rPr>
        <w:t>-</w:t>
      </w:r>
      <w:r w:rsidRPr="00520DE9">
        <w:rPr>
          <w:rFonts w:eastAsia="等线"/>
        </w:rPr>
        <w:tab/>
      </w:r>
      <w:r w:rsidR="00273C9D">
        <w:rPr>
          <w:rFonts w:eastAsia="等线"/>
        </w:rPr>
        <w:t>S</w:t>
      </w:r>
      <w:r w:rsidRPr="00520DE9">
        <w:rPr>
          <w:rFonts w:eastAsia="等线"/>
        </w:rPr>
        <w:t>end the request to the SMF</w:t>
      </w:r>
      <w:r w:rsidR="00273C9D" w:rsidRPr="00273C9D">
        <w:rPr>
          <w:rFonts w:eastAsia="等线"/>
        </w:rPr>
        <w:t xml:space="preserve"> </w:t>
      </w:r>
      <w:r w:rsidR="00273C9D">
        <w:rPr>
          <w:rFonts w:eastAsia="等线"/>
        </w:rPr>
        <w:t>including the IP address and FQDN contained in the DNS response message</w:t>
      </w:r>
      <w:r w:rsidR="00273C9D" w:rsidRPr="00520DE9">
        <w:rPr>
          <w:rFonts w:eastAsia="等线"/>
        </w:rPr>
        <w:t xml:space="preserve"> </w:t>
      </w:r>
      <w:r w:rsidR="00273C9D">
        <w:rPr>
          <w:rFonts w:eastAsia="等线"/>
        </w:rPr>
        <w:t>in order</w:t>
      </w:r>
      <w:r w:rsidRPr="00520DE9">
        <w:rPr>
          <w:rFonts w:eastAsia="等线"/>
        </w:rPr>
        <w:t xml:space="preserve"> to insert the I-UPF and sets the new traffic steering rules</w:t>
      </w:r>
      <w:r>
        <w:rPr>
          <w:rFonts w:eastAsia="等线"/>
        </w:rPr>
        <w:t xml:space="preserve"> for diverting the traffic for both the Service Switch and EASs</w:t>
      </w:r>
      <w:r w:rsidRPr="00520DE9">
        <w:rPr>
          <w:rFonts w:eastAsia="等线"/>
        </w:rPr>
        <w:t>.</w:t>
      </w:r>
    </w:p>
    <w:p w14:paraId="0C086012"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385A44C7" w14:textId="5D12DE53"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 xml:space="preserve">The SMF receives the request from UPF, decides whether to insert the I-UPF and configures the new </w:t>
      </w:r>
      <w:r>
        <w:rPr>
          <w:rFonts w:eastAsia="等线"/>
          <w:lang w:eastAsia="zh-CN"/>
        </w:rPr>
        <w:t>traffic steering</w:t>
      </w:r>
      <w:r w:rsidRPr="00520DE9">
        <w:rPr>
          <w:rFonts w:eastAsia="等线"/>
          <w:lang w:eastAsia="zh-CN"/>
        </w:rPr>
        <w:t xml:space="preserve"> rule</w:t>
      </w:r>
      <w:r>
        <w:rPr>
          <w:rFonts w:eastAsia="等线"/>
          <w:lang w:eastAsia="zh-CN"/>
        </w:rPr>
        <w:t>s</w:t>
      </w:r>
      <w:r w:rsidRPr="00520DE9">
        <w:rPr>
          <w:rFonts w:eastAsia="等线"/>
          <w:lang w:eastAsia="zh-CN"/>
        </w:rPr>
        <w:t xml:space="preserve"> in the I-UPF.</w:t>
      </w:r>
    </w:p>
    <w:p w14:paraId="7A0D6B41" w14:textId="77777777" w:rsidR="00706784" w:rsidRPr="00520DE9" w:rsidRDefault="00706784" w:rsidP="00706784">
      <w:pPr>
        <w:rPr>
          <w:lang w:eastAsia="zh-CN"/>
        </w:rPr>
      </w:pPr>
      <w:r w:rsidRPr="00520DE9">
        <w:rPr>
          <w:lang w:eastAsia="zh-CN"/>
        </w:rPr>
        <w:t>No impacts to UE, AN, AF, other control plane NFs and application layer.</w:t>
      </w:r>
    </w:p>
    <w:p w14:paraId="6FD8A6C7" w14:textId="06052E1F" w:rsidR="00706784" w:rsidRPr="00520DE9" w:rsidRDefault="00706784" w:rsidP="00706784">
      <w:pPr>
        <w:rPr>
          <w:lang w:eastAsia="zh-CN"/>
        </w:rPr>
      </w:pPr>
      <w:r w:rsidRPr="00520DE9">
        <w:rPr>
          <w:lang w:eastAsia="zh-CN"/>
        </w:rPr>
        <w:t>Don</w:t>
      </w:r>
      <w:r>
        <w:rPr>
          <w:lang w:eastAsia="zh-CN"/>
        </w:rPr>
        <w:t>'</w:t>
      </w:r>
      <w:r w:rsidRPr="00520DE9">
        <w:rPr>
          <w:lang w:eastAsia="zh-CN"/>
        </w:rPr>
        <w:t>t require the deployment of LDNS in EC.</w:t>
      </w:r>
      <w:r w:rsidR="00273C9D" w:rsidRPr="00273C9D">
        <w:rPr>
          <w:lang w:eastAsia="zh-CN"/>
        </w:rPr>
        <w:t xml:space="preserve"> </w:t>
      </w:r>
      <w:r w:rsidR="00273C9D">
        <w:rPr>
          <w:lang w:eastAsia="zh-CN"/>
        </w:rPr>
        <w:t>The DNS handling functionalities are similar with part of LDNSR functionalities in sol#22.</w:t>
      </w:r>
    </w:p>
    <w:p w14:paraId="65831E65" w14:textId="77777777" w:rsidR="00706784" w:rsidRPr="00520DE9" w:rsidRDefault="00706784" w:rsidP="00706784">
      <w:pPr>
        <w:rPr>
          <w:b/>
          <w:lang w:eastAsia="zh-CN"/>
        </w:rPr>
      </w:pPr>
      <w:r w:rsidRPr="00520DE9">
        <w:rPr>
          <w:b/>
          <w:lang w:eastAsia="zh-CN"/>
        </w:rPr>
        <w:t>Option 2:</w:t>
      </w:r>
    </w:p>
    <w:p w14:paraId="7231FD80" w14:textId="77777777" w:rsidR="00706784" w:rsidRPr="00520DE9" w:rsidRDefault="00706784" w:rsidP="00706784">
      <w:pPr>
        <w:rPr>
          <w:lang w:eastAsia="zh-CN"/>
        </w:rPr>
      </w:pPr>
      <w:r w:rsidRPr="00520DE9">
        <w:rPr>
          <w:rFonts w:hint="eastAsia"/>
          <w:lang w:eastAsia="zh-CN"/>
        </w:rPr>
        <w:lastRenderedPageBreak/>
        <w:t>I</w:t>
      </w:r>
      <w:r w:rsidRPr="00520DE9">
        <w:rPr>
          <w:lang w:eastAsia="zh-CN"/>
        </w:rPr>
        <w:t>mpacts to I-UPF for supporting DNS handling functionalities:</w:t>
      </w:r>
    </w:p>
    <w:p w14:paraId="02D71E86" w14:textId="77777777" w:rsidR="00706784" w:rsidRPr="00520DE9" w:rsidRDefault="00706784" w:rsidP="00706784">
      <w:pPr>
        <w:pStyle w:val="B1"/>
        <w:rPr>
          <w:rFonts w:eastAsia="等线"/>
        </w:rPr>
      </w:pPr>
      <w:r w:rsidRPr="00520DE9">
        <w:rPr>
          <w:rFonts w:eastAsia="等线"/>
        </w:rPr>
        <w:t>-</w:t>
      </w:r>
      <w:r w:rsidRPr="00520DE9">
        <w:rPr>
          <w:rFonts w:eastAsia="等线"/>
        </w:rPr>
        <w:tab/>
        <w:t>Check DNS response messages;</w:t>
      </w:r>
    </w:p>
    <w:p w14:paraId="11BABA72"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438F70FF" w14:textId="59279919" w:rsidR="00706784" w:rsidRDefault="00706784" w:rsidP="00706784">
      <w:pPr>
        <w:pStyle w:val="B1"/>
      </w:pPr>
      <w:r w:rsidRPr="00520DE9">
        <w:rPr>
          <w:rFonts w:eastAsia="等线"/>
        </w:rPr>
        <w:t>-</w:t>
      </w:r>
      <w:r w:rsidRPr="00520DE9">
        <w:rPr>
          <w:rFonts w:eastAsia="等线"/>
        </w:rPr>
        <w:tab/>
      </w:r>
      <w:r w:rsidRPr="00520DE9">
        <w:t>If the I-UPF could set the new traffic steering rule without SMF trigger, it configures the new traffic steering rule and reports to SMF</w:t>
      </w:r>
      <w:r w:rsidR="00273C9D">
        <w:t>;</w:t>
      </w:r>
    </w:p>
    <w:p w14:paraId="70EEBF59" w14:textId="2666E240" w:rsidR="00706784" w:rsidRPr="002461FB" w:rsidRDefault="002461FB" w:rsidP="002461FB">
      <w:pPr>
        <w:pStyle w:val="B1"/>
      </w:pPr>
      <w:r>
        <w:tab/>
      </w:r>
      <w:r w:rsidR="00706784" w:rsidRPr="002461FB">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4C498A61"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Receive the request from UPF</w:t>
      </w:r>
      <w:r>
        <w:rPr>
          <w:rFonts w:eastAsia="等线"/>
          <w:lang w:eastAsia="zh-CN"/>
        </w:rPr>
        <w:t xml:space="preserve"> to set the new traffic steering rules</w:t>
      </w:r>
    </w:p>
    <w:p w14:paraId="3C4E7AD0"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Decides whether to configure the new traffic steering rule</w:t>
      </w:r>
      <w:r>
        <w:rPr>
          <w:rFonts w:eastAsia="等线"/>
          <w:lang w:eastAsia="zh-CN"/>
        </w:rPr>
        <w:t>s</w:t>
      </w:r>
      <w:r w:rsidRPr="00520DE9">
        <w:rPr>
          <w:rFonts w:eastAsia="等线"/>
          <w:lang w:eastAsia="zh-CN"/>
        </w:rPr>
        <w:t xml:space="preserve"> in the I-UPF</w:t>
      </w:r>
    </w:p>
    <w:p w14:paraId="29CA53A8" w14:textId="77777777" w:rsidR="00706784" w:rsidRPr="00520DE9" w:rsidRDefault="00706784" w:rsidP="00706784">
      <w:pPr>
        <w:rPr>
          <w:lang w:eastAsia="zh-CN"/>
        </w:rPr>
      </w:pPr>
      <w:r w:rsidRPr="00520DE9">
        <w:rPr>
          <w:lang w:eastAsia="zh-CN"/>
        </w:rPr>
        <w:t>No impacts to UE, AN, AF, other control plane NFs and application layer.</w:t>
      </w:r>
    </w:p>
    <w:p w14:paraId="51F8228E" w14:textId="7873BA1F" w:rsidR="00706784" w:rsidRPr="00770EF6" w:rsidRDefault="00706784" w:rsidP="00706784">
      <w:r w:rsidRPr="00770EF6">
        <w:t>Don't require the deployment of LDNS in EC.</w:t>
      </w:r>
      <w:r w:rsidR="00273C9D" w:rsidRPr="00273C9D">
        <w:rPr>
          <w:lang w:eastAsia="zh-CN"/>
        </w:rPr>
        <w:t xml:space="preserve"> </w:t>
      </w:r>
      <w:r w:rsidR="00273C9D">
        <w:rPr>
          <w:lang w:eastAsia="zh-CN"/>
        </w:rPr>
        <w:t>The DNS handling functionalities are similar with part of LDNSR functionalities in sol#22.</w:t>
      </w:r>
    </w:p>
    <w:p w14:paraId="22BCBEE0" w14:textId="77777777" w:rsidR="00520DE9" w:rsidRPr="00520DE9" w:rsidRDefault="00520DE9" w:rsidP="00520DE9">
      <w:pPr>
        <w:pStyle w:val="Heading2"/>
      </w:pPr>
      <w:bookmarkStart w:id="1845" w:name="_Toc50466864"/>
      <w:bookmarkStart w:id="1846" w:name="_Toc50468208"/>
      <w:bookmarkStart w:id="1847" w:name="_Toc50468478"/>
      <w:bookmarkStart w:id="1848" w:name="_Toc50468749"/>
      <w:bookmarkStart w:id="1849" w:name="_Toc50630667"/>
      <w:bookmarkStart w:id="1850" w:name="_Toc54944016"/>
      <w:r w:rsidRPr="00520DE9">
        <w:t>6.16</w:t>
      </w:r>
      <w:r w:rsidRPr="00520DE9">
        <w:tab/>
        <w:t>Solution #16: Edge Configuration Server Based Discovery</w:t>
      </w:r>
      <w:bookmarkEnd w:id="1798"/>
      <w:bookmarkEnd w:id="1799"/>
      <w:bookmarkEnd w:id="1800"/>
      <w:bookmarkEnd w:id="1801"/>
      <w:bookmarkEnd w:id="1802"/>
      <w:bookmarkEnd w:id="1803"/>
      <w:bookmarkEnd w:id="1845"/>
      <w:bookmarkEnd w:id="1846"/>
      <w:bookmarkEnd w:id="1847"/>
      <w:bookmarkEnd w:id="1848"/>
      <w:bookmarkEnd w:id="1849"/>
      <w:bookmarkEnd w:id="1850"/>
    </w:p>
    <w:p w14:paraId="3DF35079" w14:textId="77777777" w:rsidR="00520DE9" w:rsidRPr="00520DE9" w:rsidRDefault="00520DE9" w:rsidP="00520DE9">
      <w:pPr>
        <w:pStyle w:val="Heading3"/>
      </w:pPr>
      <w:bookmarkStart w:id="1851" w:name="_Toc523985659"/>
      <w:bookmarkStart w:id="1852" w:name="_Toc43317336"/>
      <w:bookmarkStart w:id="1853" w:name="_Toc43374808"/>
      <w:bookmarkStart w:id="1854" w:name="_Toc43375269"/>
      <w:bookmarkStart w:id="1855" w:name="_Toc43801793"/>
      <w:bookmarkStart w:id="1856" w:name="_Toc43806059"/>
      <w:bookmarkStart w:id="1857" w:name="_Toc43806366"/>
      <w:bookmarkStart w:id="1858" w:name="_Toc50466865"/>
      <w:bookmarkStart w:id="1859" w:name="_Toc50468209"/>
      <w:bookmarkStart w:id="1860" w:name="_Toc50468479"/>
      <w:bookmarkStart w:id="1861" w:name="_Toc50468750"/>
      <w:bookmarkStart w:id="1862" w:name="_Toc50630668"/>
      <w:bookmarkStart w:id="1863" w:name="_Toc54944017"/>
      <w:r w:rsidRPr="00520DE9">
        <w:t>6.16.1</w:t>
      </w:r>
      <w:r w:rsidRPr="00520DE9">
        <w:tab/>
      </w:r>
      <w:bookmarkEnd w:id="1851"/>
      <w:r w:rsidRPr="00520DE9">
        <w:t>Introduction</w:t>
      </w:r>
      <w:bookmarkEnd w:id="1852"/>
      <w:bookmarkEnd w:id="1853"/>
      <w:bookmarkEnd w:id="1854"/>
      <w:bookmarkEnd w:id="1855"/>
      <w:bookmarkEnd w:id="1856"/>
      <w:bookmarkEnd w:id="1857"/>
      <w:bookmarkEnd w:id="1858"/>
      <w:bookmarkEnd w:id="1859"/>
      <w:bookmarkEnd w:id="1860"/>
      <w:bookmarkEnd w:id="1861"/>
      <w:bookmarkEnd w:id="1862"/>
      <w:bookmarkEnd w:id="1863"/>
    </w:p>
    <w:p w14:paraId="3A62F52B" w14:textId="77777777" w:rsidR="00252BF9" w:rsidRDefault="00252BF9" w:rsidP="00520DE9">
      <w:r>
        <w:t>This solution addresses Key Issue #1, "Discovery of Edge Application Server" and focuses on the scenario where UE needs to be provisioned with information about the Edge Hosting Environment.</w:t>
      </w:r>
    </w:p>
    <w:p w14:paraId="5585BC01" w14:textId="77777777" w:rsidR="00AB34E0" w:rsidRDefault="00AB34E0" w:rsidP="00AB34E0">
      <w:pPr>
        <w:pStyle w:val="NO"/>
      </w:pPr>
      <w:r w:rsidRPr="00AB34E0">
        <w:t xml:space="preserve">NOTE: </w:t>
      </w:r>
      <w:r w:rsidRPr="00AB34E0">
        <w:tab/>
        <w:t>This is not a general solution; it is a solution to support the case where the UE hosts an Edge Enabler Client (EEC) as defined in TS 23.558 [12] and the UE has the capability to deliver the ECS address information to EEC.</w:t>
      </w:r>
    </w:p>
    <w:p w14:paraId="016449D7" w14:textId="068A4DEE"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296DD114" w:rsidR="00520DE9" w:rsidRPr="00520DE9" w:rsidRDefault="00252BF9" w:rsidP="00520DE9">
      <w:r>
        <w:t xml:space="preserve">In </w:t>
      </w:r>
      <w:r w:rsidR="004174B9">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550DC766" w:rsidR="00252BF9" w:rsidRDefault="00252BF9" w:rsidP="00520DE9">
      <w:r>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4174B9">
        <w:t>TS 23.558 [</w:t>
      </w:r>
      <w:r>
        <w:t>12].</w:t>
      </w:r>
    </w:p>
    <w:p w14:paraId="4950582D" w14:textId="360D7E5E" w:rsidR="00157D92" w:rsidRDefault="004174B9" w:rsidP="00520DE9">
      <w:r>
        <w:t>TS 23.558 [</w:t>
      </w:r>
      <w:r w:rsidR="00252BF9">
        <w:t xml:space="preserve">12] specifies that the Edge Enabler Client has been pre-configured or discovered the address (e.g. URI) of the Edge Configuration Server. </w:t>
      </w:r>
      <w:r w:rsidRPr="0081166A">
        <w:t>TS</w:t>
      </w:r>
      <w:r>
        <w:t> </w:t>
      </w:r>
      <w:r w:rsidRPr="0081166A">
        <w:t>23.558</w:t>
      </w:r>
      <w:r>
        <w:t> </w:t>
      </w:r>
      <w:r w:rsidRPr="0081166A">
        <w:t>[</w:t>
      </w:r>
      <w:r w:rsidR="00157D92" w:rsidRPr="0081166A">
        <w:t xml:space="preserve">12] states </w:t>
      </w:r>
      <w:r w:rsidR="00770EF6">
        <w:t>"</w:t>
      </w:r>
      <w:r w:rsidR="00157D92" w:rsidRPr="0081166A">
        <w:rPr>
          <w:i/>
          <w:iCs/>
        </w:rPr>
        <w:t>ECS address information can be pre-configured with the EEC, configured by an edge-aware Application Client, configured by the user, provisioned by MNO through 5GC procedure, or derived from HPLMN identifier for non-roming scenario or from VPLMN identifier for roaming scenario</w:t>
      </w:r>
      <w:r w:rsidR="00157D92" w:rsidRPr="0081166A">
        <w:t>.</w:t>
      </w:r>
      <w:r w:rsidR="00770EF6">
        <w:t>"</w:t>
      </w:r>
      <w:r w:rsidR="00157D92" w:rsidRPr="0081166A">
        <w:t xml:space="preserve"> </w:t>
      </w:r>
      <w:r w:rsidR="00770EF6" w:rsidRPr="0081166A">
        <w:t>TS</w:t>
      </w:r>
      <w:r w:rsidR="00770EF6">
        <w:t> </w:t>
      </w:r>
      <w:r w:rsidR="00770EF6" w:rsidRPr="0081166A">
        <w:t>2</w:t>
      </w:r>
      <w:r w:rsidR="00157D92" w:rsidRPr="0081166A">
        <w:t>3.558</w:t>
      </w:r>
      <w:r>
        <w:t> [12]</w:t>
      </w:r>
      <w:r w:rsidR="00157D92" w:rsidRPr="0081166A">
        <w:t xml:space="preserve"> also notes that </w:t>
      </w:r>
      <w:r w:rsidR="00770EF6">
        <w:t>"</w:t>
      </w:r>
      <w:r w:rsidR="00157D92" w:rsidRPr="0081166A">
        <w:rPr>
          <w:i/>
          <w:iCs/>
        </w:rPr>
        <w:t xml:space="preserve">5GC provision of ECS configuration information to the UE is in scope of </w:t>
      </w:r>
      <w:r w:rsidR="00355D16">
        <w:rPr>
          <w:i/>
          <w:iCs/>
        </w:rPr>
        <w:t>SA WG2</w:t>
      </w:r>
      <w:r w:rsidR="00157D92" w:rsidRPr="0081166A">
        <w:t>.</w:t>
      </w:r>
      <w:r w:rsidR="00770EF6">
        <w:t>"</w:t>
      </w:r>
    </w:p>
    <w:p w14:paraId="52B1FE59" w14:textId="0E445FB9" w:rsidR="00252BF9" w:rsidRDefault="00252BF9" w:rsidP="00520DE9">
      <w:r>
        <w:t xml:space="preserve">This solution describes how UE Applications </w:t>
      </w:r>
      <w:r w:rsidR="00157D92" w:rsidRPr="0081166A">
        <w:t xml:space="preserve">(i.e. an </w:t>
      </w:r>
      <w:r w:rsidR="00157D92" w:rsidRPr="00893DCD">
        <w:rPr>
          <w:lang w:eastAsia="zh-CN"/>
        </w:rPr>
        <w:t>EEC (Edge Enabler Client)</w:t>
      </w:r>
      <w:r w:rsidR="00157D92" w:rsidRPr="00857C82">
        <w:t>)</w:t>
      </w:r>
      <w:r w:rsidR="00157D92">
        <w:t xml:space="preserve"> </w:t>
      </w:r>
      <w:r>
        <w:t xml:space="preserve">can discover contact information for the Edge Configuration Server(s). Once a UE Application (i.e. the Edge Enabler Client) has contact information for an Edge Configuration Server, SA WG6 procedures, such as those in </w:t>
      </w:r>
      <w:r w:rsidR="004174B9">
        <w:t>TS 23.558 [</w:t>
      </w:r>
      <w:r>
        <w:t>12], can be used to interact with the Edge Configuration Server, EES, and obtain contact information for Edge Application Servers.</w:t>
      </w:r>
    </w:p>
    <w:p w14:paraId="11776F35" w14:textId="77777777" w:rsidR="00520DE9" w:rsidRPr="00520DE9" w:rsidRDefault="00520DE9" w:rsidP="00520DE9">
      <w:pPr>
        <w:pStyle w:val="Heading3"/>
      </w:pPr>
      <w:bookmarkStart w:id="1864" w:name="_Toc43317337"/>
      <w:bookmarkStart w:id="1865" w:name="_Toc43374809"/>
      <w:bookmarkStart w:id="1866" w:name="_Toc43375270"/>
      <w:bookmarkStart w:id="1867" w:name="_Toc43801794"/>
      <w:bookmarkStart w:id="1868" w:name="_Toc43806060"/>
      <w:bookmarkStart w:id="1869" w:name="_Toc43806367"/>
      <w:bookmarkStart w:id="1870" w:name="_Toc50466866"/>
      <w:bookmarkStart w:id="1871" w:name="_Toc50468210"/>
      <w:bookmarkStart w:id="1872" w:name="_Toc50468480"/>
      <w:bookmarkStart w:id="1873" w:name="_Toc50468751"/>
      <w:bookmarkStart w:id="1874" w:name="_Toc50630669"/>
      <w:bookmarkStart w:id="1875" w:name="_Toc523985665"/>
      <w:bookmarkStart w:id="1876" w:name="_Toc54944018"/>
      <w:r w:rsidRPr="00520DE9">
        <w:lastRenderedPageBreak/>
        <w:t>6.16.2</w:t>
      </w:r>
      <w:r w:rsidRPr="00520DE9">
        <w:tab/>
        <w:t>Functional Description</w:t>
      </w:r>
      <w:bookmarkEnd w:id="1864"/>
      <w:bookmarkEnd w:id="1865"/>
      <w:bookmarkEnd w:id="1866"/>
      <w:bookmarkEnd w:id="1867"/>
      <w:bookmarkEnd w:id="1868"/>
      <w:bookmarkEnd w:id="1869"/>
      <w:bookmarkEnd w:id="1870"/>
      <w:bookmarkEnd w:id="1871"/>
      <w:bookmarkEnd w:id="1872"/>
      <w:bookmarkEnd w:id="1873"/>
      <w:bookmarkEnd w:id="1874"/>
      <w:bookmarkEnd w:id="1876"/>
    </w:p>
    <w:p w14:paraId="2DF1F3AF" w14:textId="77777777" w:rsidR="00520DE9" w:rsidRPr="00520DE9" w:rsidRDefault="00520DE9" w:rsidP="00520DE9">
      <w:r w:rsidRPr="00520DE9">
        <w:t>The solution proposes how the UE may get Edge Configuration Server Information from the network.</w:t>
      </w:r>
    </w:p>
    <w:p w14:paraId="361E5997" w14:textId="77777777"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14:paraId="455FC79A" w14:textId="77777777" w:rsidR="00520DE9" w:rsidRPr="00520DE9" w:rsidRDefault="00520DE9" w:rsidP="00520DE9">
      <w:r w:rsidRPr="00520DE9">
        <w:t>Edge Configuration Server Information consists of one or more FQDNs and/or IP Address(es) of Edge Configuration Servers</w:t>
      </w:r>
    </w:p>
    <w:p w14:paraId="06793F4F" w14:textId="77777777"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14:paraId="747E5D70" w14:textId="77777777" w:rsidR="00520DE9" w:rsidRPr="00520DE9" w:rsidRDefault="00520DE9" w:rsidP="00520DE9">
      <w:pPr>
        <w:pStyle w:val="Heading4"/>
      </w:pPr>
      <w:bookmarkStart w:id="1877" w:name="_Toc43317338"/>
      <w:bookmarkStart w:id="1878" w:name="_Toc43374810"/>
      <w:bookmarkStart w:id="1879" w:name="_Toc43375271"/>
      <w:bookmarkStart w:id="1880" w:name="_Toc43801795"/>
      <w:bookmarkStart w:id="1881" w:name="_Toc43806061"/>
      <w:bookmarkStart w:id="1882" w:name="_Toc43806368"/>
      <w:bookmarkStart w:id="1883" w:name="_Toc50630670"/>
      <w:bookmarkStart w:id="1884" w:name="_Toc54944019"/>
      <w:r w:rsidRPr="00520DE9">
        <w:t>6.16.2.1</w:t>
      </w:r>
      <w:r w:rsidRPr="00520DE9">
        <w:tab/>
        <w:t>Functional Description</w:t>
      </w:r>
      <w:bookmarkEnd w:id="1877"/>
      <w:bookmarkEnd w:id="1878"/>
      <w:bookmarkEnd w:id="1879"/>
      <w:bookmarkEnd w:id="1880"/>
      <w:bookmarkEnd w:id="1881"/>
      <w:bookmarkEnd w:id="1882"/>
      <w:bookmarkEnd w:id="1883"/>
      <w:bookmarkEnd w:id="1884"/>
    </w:p>
    <w:p w14:paraId="2ED3842E" w14:textId="3ADD0AB6"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t xml:space="preserve"> </w:t>
      </w:r>
      <w:r w:rsidR="00157D92" w:rsidRPr="007E7011">
        <w:t>The indication of Requesting Edge Configuration Server Information is provided during PDU Session Establishment because not all UEs will support SA6 Edge Enabler Clients. Additionally, when the UE does host SA6 Edge Enabler Client(s), not all of the UE</w:t>
      </w:r>
      <w:r w:rsidR="00770EF6">
        <w:t>'</w:t>
      </w:r>
      <w:r w:rsidR="00157D92" w:rsidRPr="007E7011">
        <w:t xml:space="preserve">s PDU Sessions can make use of Edge Configuration Server Information. Thus, not all UEs and not all PDU Sessions can make use of Edge Configuration Server Information. </w:t>
      </w:r>
      <w:r w:rsidR="00157D92">
        <w:t xml:space="preserve">The </w:t>
      </w:r>
      <w:r w:rsidR="00157D92" w:rsidRPr="00520DE9">
        <w:t xml:space="preserve">indication of Requesting Edge Configuration Server Information </w:t>
      </w:r>
      <w:r w:rsidR="00157D92" w:rsidRPr="007E7011">
        <w:t>is needed so that the network knows that the UE supports the feature and so that the network knows what PDU Session the Edge Configuration Server Information should be associated with.</w:t>
      </w:r>
    </w:p>
    <w:p w14:paraId="456DBAE6" w14:textId="48E7D303" w:rsidR="00520DE9" w:rsidRDefault="00520DE9" w:rsidP="00520DE9">
      <w:r w:rsidRPr="00520DE9">
        <w:t xml:space="preserve">The </w:t>
      </w:r>
      <w:r w:rsidR="00AB34E0">
        <w:t>H-</w:t>
      </w:r>
      <w:r w:rsidRPr="00520DE9">
        <w:t>SMF may derive the Edge Configuration Server Information based on local configuration, the UE</w:t>
      </w:r>
      <w:r w:rsidR="00252BF9">
        <w:t>'</w:t>
      </w:r>
      <w:r w:rsidRPr="00520DE9">
        <w:t>s location, and/or UE subscription information received from the UDM.</w:t>
      </w:r>
      <w:r w:rsidR="00F23832">
        <w:t xml:space="preserve"> </w:t>
      </w:r>
      <w:r w:rsidRPr="00520DE9">
        <w:t>The UE</w:t>
      </w:r>
      <w:r w:rsidR="00252BF9">
        <w:t>'</w:t>
      </w:r>
      <w:r w:rsidRPr="00520DE9">
        <w:t xml:space="preserve">s subscription information may include identities of Edge Configuration Servers that the UE may access. </w:t>
      </w:r>
      <w:r w:rsidR="00AB34E0">
        <w:t>For example, some UEs might have a relationship with a 3</w:t>
      </w:r>
      <w:r w:rsidR="00AB34E0">
        <w:rPr>
          <w:vertAlign w:val="superscript"/>
        </w:rPr>
        <w:t>rd</w:t>
      </w:r>
      <w:r w:rsidR="00AB34E0">
        <w:t xml:space="preserve"> party and the network wants those UEs to be able to discovery ECS(s) that are deployed by the 3</w:t>
      </w:r>
      <w:r w:rsidR="00AB34E0">
        <w:rPr>
          <w:vertAlign w:val="superscript"/>
        </w:rPr>
        <w:t>rd</w:t>
      </w:r>
      <w:r w:rsidR="00AB34E0">
        <w:t xml:space="preserve"> party. </w:t>
      </w:r>
      <w:r w:rsidRPr="00520DE9">
        <w:t>If the Edge Configuration Server Information changes (e.g. due to, local configuration change, or a change of UE location), the SMF may use the PDU Session Modification procedure to send the updated Edge Configuration Server Information to the UE in the PCO.</w:t>
      </w:r>
    </w:p>
    <w:p w14:paraId="27E71CC0" w14:textId="7D8D4214" w:rsidR="00AB34E0" w:rsidRDefault="00AB34E0" w:rsidP="00AB34E0">
      <w:pPr>
        <w:pStyle w:val="NO"/>
      </w:pPr>
      <w:bookmarkStart w:id="1885" w:name="_Hlk49182878"/>
      <w:r w:rsidRPr="00AB34E0">
        <w:t xml:space="preserve">NOTE: </w:t>
      </w:r>
      <w:r w:rsidRPr="00AB34E0">
        <w:tab/>
        <w:t>The Edge Configuration Server Information comes from the HPLMN (H-SMF), thus, in a home routed scenario, any Edge Configuration Server Information that is associated with the VPLMN needs to come from the HPLMN. For example, the information that the H-SMF sends to the UE may be based on the VPLMN the UE is registered with and/or the UE’s subscription information. The ECS Information that is sent to the UE might point the UE to ECS(s) that are managed by the home operator, visited operator, or a 3rd party. For example, the UE might use a HR session to go to the ECS, get information about an edge server that is accessible via the VPLMN, and establish a new LBO PDU Session to that edge server. In this case the new PDU Session has to be established to a different (DNN, S-NSSAI) that is configured in the UDM to be eligible to LBO deployment with the current VPLMN of the UE</w:t>
      </w:r>
      <w:r>
        <w:t>.</w:t>
      </w:r>
    </w:p>
    <w:p w14:paraId="243447DF" w14:textId="6846C1FF" w:rsidR="00F23832" w:rsidRPr="00770EF6" w:rsidRDefault="00F23832" w:rsidP="00F23832">
      <w:r w:rsidRPr="00770EF6">
        <w:t>The Edge Configuration Server Information sent to the UE in the PCO corresponds to the IP address (and possibly port) of the ECS and/or to the FQDN of the ECS.</w:t>
      </w:r>
    </w:p>
    <w:p w14:paraId="1DA7DFF3" w14:textId="77777777" w:rsidR="00520DE9" w:rsidRPr="00520DE9" w:rsidRDefault="00520DE9" w:rsidP="00520DE9">
      <w:pPr>
        <w:pStyle w:val="Heading3"/>
        <w:rPr>
          <w:rFonts w:eastAsia="Malgun Gothic"/>
        </w:rPr>
      </w:pPr>
      <w:bookmarkStart w:id="1886" w:name="_Toc21087544"/>
      <w:bookmarkStart w:id="1887" w:name="_Toc16839385"/>
      <w:bookmarkStart w:id="1888" w:name="_Toc43317339"/>
      <w:bookmarkStart w:id="1889" w:name="_Toc43374811"/>
      <w:bookmarkStart w:id="1890" w:name="_Toc43375272"/>
      <w:bookmarkStart w:id="1891" w:name="_Toc43801796"/>
      <w:bookmarkStart w:id="1892" w:name="_Toc43806062"/>
      <w:bookmarkStart w:id="1893" w:name="_Toc43806369"/>
      <w:bookmarkStart w:id="1894" w:name="_Toc50466867"/>
      <w:bookmarkStart w:id="1895" w:name="_Toc50468211"/>
      <w:bookmarkStart w:id="1896" w:name="_Toc50468481"/>
      <w:bookmarkStart w:id="1897" w:name="_Toc50468752"/>
      <w:bookmarkStart w:id="1898" w:name="_Toc50630671"/>
      <w:bookmarkStart w:id="1899" w:name="_Toc54944020"/>
      <w:bookmarkEnd w:id="1885"/>
      <w:r w:rsidRPr="00520DE9">
        <w:rPr>
          <w:rFonts w:eastAsia="Malgun Gothic"/>
        </w:rPr>
        <w:t>6.16.3</w:t>
      </w:r>
      <w:r w:rsidRPr="00520DE9">
        <w:rPr>
          <w:rFonts w:eastAsia="Malgun Gothic"/>
        </w:rPr>
        <w:tab/>
        <w:t>Procedures</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C473150" w14:textId="5131CDD5" w:rsidR="00520DE9" w:rsidRPr="00520DE9" w:rsidRDefault="00520DE9" w:rsidP="00520DE9">
      <w:r w:rsidRPr="00520DE9">
        <w:t xml:space="preserve">This </w:t>
      </w:r>
      <w:r w:rsidR="004174B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14:paraId="623BA134" w14:textId="77777777" w:rsidR="00520DE9" w:rsidRPr="00520DE9" w:rsidRDefault="00520DE9" w:rsidP="00520DE9">
      <w:pPr>
        <w:pStyle w:val="TH"/>
      </w:pPr>
      <w:r w:rsidRPr="00520DE9">
        <w:object w:dxaOrig="11940" w:dyaOrig="4572" w14:anchorId="0A4F7021">
          <v:shape id="_x0000_i1069" type="#_x0000_t75" style="width:482.4pt;height:184.7pt" o:ole="">
            <v:imagedata r:id="rId99" o:title=""/>
          </v:shape>
          <o:OLEObject Type="Embed" ProgID="Visio.Drawing.15" ShapeID="_x0000_i1069" DrawAspect="Content" ObjectID="_1665557965" r:id="rId100"/>
        </w:object>
      </w:r>
    </w:p>
    <w:p w14:paraId="24A42B3F" w14:textId="77777777" w:rsidR="00520DE9" w:rsidRPr="00520DE9" w:rsidRDefault="00520DE9" w:rsidP="00520DE9">
      <w:pPr>
        <w:pStyle w:val="TF"/>
      </w:pPr>
      <w:r w:rsidRPr="00520DE9">
        <w:rPr>
          <w:rFonts w:hint="eastAsia"/>
        </w:rPr>
        <w:t>Figure</w:t>
      </w:r>
      <w:r w:rsidRPr="00520DE9">
        <w:t xml:space="preserve"> 6.16.3</w:t>
      </w:r>
      <w:r w:rsidRPr="00520DE9">
        <w:rPr>
          <w:rFonts w:hint="eastAsia"/>
        </w:rPr>
        <w:t>-</w:t>
      </w:r>
      <w:r w:rsidRPr="00520DE9">
        <w:t>1 Procedure for Edge Configuration Server Based Discovery</w:t>
      </w:r>
    </w:p>
    <w:p w14:paraId="491BE42E" w14:textId="18A4C986" w:rsidR="00520DE9" w:rsidRPr="00520DE9" w:rsidRDefault="00252BF9" w:rsidP="00520DE9">
      <w:pPr>
        <w:pStyle w:val="B1"/>
      </w:pPr>
      <w:r>
        <w:t>1.</w:t>
      </w:r>
      <w:r>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t>clause </w:t>
      </w:r>
      <w:r>
        <w:t>6.16.2.</w:t>
      </w:r>
      <w:r w:rsidR="00157D92">
        <w:t>1</w:t>
      </w:r>
      <w:r>
        <w:t>, the SMF derives the Edge Configuration Server Information based on local configuration, the UE's Location, or the UE's subscription information.</w:t>
      </w:r>
    </w:p>
    <w:p w14:paraId="644AAA9F" w14:textId="3E9424B5" w:rsidR="00157D92" w:rsidRPr="00520DE9" w:rsidRDefault="00157D92" w:rsidP="00157D92">
      <w:pPr>
        <w:pStyle w:val="NO"/>
      </w:pPr>
      <w:r>
        <w:t>NOTE:</w:t>
      </w:r>
      <w:r w:rsidR="00770EF6">
        <w:tab/>
      </w:r>
      <w:r w:rsidR="004174B9">
        <w:rPr>
          <w:lang w:eastAsia="zh-CN"/>
        </w:rPr>
        <w:t>TS 23.558 [</w:t>
      </w:r>
      <w:r>
        <w:rPr>
          <w:lang w:eastAsia="zh-CN"/>
        </w:rPr>
        <w:t xml:space="preserve">12] </w:t>
      </w:r>
      <w:r w:rsidRPr="00B51015">
        <w:rPr>
          <w:lang w:eastAsia="zh-CN"/>
        </w:rPr>
        <w:t>states that the following cardinality rule applies on the EDGE-4 reference point between the EEC (Edge Enabler Client) and ECS</w:t>
      </w:r>
      <w:r>
        <w:rPr>
          <w:lang w:eastAsia="zh-CN"/>
        </w:rPr>
        <w:t xml:space="preserve"> (</w:t>
      </w:r>
      <w:r>
        <w:t>Edge Configuration Servers)</w:t>
      </w:r>
      <w:r w:rsidRPr="00B51015">
        <w:rPr>
          <w:lang w:eastAsia="zh-CN"/>
        </w:rPr>
        <w:t xml:space="preserve">: </w:t>
      </w:r>
      <w:r w:rsidR="00770EF6">
        <w:rPr>
          <w:lang w:eastAsia="zh-CN"/>
        </w:rPr>
        <w:t>"</w:t>
      </w:r>
      <w:r w:rsidRPr="00B51015">
        <w:rPr>
          <w:lang w:eastAsia="zh-CN"/>
        </w:rPr>
        <w:t>One EEC may communicate with one or more ECS(s) concurrently.</w:t>
      </w:r>
      <w:r w:rsidR="00770EF6">
        <w:rPr>
          <w:lang w:eastAsia="zh-CN"/>
        </w:rPr>
        <w:t>"</w:t>
      </w:r>
      <w:r w:rsidRPr="00B51015">
        <w:rPr>
          <w:lang w:eastAsia="zh-CN"/>
        </w:rPr>
        <w:t>.</w:t>
      </w:r>
    </w:p>
    <w:p w14:paraId="7BB8C600" w14:textId="1E980AA3"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Pr>
          <w:lang w:eastAsia="zh-CN"/>
        </w:rPr>
        <w:t>clause </w:t>
      </w:r>
      <w:r>
        <w:rPr>
          <w:lang w:eastAsia="zh-CN"/>
        </w:rPr>
        <w:t xml:space="preserve">8.3 of </w:t>
      </w:r>
      <w:r w:rsidR="004174B9">
        <w:rPr>
          <w:lang w:eastAsia="zh-CN"/>
        </w:rPr>
        <w:t>TS 23.558 [</w:t>
      </w:r>
      <w:r>
        <w:rPr>
          <w:lang w:eastAsia="zh-CN"/>
        </w:rPr>
        <w:t>12].</w:t>
      </w:r>
    </w:p>
    <w:p w14:paraId="7A90ED3A" w14:textId="4CAE14FD" w:rsidR="00252BF9" w:rsidRDefault="00252BF9" w:rsidP="00520DE9">
      <w:pPr>
        <w:pStyle w:val="B1"/>
        <w:rPr>
          <w:lang w:eastAsia="zh-CN"/>
        </w:rPr>
      </w:pPr>
      <w:r>
        <w:rPr>
          <w:lang w:eastAsia="zh-CN"/>
        </w:rPr>
        <w:t>3.</w:t>
      </w:r>
      <w:r>
        <w:rPr>
          <w:lang w:eastAsia="zh-CN"/>
        </w:rPr>
        <w:tab/>
        <w:t xml:space="preserve">The UE initiates procedures as described in </w:t>
      </w:r>
      <w:r w:rsidR="004174B9">
        <w:rPr>
          <w:lang w:eastAsia="zh-CN"/>
        </w:rPr>
        <w:t>TS 23.558 [</w:t>
      </w:r>
      <w:r w:rsidR="0013537D">
        <w:rPr>
          <w:lang w:eastAsia="zh-CN"/>
        </w:rPr>
        <w:t>12]</w:t>
      </w:r>
      <w:r>
        <w:rPr>
          <w:lang w:eastAsia="zh-CN"/>
        </w:rPr>
        <w:t>.</w:t>
      </w:r>
    </w:p>
    <w:p w14:paraId="24E9B465" w14:textId="77777777" w:rsidR="00520DE9" w:rsidRPr="00520DE9" w:rsidRDefault="00520DE9" w:rsidP="00520DE9">
      <w:pPr>
        <w:pStyle w:val="Heading3"/>
      </w:pPr>
      <w:bookmarkStart w:id="1900" w:name="_Toc43317340"/>
      <w:bookmarkStart w:id="1901" w:name="_Toc43374812"/>
      <w:bookmarkStart w:id="1902" w:name="_Toc43375273"/>
      <w:bookmarkStart w:id="1903" w:name="_Toc43801797"/>
      <w:bookmarkStart w:id="1904" w:name="_Toc43806063"/>
      <w:bookmarkStart w:id="1905" w:name="_Toc43806370"/>
      <w:bookmarkStart w:id="1906" w:name="_Toc50466868"/>
      <w:bookmarkStart w:id="1907" w:name="_Toc50468212"/>
      <w:bookmarkStart w:id="1908" w:name="_Toc50468482"/>
      <w:bookmarkStart w:id="1909" w:name="_Toc50468753"/>
      <w:bookmarkStart w:id="1910" w:name="_Toc50630672"/>
      <w:bookmarkStart w:id="1911" w:name="_Toc54944021"/>
      <w:r w:rsidRPr="00520DE9">
        <w:rPr>
          <w:lang w:eastAsia="zh-CN"/>
        </w:rPr>
        <w:t>6.16.4</w:t>
      </w:r>
      <w:r w:rsidRPr="00520DE9">
        <w:rPr>
          <w:lang w:eastAsia="zh-CN"/>
        </w:rPr>
        <w:tab/>
      </w:r>
      <w:r w:rsidRPr="00520DE9">
        <w:t>Impacts on services, entities and interfaces</w:t>
      </w:r>
      <w:bookmarkEnd w:id="1875"/>
      <w:bookmarkEnd w:id="1900"/>
      <w:bookmarkEnd w:id="1901"/>
      <w:bookmarkEnd w:id="1902"/>
      <w:bookmarkEnd w:id="1903"/>
      <w:bookmarkEnd w:id="1904"/>
      <w:bookmarkEnd w:id="1905"/>
      <w:bookmarkEnd w:id="1906"/>
      <w:bookmarkEnd w:id="1907"/>
      <w:bookmarkEnd w:id="1908"/>
      <w:bookmarkEnd w:id="1909"/>
      <w:bookmarkEnd w:id="1910"/>
      <w:bookmarkEnd w:id="1911"/>
    </w:p>
    <w:p w14:paraId="34BA56F1" w14:textId="77777777" w:rsidR="00520DE9" w:rsidRPr="00520DE9" w:rsidRDefault="00520DE9" w:rsidP="00520DE9">
      <w:pPr>
        <w:rPr>
          <w:lang w:eastAsia="zh-CN"/>
        </w:rPr>
      </w:pPr>
      <w:r w:rsidRPr="00520DE9">
        <w:rPr>
          <w:lang w:eastAsia="zh-CN"/>
        </w:rPr>
        <w:t>UE:</w:t>
      </w:r>
    </w:p>
    <w:p w14:paraId="6BA623A1" w14:textId="77777777"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14:paraId="5FB1CDA6" w14:textId="14761E70" w:rsidR="00520DE9" w:rsidRDefault="00520DE9" w:rsidP="00F23832">
      <w:pPr>
        <w:pStyle w:val="B1"/>
        <w:rPr>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14:paraId="3C00284C" w14:textId="1AEB69EC" w:rsidR="00F23832" w:rsidRDefault="00F23832" w:rsidP="00F23832">
      <w:pPr>
        <w:pStyle w:val="B1"/>
        <w:rPr>
          <w:lang w:eastAsia="zh-CN"/>
        </w:rPr>
      </w:pPr>
      <w:r w:rsidRPr="00520DE9">
        <w:rPr>
          <w:lang w:eastAsia="zh-CN"/>
        </w:rPr>
        <w:t>-</w:t>
      </w:r>
      <w:r w:rsidRPr="00520DE9">
        <w:rPr>
          <w:lang w:eastAsia="zh-CN"/>
        </w:rPr>
        <w:tab/>
      </w:r>
      <w:r w:rsidRPr="00CF361B">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520DE9" w:rsidRDefault="00520DE9" w:rsidP="00520DE9">
      <w:pPr>
        <w:rPr>
          <w:lang w:eastAsia="zh-CN"/>
        </w:rPr>
      </w:pPr>
      <w:r w:rsidRPr="00520DE9">
        <w:rPr>
          <w:lang w:eastAsia="zh-CN"/>
        </w:rPr>
        <w:t>UDM/UDR</w:t>
      </w:r>
      <w:r w:rsidR="00F23832">
        <w:rPr>
          <w:lang w:eastAsia="zh-CN"/>
        </w:rPr>
        <w:t xml:space="preserve"> (if the alternative to have ECS address stored in UDM/UDR is pursued)</w:t>
      </w:r>
      <w:r w:rsidRPr="00520DE9">
        <w:rPr>
          <w:lang w:eastAsia="zh-CN"/>
        </w:rPr>
        <w:t>:</w:t>
      </w:r>
    </w:p>
    <w:p w14:paraId="6DEB065E" w14:textId="77777777"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14:paraId="6C6028C6" w14:textId="77777777" w:rsidR="00520DE9" w:rsidRPr="00520DE9" w:rsidRDefault="00520DE9" w:rsidP="00520DE9">
      <w:pPr>
        <w:rPr>
          <w:lang w:eastAsia="zh-CN"/>
        </w:rPr>
      </w:pPr>
      <w:r w:rsidRPr="00520DE9">
        <w:rPr>
          <w:lang w:eastAsia="zh-CN"/>
        </w:rPr>
        <w:t>SMF:</w:t>
      </w:r>
    </w:p>
    <w:p w14:paraId="40093209" w14:textId="77777777"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14:paraId="3BD151B8" w14:textId="77777777"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14:paraId="6838E080" w14:textId="4A5FB79B" w:rsidR="00520DE9" w:rsidRPr="00520DE9" w:rsidRDefault="00520DE9" w:rsidP="00520DE9">
      <w:pPr>
        <w:pStyle w:val="B1"/>
        <w:rPr>
          <w:lang w:eastAsia="zh-CN"/>
        </w:rPr>
      </w:pPr>
      <w:r w:rsidRPr="00520DE9">
        <w:rPr>
          <w:lang w:eastAsia="zh-CN"/>
        </w:rPr>
        <w:t>-</w:t>
      </w:r>
      <w:r w:rsidRPr="00520DE9">
        <w:rPr>
          <w:lang w:eastAsia="zh-CN"/>
        </w:rPr>
        <w:tab/>
        <w:t xml:space="preserve">Receives </w:t>
      </w:r>
      <w:r w:rsidRPr="00520DE9">
        <w:t>Edge Configuration Server information from the UDM/UDR during PDU Session Establishment (when Nudm_SDM_Get is invoked)</w:t>
      </w:r>
      <w:r w:rsidR="00F23832">
        <w:t xml:space="preserve"> </w:t>
      </w:r>
      <w:r w:rsidR="00F23832">
        <w:rPr>
          <w:lang w:eastAsia="zh-CN"/>
        </w:rPr>
        <w:t>(if the alternative to have ECS address stored in UDM/UDR is pursued)</w:t>
      </w:r>
      <w:r w:rsidRPr="00520DE9">
        <w:rPr>
          <w:lang w:eastAsia="zh-CN"/>
        </w:rPr>
        <w:t>.</w:t>
      </w:r>
    </w:p>
    <w:p w14:paraId="14B7B679" w14:textId="53F1C03E" w:rsidR="00520DE9" w:rsidRPr="00520DE9" w:rsidRDefault="00770EF6" w:rsidP="00520DE9">
      <w:pPr>
        <w:pStyle w:val="EditorsNote"/>
      </w:pPr>
      <w:r w:rsidRPr="001E19F2">
        <w:rPr>
          <w:lang w:eastAsia="ko-KR"/>
        </w:rPr>
        <w:lastRenderedPageBreak/>
        <w:t>Editor</w:t>
      </w:r>
      <w:r>
        <w:rPr>
          <w:lang w:eastAsia="ko-KR"/>
        </w:rPr>
        <w:t>'</w:t>
      </w:r>
      <w:r w:rsidRPr="001E19F2">
        <w:rPr>
          <w:lang w:eastAsia="ko-KR"/>
        </w:rPr>
        <w:t>s note</w:t>
      </w:r>
      <w:r>
        <w:rPr>
          <w:lang w:eastAsia="ko-KR"/>
        </w:rPr>
        <w:t>:</w:t>
      </w:r>
      <w:r w:rsidR="00520DE9" w:rsidRPr="00520DE9">
        <w:tab/>
      </w:r>
      <w:bookmarkStart w:id="1912" w:name="_Hlk41944613"/>
      <w:bookmarkStart w:id="1913" w:name="_Hlk41944798"/>
      <w:r w:rsidR="00520DE9" w:rsidRPr="00520DE9">
        <w:t>This solution should be sent to SA</w:t>
      </w:r>
      <w:r w:rsidR="00252BF9">
        <w:t> WG</w:t>
      </w:r>
      <w:r w:rsidR="00520DE9" w:rsidRPr="00520DE9">
        <w:t>6 and SA</w:t>
      </w:r>
      <w:r w:rsidR="00252BF9">
        <w:t> WG</w:t>
      </w:r>
      <w:r w:rsidR="00520DE9" w:rsidRPr="00520DE9">
        <w:t>6 should be invited to comment</w:t>
      </w:r>
      <w:bookmarkEnd w:id="1912"/>
      <w:r w:rsidR="00520DE9" w:rsidRPr="00520DE9">
        <w:t xml:space="preserve">. </w:t>
      </w:r>
      <w:r w:rsidR="00252BF9">
        <w:t>SA WG2</w:t>
      </w:r>
      <w:r w:rsidR="00520DE9" w:rsidRPr="00520DE9">
        <w:t xml:space="preserve"> should consider SA</w:t>
      </w:r>
      <w:r w:rsidR="00252BF9">
        <w:t> WG</w:t>
      </w:r>
      <w:r w:rsidR="00520DE9" w:rsidRPr="00520DE9">
        <w:t>6 input during evaluation of the solution</w:t>
      </w:r>
      <w:bookmarkEnd w:id="1913"/>
      <w:r w:rsidR="00520DE9" w:rsidRPr="00520DE9">
        <w:t>.</w:t>
      </w:r>
    </w:p>
    <w:p w14:paraId="2D775C59" w14:textId="35C0ADF0" w:rsidR="003B396E" w:rsidRPr="00520DE9" w:rsidRDefault="003B396E" w:rsidP="003B396E">
      <w:pPr>
        <w:pStyle w:val="Heading2"/>
        <w:rPr>
          <w:rFonts w:eastAsia="宋体"/>
        </w:rPr>
      </w:pPr>
      <w:bookmarkStart w:id="1914" w:name="_Toc43317342"/>
      <w:bookmarkStart w:id="1915" w:name="_Toc43374814"/>
      <w:bookmarkStart w:id="1916" w:name="_Toc43375275"/>
      <w:bookmarkStart w:id="1917" w:name="_Toc43801799"/>
      <w:bookmarkStart w:id="1918" w:name="_Toc43806065"/>
      <w:bookmarkStart w:id="1919" w:name="_Toc43806372"/>
      <w:bookmarkStart w:id="1920" w:name="_Toc50466869"/>
      <w:bookmarkStart w:id="1921" w:name="_Toc50468213"/>
      <w:bookmarkStart w:id="1922" w:name="_Toc50468483"/>
      <w:bookmarkStart w:id="1923" w:name="_Toc50468754"/>
      <w:bookmarkStart w:id="1924" w:name="_Toc50630673"/>
      <w:bookmarkStart w:id="1925" w:name="_Toc43317347"/>
      <w:bookmarkStart w:id="1926" w:name="_Toc43374819"/>
      <w:bookmarkStart w:id="1927" w:name="_Toc43375280"/>
      <w:bookmarkStart w:id="1928" w:name="_Toc43801804"/>
      <w:bookmarkStart w:id="1929" w:name="_Toc43806070"/>
      <w:bookmarkStart w:id="1930" w:name="_Toc43806377"/>
      <w:bookmarkStart w:id="1931" w:name="_Toc54944022"/>
      <w:r w:rsidRPr="00520DE9">
        <w:rPr>
          <w:rFonts w:eastAsia="宋体"/>
        </w:rPr>
        <w:t>6.17</w:t>
      </w:r>
      <w:r w:rsidRPr="00520DE9">
        <w:rPr>
          <w:rFonts w:eastAsia="宋体"/>
        </w:rPr>
        <w:tab/>
        <w:t xml:space="preserve">Solution #17: Provisioning EC Parameters to the </w:t>
      </w:r>
      <w:r>
        <w:rPr>
          <w:rFonts w:eastAsia="宋体"/>
        </w:rPr>
        <w:t xml:space="preserve">roaming </w:t>
      </w:r>
      <w:r w:rsidRPr="00520DE9">
        <w:rPr>
          <w:rFonts w:eastAsia="宋体"/>
        </w:rPr>
        <w:t>UE</w:t>
      </w:r>
      <w:bookmarkEnd w:id="1914"/>
      <w:bookmarkEnd w:id="1915"/>
      <w:bookmarkEnd w:id="1916"/>
      <w:bookmarkEnd w:id="1917"/>
      <w:bookmarkEnd w:id="1918"/>
      <w:bookmarkEnd w:id="1919"/>
      <w:r>
        <w:rPr>
          <w:rFonts w:eastAsia="宋体"/>
        </w:rPr>
        <w:t xml:space="preserve"> related to </w:t>
      </w:r>
      <w:r w:rsidRPr="00520DE9">
        <w:rPr>
          <w:lang w:eastAsia="zh-CN"/>
        </w:rPr>
        <w:t>PDU Sessions for edge applications</w:t>
      </w:r>
      <w:bookmarkEnd w:id="1920"/>
      <w:bookmarkEnd w:id="1921"/>
      <w:bookmarkEnd w:id="1922"/>
      <w:bookmarkEnd w:id="1923"/>
      <w:bookmarkEnd w:id="1924"/>
      <w:bookmarkEnd w:id="1931"/>
    </w:p>
    <w:p w14:paraId="571E9C65" w14:textId="77777777" w:rsidR="003B396E" w:rsidRPr="00520DE9" w:rsidRDefault="003B396E" w:rsidP="003B396E">
      <w:pPr>
        <w:pStyle w:val="Heading3"/>
      </w:pPr>
      <w:bookmarkStart w:id="1932" w:name="_Toc43317343"/>
      <w:bookmarkStart w:id="1933" w:name="_Toc43374815"/>
      <w:bookmarkStart w:id="1934" w:name="_Toc43375276"/>
      <w:bookmarkStart w:id="1935" w:name="_Toc43801800"/>
      <w:bookmarkStart w:id="1936" w:name="_Toc43806066"/>
      <w:bookmarkStart w:id="1937" w:name="_Toc43806373"/>
      <w:bookmarkStart w:id="1938" w:name="_Toc50466870"/>
      <w:bookmarkStart w:id="1939" w:name="_Toc50468214"/>
      <w:bookmarkStart w:id="1940" w:name="_Toc50468484"/>
      <w:bookmarkStart w:id="1941" w:name="_Toc50468755"/>
      <w:bookmarkStart w:id="1942" w:name="_Toc50630674"/>
      <w:bookmarkStart w:id="1943" w:name="_Toc54944023"/>
      <w:r w:rsidRPr="00520DE9">
        <w:t>6.17.1</w:t>
      </w:r>
      <w:r w:rsidRPr="00520DE9">
        <w:tab/>
        <w:t>Description</w:t>
      </w:r>
      <w:bookmarkEnd w:id="1932"/>
      <w:bookmarkEnd w:id="1933"/>
      <w:bookmarkEnd w:id="1934"/>
      <w:bookmarkEnd w:id="1935"/>
      <w:bookmarkEnd w:id="1936"/>
      <w:bookmarkEnd w:id="1937"/>
      <w:bookmarkEnd w:id="1938"/>
      <w:bookmarkEnd w:id="1939"/>
      <w:bookmarkEnd w:id="1940"/>
      <w:bookmarkEnd w:id="1941"/>
      <w:bookmarkEnd w:id="1942"/>
      <w:bookmarkEnd w:id="1943"/>
    </w:p>
    <w:p w14:paraId="4C62B545" w14:textId="3BDDA070" w:rsidR="003B396E" w:rsidRPr="006E5477" w:rsidRDefault="003B396E" w:rsidP="003B396E">
      <w:r w:rsidRPr="00520DE9">
        <w:t xml:space="preserve">This is a </w:t>
      </w:r>
      <w:r w:rsidRPr="006E5477">
        <w:t>solution for Key Issue #1 "Discovery of Edge Application Server" in particular related to:</w:t>
      </w:r>
    </w:p>
    <w:p w14:paraId="01D0E519" w14:textId="77777777" w:rsidR="003B396E" w:rsidRPr="006E5477" w:rsidRDefault="003B396E" w:rsidP="003B396E">
      <w:pPr>
        <w:rPr>
          <w:lang w:val="en-US"/>
        </w:rPr>
      </w:pPr>
      <w:r w:rsidRPr="006E5477">
        <w:rPr>
          <w:lang w:val="en-US"/>
        </w:rPr>
        <w:t>-</w:t>
      </w:r>
      <w:r w:rsidRPr="006E5477">
        <w:rPr>
          <w:lang w:val="en-US"/>
        </w:rPr>
        <w:tab/>
        <w:t>How can a UE discover a suitable Edge Application Server to serve the application/UE?</w:t>
      </w:r>
    </w:p>
    <w:p w14:paraId="45F19911" w14:textId="77777777" w:rsidR="003B396E" w:rsidRPr="006E5477" w:rsidRDefault="003B396E" w:rsidP="003B396E">
      <w:r w:rsidRPr="006E5477">
        <w:t>-</w:t>
      </w:r>
      <w:r w:rsidRPr="006E5477">
        <w:tab/>
        <w:t>What information (if any) can be used to assist such a discovery mechanism?</w:t>
      </w:r>
    </w:p>
    <w:p w14:paraId="608A08BA" w14:textId="1BF9936C" w:rsidR="003B396E" w:rsidRPr="00520DE9" w:rsidRDefault="003B396E" w:rsidP="003B396E">
      <w:r w:rsidRPr="00FD0EFC">
        <w:rPr>
          <w:lang w:eastAsia="zh-CN"/>
        </w:rPr>
        <w:t xml:space="preserve">This solution proposes for the PCF in the serving PLMN (i.e. </w:t>
      </w:r>
      <w:r w:rsidRPr="00683BF8">
        <w:rPr>
          <w:lang w:eastAsia="zh-CN"/>
        </w:rPr>
        <w:t xml:space="preserve">V-PCF) to provision Edge Computing </w:t>
      </w:r>
      <w:r w:rsidRPr="00683BF8">
        <w:rPr>
          <w:rFonts w:eastAsia="宋体"/>
        </w:rPr>
        <w:t>Parameters (EC Parameters)</w:t>
      </w:r>
      <w:r w:rsidRPr="001C2FED">
        <w:rPr>
          <w:lang w:eastAsia="zh-CN"/>
        </w:rPr>
        <w:t xml:space="preserve"> </w:t>
      </w:r>
      <w:r w:rsidRPr="00ED069E">
        <w:rPr>
          <w:lang w:eastAsia="zh-CN"/>
        </w:rPr>
        <w:t>to the roaming UE</w:t>
      </w:r>
      <w:r w:rsidRPr="001D0DF9">
        <w:rPr>
          <w:lang w:eastAsia="zh-CN"/>
        </w:rPr>
        <w:t xml:space="preserve"> related to PDU Sessions for edge </w:t>
      </w:r>
      <w:r w:rsidRPr="0054269B">
        <w:rPr>
          <w:lang w:eastAsia="zh-CN"/>
        </w:rPr>
        <w:t xml:space="preserve">applications. </w:t>
      </w:r>
      <w:r w:rsidRPr="006E5477">
        <w:t xml:space="preserve">Therefore, the UE can establish the PDU Session suitable to perform EAS discovery based on the EC Parameters when the UE is roaming. </w:t>
      </w:r>
      <w:r w:rsidRPr="006E5477">
        <w:rPr>
          <w:lang w:eastAsia="zh-CN"/>
        </w:rPr>
        <w:t>An AF</w:t>
      </w:r>
      <w:r w:rsidRPr="00520DE9">
        <w:rPr>
          <w:lang w:eastAsia="zh-CN"/>
        </w:rPr>
        <w:t xml:space="preserve"> provides the </w:t>
      </w:r>
      <w:r>
        <w:rPr>
          <w:lang w:eastAsia="zh-CN"/>
        </w:rPr>
        <w:t>EC Parameters influence</w:t>
      </w:r>
      <w:r w:rsidRPr="00520DE9">
        <w:rPr>
          <w:lang w:eastAsia="zh-CN"/>
        </w:rPr>
        <w:t xml:space="preserve"> information by using the Service specific parameter provisioning procedure </w:t>
      </w:r>
      <w:r w:rsidRPr="00520DE9">
        <w:t xml:space="preserve">as specified in </w:t>
      </w:r>
      <w:r w:rsidR="004174B9">
        <w:t>clause </w:t>
      </w:r>
      <w:r w:rsidRPr="00520DE9">
        <w:rPr>
          <w:lang w:eastAsia="zh-CN"/>
        </w:rPr>
        <w:t xml:space="preserve">4.15.6.7 of </w:t>
      </w:r>
      <w:r w:rsidR="004174B9" w:rsidRPr="00520DE9">
        <w:t>TS</w:t>
      </w:r>
      <w:r w:rsidR="004174B9">
        <w:t> </w:t>
      </w:r>
      <w:r w:rsidR="004174B9" w:rsidRPr="00520DE9">
        <w:t>23.502</w:t>
      </w:r>
      <w:r w:rsidR="004174B9">
        <w:t> </w:t>
      </w:r>
      <w:r w:rsidR="004174B9" w:rsidRPr="00520DE9">
        <w:t>[</w:t>
      </w:r>
      <w:r w:rsidRPr="00520DE9">
        <w:t>3].</w:t>
      </w:r>
    </w:p>
    <w:p w14:paraId="2A7DB977" w14:textId="42909035" w:rsidR="003B396E" w:rsidRDefault="003B396E" w:rsidP="003B396E">
      <w:pPr>
        <w:rPr>
          <w:lang w:eastAsia="zh-CN"/>
        </w:rPr>
      </w:pPr>
      <w:r>
        <w:t>E</w:t>
      </w:r>
      <w:r w:rsidRPr="00520DE9">
        <w:t>dge computing enables operator and 3rd party services to be hosted close to the UE</w:t>
      </w:r>
      <w:r>
        <w:t>'</w:t>
      </w:r>
      <w:r w:rsidRPr="00520DE9">
        <w:t xml:space="preserve">s access point of attachment, so as to achieve an efficient service delivery through the reduced end-to-end latency and load on the transport network as described in </w:t>
      </w:r>
      <w:r w:rsidR="004174B9">
        <w:t>clause </w:t>
      </w:r>
      <w:r w:rsidRPr="00520DE9">
        <w:t xml:space="preserve">5.13 of </w:t>
      </w:r>
      <w:r w:rsidR="004174B9" w:rsidRPr="00520DE9">
        <w:t>TS</w:t>
      </w:r>
      <w:r w:rsidR="004174B9">
        <w:t> </w:t>
      </w:r>
      <w:r w:rsidR="004174B9" w:rsidRPr="00520DE9">
        <w:t>23.501</w:t>
      </w:r>
      <w:r w:rsidR="004174B9">
        <w:t> </w:t>
      </w:r>
      <w:r w:rsidR="004174B9" w:rsidRPr="00520DE9">
        <w:t>[</w:t>
      </w:r>
      <w:r w:rsidRPr="00520DE9">
        <w:t>2]. Therefore, it is considered appropriate that UE</w:t>
      </w:r>
      <w:r>
        <w:t>'</w:t>
      </w:r>
      <w:r w:rsidRPr="00520DE9">
        <w:t xml:space="preserve">s serving network </w:t>
      </w:r>
      <w:r>
        <w:t xml:space="preserve">for roaming scenario </w:t>
      </w:r>
      <w:r w:rsidRPr="00520DE9">
        <w:t xml:space="preserve">obtains the </w:t>
      </w:r>
      <w:r>
        <w:t>edge computing related</w:t>
      </w:r>
      <w:r w:rsidRPr="00520DE9">
        <w:t xml:space="preserve"> information from </w:t>
      </w:r>
      <w:r w:rsidRPr="00520DE9">
        <w:rPr>
          <w:lang w:eastAsia="zh-CN"/>
        </w:rPr>
        <w:t xml:space="preserve">the AF that locally locates and </w:t>
      </w:r>
      <w:r w:rsidRPr="00520DE9">
        <w:t xml:space="preserve">provides it to the UE. </w:t>
      </w:r>
      <w:r>
        <w:t xml:space="preserve">In this regard, this solution is proposed to complement </w:t>
      </w:r>
      <w:r>
        <w:rPr>
          <w:lang w:eastAsia="zh-CN"/>
        </w:rPr>
        <w:t xml:space="preserve">Solution #1 defined in </w:t>
      </w:r>
      <w:r w:rsidR="004174B9">
        <w:t>clause </w:t>
      </w:r>
      <w:r w:rsidRPr="00520DE9">
        <w:rPr>
          <w:lang w:eastAsia="zh-CN"/>
        </w:rPr>
        <w:t>6.</w:t>
      </w:r>
      <w:r>
        <w:rPr>
          <w:lang w:eastAsia="zh-CN"/>
        </w:rPr>
        <w:t>1 by addressing the roaming scenario with the following differences from Solution #1:</w:t>
      </w:r>
    </w:p>
    <w:p w14:paraId="092615D9" w14:textId="77777777" w:rsidR="00355D16" w:rsidRDefault="00355D16" w:rsidP="003B396E">
      <w:pPr>
        <w:pStyle w:val="B1"/>
      </w:pPr>
      <w:r>
        <w:t>1.</w:t>
      </w:r>
      <w:r>
        <w:tab/>
        <w:t>An AF providing the edge computing related information is the AF that belongs to or has an agreement with VPLMN.</w:t>
      </w:r>
    </w:p>
    <w:p w14:paraId="751C6C38" w14:textId="7C887DC9" w:rsidR="00355D16" w:rsidRDefault="00355D16" w:rsidP="003B396E">
      <w:pPr>
        <w:pStyle w:val="B1"/>
      </w:pPr>
      <w:r>
        <w:t>2.</w:t>
      </w:r>
      <w:r>
        <w:tab/>
        <w:t xml:space="preserve">The contents of the edge computing related information provided by the AF are same to the URSP influence parameters in Solution #1 defined in </w:t>
      </w:r>
      <w:r w:rsidR="004174B9">
        <w:t>clause </w:t>
      </w:r>
      <w:r>
        <w:t>6.1, but influence the EC Parameters set by V-PCF instead of influencing the URSP.</w:t>
      </w:r>
    </w:p>
    <w:p w14:paraId="5084EC50" w14:textId="77777777" w:rsidR="00355D16" w:rsidRDefault="00355D16" w:rsidP="003B396E">
      <w:pPr>
        <w:pStyle w:val="B1"/>
      </w:pPr>
      <w:r>
        <w:t>3.</w:t>
      </w:r>
      <w:r>
        <w:tab/>
        <w:t>The V-PCF (i.e. UE Policy PCF in the VPLMN) obtains the AF provided edge computing related information from the UDR and determines the EC Parameters for the target UE(s) that are roaming UE(s).</w:t>
      </w:r>
    </w:p>
    <w:p w14:paraId="45101DC7" w14:textId="77777777" w:rsidR="00355D16" w:rsidRDefault="00355D16" w:rsidP="003B396E">
      <w:pPr>
        <w:pStyle w:val="B1"/>
      </w:pPr>
      <w:r>
        <w:t>4.</w:t>
      </w:r>
      <w:r>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Default="00355D16" w:rsidP="003B396E">
      <w:pPr>
        <w:pStyle w:val="B1"/>
      </w:pPr>
      <w:r>
        <w:tab/>
        <w:t>If the AF provided Spatial Validity Conditions, the PCF generates Location Criteria based on the Spatial Validity Conditions, and includes corresponding Location Criteria in the EC Parameters.</w:t>
      </w:r>
    </w:p>
    <w:p w14:paraId="2F934983" w14:textId="043A6CD2" w:rsidR="00355D16" w:rsidRDefault="00355D16" w:rsidP="003B396E">
      <w:pPr>
        <w:pStyle w:val="B1"/>
      </w:pPr>
      <w:r>
        <w:t>5.</w:t>
      </w:r>
      <w:r>
        <w:tab/>
        <w:t xml:space="preserve">The V-PCF provisions the EC Parameters to the targeted UE by using the UE Configuration Update procedure for transparent UE Policy delivery as specified in </w:t>
      </w:r>
      <w:r w:rsidR="004174B9">
        <w:t>clause </w:t>
      </w:r>
      <w:r>
        <w:t xml:space="preserve">4.2.4.3 of </w:t>
      </w:r>
      <w:r w:rsidR="004174B9">
        <w:t>TS 23.502 [</w:t>
      </w:r>
      <w:r>
        <w:t>3], if allowed by the HPLMN of the targeted UE.</w:t>
      </w:r>
    </w:p>
    <w:p w14:paraId="4E7F259A" w14:textId="77777777" w:rsidR="00355D16" w:rsidRDefault="00355D16" w:rsidP="003B396E">
      <w:pPr>
        <w:pStyle w:val="B1"/>
      </w:pPr>
      <w:r>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Default="00355D16" w:rsidP="003B396E">
      <w:pPr>
        <w:pStyle w:val="B1"/>
      </w:pPr>
      <w:r>
        <w:tab/>
        <w:t>The V-PCF can provide the EC Parameters (i.e. URSP of VPLMN) valid for the edge computing service (e.g. the current area of the UE based on the UE location information).</w:t>
      </w:r>
    </w:p>
    <w:p w14:paraId="0231B456" w14:textId="718FA45A" w:rsidR="00355D16" w:rsidRDefault="00355D16" w:rsidP="003B396E">
      <w:pPr>
        <w:pStyle w:val="B1"/>
      </w:pPr>
      <w:r>
        <w:t>6.</w:t>
      </w:r>
      <w:r>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t>clause </w:t>
      </w:r>
      <w:r>
        <w:t>6.1.</w:t>
      </w:r>
    </w:p>
    <w:p w14:paraId="3D6FFDF9" w14:textId="77777777" w:rsidR="00355D16" w:rsidRDefault="00355D16" w:rsidP="003B396E">
      <w:pPr>
        <w:pStyle w:val="B1"/>
      </w:pPr>
      <w:r>
        <w:tab/>
        <w:t xml:space="preserve">When the UE is roaming and has the EC Parameters (i.e. URSP provided by the VPLMN), the UE first checks whether there is matching between the FQDN in the DNS Query or the EAS IP address in the application layer </w:t>
      </w:r>
      <w:r>
        <w:lastRenderedPageBreak/>
        <w:t>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Default="003B396E" w:rsidP="003B396E">
      <w:pPr>
        <w:pStyle w:val="B2"/>
      </w:pPr>
      <w:r>
        <w:t>-</w:t>
      </w:r>
      <w:r>
        <w:tab/>
        <w:t xml:space="preserve">If the matching exists, </w:t>
      </w:r>
      <w:r w:rsidRPr="00520DE9">
        <w:t xml:space="preserve">the UE establishes a new PDU </w:t>
      </w:r>
      <w:r>
        <w:t>S</w:t>
      </w:r>
      <w:r w:rsidRPr="00520DE9">
        <w:t xml:space="preserve">ession based on </w:t>
      </w:r>
      <w:r>
        <w:t>EC Parameter</w:t>
      </w:r>
      <w:r w:rsidRPr="00520DE9">
        <w:t xml:space="preserve"> matching</w:t>
      </w:r>
      <w:r>
        <w:t>.</w:t>
      </w:r>
    </w:p>
    <w:p w14:paraId="4A68061D" w14:textId="77777777" w:rsidR="003B396E" w:rsidRDefault="003B396E" w:rsidP="003B396E">
      <w:pPr>
        <w:pStyle w:val="B2"/>
      </w:pPr>
      <w:r>
        <w:t>-</w:t>
      </w:r>
      <w:r>
        <w:tab/>
        <w:t>Otherwise</w:t>
      </w:r>
      <w:r w:rsidRPr="00520DE9">
        <w:t xml:space="preserve">, </w:t>
      </w:r>
      <w:r>
        <w:t xml:space="preserve">the UE uses the URSP which means the UE </w:t>
      </w:r>
      <w:r w:rsidRPr="00520DE9">
        <w:t xml:space="preserve">establishes a new PDU </w:t>
      </w:r>
      <w:r>
        <w:t>S</w:t>
      </w:r>
      <w:r w:rsidRPr="00520DE9">
        <w:t xml:space="preserve">ession based on </w:t>
      </w:r>
      <w:r>
        <w:t>URSP</w:t>
      </w:r>
      <w:r w:rsidRPr="00520DE9">
        <w:t xml:space="preserve"> matching</w:t>
      </w:r>
      <w:r>
        <w:t>.</w:t>
      </w:r>
    </w:p>
    <w:p w14:paraId="13BF640C" w14:textId="4EC66E7F" w:rsidR="003B396E" w:rsidRPr="00156801" w:rsidRDefault="003B396E" w:rsidP="00156801">
      <w:pPr>
        <w:pStyle w:val="B1"/>
      </w:pPr>
      <w:r w:rsidRPr="00156801">
        <w:tab/>
        <w:t>If HPLMN allows VPLMN to provide it to the UE and if there is no precedence indication, URSP of HPLMN takes precedence over EC Parameters.</w:t>
      </w:r>
    </w:p>
    <w:p w14:paraId="306DEE36" w14:textId="374A7C19" w:rsidR="003B396E" w:rsidRPr="009E36AF" w:rsidRDefault="003B396E" w:rsidP="003B396E">
      <w:pPr>
        <w:pStyle w:val="B1"/>
      </w:pPr>
      <w:r>
        <w:t>7.</w:t>
      </w:r>
      <w:r>
        <w:tab/>
        <w:t xml:space="preserve">The UE can communicate with the </w:t>
      </w:r>
      <w:r w:rsidRPr="00520DE9">
        <w:t>DN where the DNS Server or the E</w:t>
      </w:r>
      <w:r>
        <w:t>dge Application Server resides.</w:t>
      </w:r>
    </w:p>
    <w:p w14:paraId="04585CE5" w14:textId="3F87A871" w:rsidR="003B396E" w:rsidRDefault="003B396E" w:rsidP="003B396E">
      <w:pPr>
        <w:rPr>
          <w:lang w:eastAsia="zh-CN"/>
        </w:rPr>
      </w:pPr>
      <w:r>
        <w:rPr>
          <w:lang w:eastAsia="zh-CN"/>
        </w:rPr>
        <w:t xml:space="preserve">The AF that sends the AF request including </w:t>
      </w:r>
      <w:r>
        <w:t>edge computing related</w:t>
      </w:r>
      <w:r>
        <w:rPr>
          <w:lang w:eastAsia="zh-CN"/>
        </w:rPr>
        <w:t xml:space="preserve"> information and the EAS that the traffic is routed to/from the UE can be same or different.</w:t>
      </w:r>
    </w:p>
    <w:p w14:paraId="4CF07769" w14:textId="7A2176BD" w:rsidR="003B396E" w:rsidRDefault="003B396E" w:rsidP="003B396E">
      <w:pPr>
        <w:rPr>
          <w:lang w:eastAsia="zh-CN"/>
        </w:rPr>
      </w:pPr>
      <w:r>
        <w:rPr>
          <w:lang w:eastAsia="zh-CN"/>
        </w:rPr>
        <w:t>Updating or removing</w:t>
      </w:r>
      <w:r w:rsidRPr="00140E21">
        <w:rPr>
          <w:lang w:eastAsia="zh-CN"/>
        </w:rPr>
        <w:t xml:space="preserve"> an existing </w:t>
      </w:r>
      <w:r>
        <w:rPr>
          <w:lang w:eastAsia="zh-CN"/>
        </w:rPr>
        <w:t xml:space="preserve">AF </w:t>
      </w:r>
      <w:r w:rsidRPr="00140E21">
        <w:rPr>
          <w:lang w:eastAsia="zh-CN"/>
        </w:rPr>
        <w:t>request</w:t>
      </w:r>
      <w:r>
        <w:rPr>
          <w:lang w:eastAsia="zh-CN"/>
        </w:rPr>
        <w:t xml:space="preserve"> specified in </w:t>
      </w:r>
      <w:r w:rsidR="004174B9">
        <w:rPr>
          <w:lang w:eastAsia="zh-CN"/>
        </w:rPr>
        <w:t>clause </w:t>
      </w:r>
      <w:r>
        <w:rPr>
          <w:lang w:eastAsia="zh-CN"/>
        </w:rPr>
        <w:t xml:space="preserve">4.15.6.7 of </w:t>
      </w:r>
      <w:r w:rsidR="004174B9">
        <w:rPr>
          <w:lang w:eastAsia="zh-CN"/>
        </w:rPr>
        <w:t>TS 23.502 [</w:t>
      </w:r>
      <w:r>
        <w:rPr>
          <w:lang w:eastAsia="zh-CN"/>
        </w:rPr>
        <w:t xml:space="preserve">3] is also applied to this solution. The PCF can modify the EC Parameters based on the </w:t>
      </w:r>
      <w:r>
        <w:t>edge computing related</w:t>
      </w:r>
      <w:r>
        <w:rPr>
          <w:lang w:eastAsia="zh-CN"/>
        </w:rPr>
        <w:t xml:space="preserve"> information updated or deleted by the AF and provide the modified EC Parameters to the targeted UE. The UE applies the modified EC Parameters.</w:t>
      </w:r>
    </w:p>
    <w:p w14:paraId="4021D627" w14:textId="0509BA18" w:rsidR="003B396E" w:rsidRDefault="003B396E" w:rsidP="003B396E">
      <w:pPr>
        <w:rPr>
          <w:lang w:eastAsia="zh-CN"/>
        </w:rPr>
      </w:pPr>
      <w:r>
        <w:rPr>
          <w:lang w:eastAsia="zh-CN"/>
        </w:rPr>
        <w:t xml:space="preserve">The solution can be used for "Multiple PDU sessions" connectivity models described in </w:t>
      </w:r>
      <w:r w:rsidR="004174B9">
        <w:rPr>
          <w:lang w:eastAsia="zh-CN"/>
        </w:rPr>
        <w:t>clause </w:t>
      </w:r>
      <w:r>
        <w:rPr>
          <w:lang w:eastAsia="zh-CN"/>
        </w:rPr>
        <w:t>4.2.</w:t>
      </w:r>
    </w:p>
    <w:p w14:paraId="6D217C4B" w14:textId="77777777" w:rsidR="003B396E" w:rsidRPr="00520DE9" w:rsidRDefault="003B396E" w:rsidP="003B396E">
      <w:pPr>
        <w:pStyle w:val="Heading3"/>
      </w:pPr>
      <w:bookmarkStart w:id="1944" w:name="_Toc43317344"/>
      <w:bookmarkStart w:id="1945" w:name="_Toc43374816"/>
      <w:bookmarkStart w:id="1946" w:name="_Toc43375277"/>
      <w:bookmarkStart w:id="1947" w:name="_Toc43801801"/>
      <w:bookmarkStart w:id="1948" w:name="_Toc43806067"/>
      <w:bookmarkStart w:id="1949" w:name="_Toc43806374"/>
      <w:bookmarkStart w:id="1950" w:name="_Toc50466871"/>
      <w:bookmarkStart w:id="1951" w:name="_Toc50468215"/>
      <w:bookmarkStart w:id="1952" w:name="_Toc50468485"/>
      <w:bookmarkStart w:id="1953" w:name="_Toc50468756"/>
      <w:bookmarkStart w:id="1954" w:name="_Toc50630675"/>
      <w:bookmarkStart w:id="1955" w:name="_Toc54944024"/>
      <w:r w:rsidRPr="00520DE9">
        <w:t>6.17.2</w:t>
      </w:r>
      <w:r w:rsidRPr="00520DE9">
        <w:tab/>
        <w:t>Procedures</w:t>
      </w:r>
      <w:bookmarkEnd w:id="1944"/>
      <w:bookmarkEnd w:id="1945"/>
      <w:bookmarkEnd w:id="1946"/>
      <w:bookmarkEnd w:id="1947"/>
      <w:bookmarkEnd w:id="1948"/>
      <w:bookmarkEnd w:id="1949"/>
      <w:bookmarkEnd w:id="1950"/>
      <w:bookmarkEnd w:id="1951"/>
      <w:bookmarkEnd w:id="1952"/>
      <w:bookmarkEnd w:id="1953"/>
      <w:bookmarkEnd w:id="1954"/>
      <w:bookmarkEnd w:id="1955"/>
    </w:p>
    <w:p w14:paraId="38AA3931" w14:textId="77777777" w:rsidR="003B396E" w:rsidRPr="00520DE9" w:rsidRDefault="003B396E" w:rsidP="003B396E">
      <w:pPr>
        <w:pStyle w:val="Heading4"/>
      </w:pPr>
      <w:bookmarkStart w:id="1956" w:name="_Toc43317345"/>
      <w:bookmarkStart w:id="1957" w:name="_Toc43374817"/>
      <w:bookmarkStart w:id="1958" w:name="_Toc43375278"/>
      <w:bookmarkStart w:id="1959" w:name="_Toc43801802"/>
      <w:bookmarkStart w:id="1960" w:name="_Toc43806068"/>
      <w:bookmarkStart w:id="1961" w:name="_Toc43806375"/>
      <w:bookmarkStart w:id="1962" w:name="_Toc50630676"/>
      <w:bookmarkStart w:id="1963" w:name="_Toc54944025"/>
      <w:r w:rsidRPr="00520DE9">
        <w:rPr>
          <w:rFonts w:hint="eastAsia"/>
        </w:rPr>
        <w:t>6.17</w:t>
      </w:r>
      <w:r w:rsidRPr="00520DE9">
        <w:t>.2.1</w:t>
      </w:r>
      <w:r w:rsidRPr="00520DE9">
        <w:tab/>
      </w:r>
      <w:r w:rsidRPr="00520DE9">
        <w:rPr>
          <w:rFonts w:eastAsia="宋体"/>
        </w:rPr>
        <w:t xml:space="preserve">Provisioning </w:t>
      </w:r>
      <w:r w:rsidRPr="00520DE9">
        <w:t>EC Parameters</w:t>
      </w:r>
      <w:r w:rsidRPr="00520DE9">
        <w:rPr>
          <w:rFonts w:eastAsia="宋体"/>
        </w:rPr>
        <w:t xml:space="preserve"> the </w:t>
      </w:r>
      <w:r>
        <w:rPr>
          <w:rFonts w:eastAsia="宋体"/>
        </w:rPr>
        <w:t xml:space="preserve">roaming </w:t>
      </w:r>
      <w:r w:rsidRPr="00520DE9">
        <w:rPr>
          <w:rFonts w:eastAsia="宋体"/>
        </w:rPr>
        <w:t>UE</w:t>
      </w:r>
      <w:bookmarkEnd w:id="1956"/>
      <w:bookmarkEnd w:id="1957"/>
      <w:bookmarkEnd w:id="1958"/>
      <w:bookmarkEnd w:id="1959"/>
      <w:bookmarkEnd w:id="1960"/>
      <w:bookmarkEnd w:id="1961"/>
      <w:r w:rsidRPr="00256E2B">
        <w:rPr>
          <w:rFonts w:eastAsia="宋体"/>
        </w:rPr>
        <w:t xml:space="preserve"> </w:t>
      </w:r>
      <w:r>
        <w:rPr>
          <w:rFonts w:eastAsia="宋体"/>
        </w:rPr>
        <w:t xml:space="preserve">related to </w:t>
      </w:r>
      <w:r w:rsidRPr="00520DE9">
        <w:rPr>
          <w:lang w:eastAsia="zh-CN"/>
        </w:rPr>
        <w:t>PDU Sessions for edge applications</w:t>
      </w:r>
      <w:bookmarkEnd w:id="1962"/>
      <w:bookmarkEnd w:id="1963"/>
    </w:p>
    <w:p w14:paraId="7560CEA9" w14:textId="4171360A" w:rsidR="003B396E" w:rsidRDefault="003B396E" w:rsidP="003B396E">
      <w:pPr>
        <w:rPr>
          <w:lang w:eastAsia="zh-CN"/>
        </w:rPr>
      </w:pPr>
      <w:r>
        <w:t>For the procedure to</w:t>
      </w:r>
      <w:r w:rsidRPr="00520DE9">
        <w:t xml:space="preserve"> provision </w:t>
      </w:r>
      <w:r w:rsidRPr="00520DE9">
        <w:rPr>
          <w:lang w:val="en-US"/>
        </w:rPr>
        <w:t>EC Parameters</w:t>
      </w:r>
      <w:r w:rsidRPr="00520DE9">
        <w:t xml:space="preserve"> to the </w:t>
      </w:r>
      <w:r>
        <w:t xml:space="preserve">roaming </w:t>
      </w:r>
      <w:r w:rsidRPr="00520DE9">
        <w:t>UE</w:t>
      </w:r>
      <w:r w:rsidRPr="00F7343F">
        <w:rPr>
          <w:rFonts w:eastAsia="宋体"/>
        </w:rPr>
        <w:t xml:space="preserve"> </w:t>
      </w:r>
      <w:r>
        <w:rPr>
          <w:rFonts w:eastAsia="宋体"/>
        </w:rPr>
        <w:t xml:space="preserve">related to </w:t>
      </w:r>
      <w:r w:rsidRPr="00520DE9">
        <w:rPr>
          <w:lang w:eastAsia="zh-CN"/>
        </w:rPr>
        <w:t>PDU Sessions for edge applications</w:t>
      </w:r>
      <w:r>
        <w:rPr>
          <w:lang w:eastAsia="zh-CN"/>
        </w:rPr>
        <w:t xml:space="preserve"> and applying the EC Parameters, the procedure illustrated in </w:t>
      </w:r>
      <w:r w:rsidRPr="00520DE9">
        <w:t>Figure</w:t>
      </w:r>
      <w:r>
        <w:t> </w:t>
      </w:r>
      <w:r w:rsidRPr="00520DE9">
        <w:t>6.1.2.1-1</w:t>
      </w:r>
      <w:r>
        <w:t xml:space="preserve"> for Solution #1 can be applied with the following differences and by taking the description in </w:t>
      </w:r>
      <w:r w:rsidR="004174B9">
        <w:t>clause </w:t>
      </w:r>
      <w:r>
        <w:t>6.17.1 into account:</w:t>
      </w:r>
    </w:p>
    <w:p w14:paraId="1DE51CA3" w14:textId="3C76C82B" w:rsidR="003B396E" w:rsidRDefault="003B396E" w:rsidP="003B396E">
      <w:pPr>
        <w:pStyle w:val="B1"/>
      </w:pPr>
      <w:r>
        <w:rPr>
          <w:lang w:eastAsia="zh-CN"/>
        </w:rPr>
        <w:t>-</w:t>
      </w:r>
      <w:r>
        <w:rPr>
          <w:lang w:eastAsia="zh-CN"/>
        </w:rPr>
        <w:tab/>
        <w:t>A</w:t>
      </w:r>
      <w:r w:rsidRPr="00520DE9">
        <w:rPr>
          <w:lang w:eastAsia="zh-CN"/>
        </w:rPr>
        <w:t xml:space="preserve">ll NFs are </w:t>
      </w:r>
      <w:r w:rsidRPr="00520DE9">
        <w:t>located in the visited network in Figure</w:t>
      </w:r>
      <w:r>
        <w:t> </w:t>
      </w:r>
      <w:r w:rsidRPr="00520DE9">
        <w:t>6.1.2.1-1.</w:t>
      </w:r>
    </w:p>
    <w:p w14:paraId="79885AC6" w14:textId="77777777" w:rsidR="003B396E" w:rsidRPr="00520DE9" w:rsidRDefault="003B396E" w:rsidP="003B396E">
      <w:pPr>
        <w:pStyle w:val="B1"/>
      </w:pPr>
      <w:r>
        <w:rPr>
          <w:lang w:eastAsia="zh-CN"/>
        </w:rPr>
        <w:t>-</w:t>
      </w:r>
      <w:r>
        <w:rPr>
          <w:lang w:eastAsia="zh-CN"/>
        </w:rPr>
        <w:tab/>
        <w:t>URSP or URSP rule corresponds to EC Parameters.</w:t>
      </w:r>
    </w:p>
    <w:p w14:paraId="322269A2" w14:textId="77777777" w:rsidR="003B396E" w:rsidRPr="00520DE9" w:rsidRDefault="003B396E" w:rsidP="003B396E">
      <w:pPr>
        <w:pStyle w:val="Heading3"/>
        <w:rPr>
          <w:rFonts w:eastAsia="宋体"/>
        </w:rPr>
      </w:pPr>
      <w:bookmarkStart w:id="1964" w:name="_Toc43317346"/>
      <w:bookmarkStart w:id="1965" w:name="_Toc43374818"/>
      <w:bookmarkStart w:id="1966" w:name="_Toc43375279"/>
      <w:bookmarkStart w:id="1967" w:name="_Toc43801803"/>
      <w:bookmarkStart w:id="1968" w:name="_Toc43806069"/>
      <w:bookmarkStart w:id="1969" w:name="_Toc43806376"/>
      <w:bookmarkStart w:id="1970" w:name="_Toc50466872"/>
      <w:bookmarkStart w:id="1971" w:name="_Toc50468216"/>
      <w:bookmarkStart w:id="1972" w:name="_Toc50468486"/>
      <w:bookmarkStart w:id="1973" w:name="_Toc50468757"/>
      <w:bookmarkStart w:id="1974" w:name="_Toc50630677"/>
      <w:bookmarkStart w:id="1975" w:name="_Toc54944026"/>
      <w:r w:rsidRPr="00520DE9">
        <w:t>6.17.3</w:t>
      </w:r>
      <w:r w:rsidRPr="00520DE9">
        <w:tab/>
        <w:t xml:space="preserve">Impacts on </w:t>
      </w:r>
      <w:r w:rsidRPr="00520DE9">
        <w:rPr>
          <w:rFonts w:eastAsia="宋体" w:hint="eastAsia"/>
        </w:rPr>
        <w:t>s</w:t>
      </w:r>
      <w:r w:rsidRPr="00520DE9">
        <w:rPr>
          <w:rFonts w:eastAsia="宋体"/>
        </w:rPr>
        <w:t>ervices</w:t>
      </w:r>
      <w:r w:rsidRPr="00520DE9">
        <w:rPr>
          <w:rFonts w:eastAsia="宋体" w:hint="eastAsia"/>
        </w:rPr>
        <w:t>,</w:t>
      </w:r>
      <w:r w:rsidRPr="00520DE9">
        <w:t xml:space="preserve"> entities and interfaces</w:t>
      </w:r>
      <w:bookmarkEnd w:id="1964"/>
      <w:bookmarkEnd w:id="1965"/>
      <w:bookmarkEnd w:id="1966"/>
      <w:bookmarkEnd w:id="1967"/>
      <w:bookmarkEnd w:id="1968"/>
      <w:bookmarkEnd w:id="1969"/>
      <w:bookmarkEnd w:id="1970"/>
      <w:bookmarkEnd w:id="1971"/>
      <w:bookmarkEnd w:id="1972"/>
      <w:bookmarkEnd w:id="1973"/>
      <w:bookmarkEnd w:id="1974"/>
      <w:bookmarkEnd w:id="1975"/>
    </w:p>
    <w:p w14:paraId="6D3B2A1D" w14:textId="77777777" w:rsidR="003B396E" w:rsidRDefault="003B396E" w:rsidP="003B396E">
      <w:r>
        <w:t>AF:</w:t>
      </w:r>
    </w:p>
    <w:p w14:paraId="11CB9891" w14:textId="7B20B80F" w:rsidR="003B396E" w:rsidRDefault="003B396E" w:rsidP="003B396E">
      <w:pPr>
        <w:pStyle w:val="B1"/>
      </w:pPr>
      <w:r>
        <w:t>-</w:t>
      </w:r>
      <w:r>
        <w:tab/>
        <w:t>Provides a request for service parameter provisioning related to the edge computing.</w:t>
      </w:r>
    </w:p>
    <w:p w14:paraId="4AA8BA3B" w14:textId="77777777" w:rsidR="003B396E" w:rsidRDefault="003B396E" w:rsidP="003B396E">
      <w:r>
        <w:t>V-PCF:</w:t>
      </w:r>
    </w:p>
    <w:p w14:paraId="45FD552E" w14:textId="31421F5F" w:rsidR="003B396E" w:rsidRDefault="003B396E" w:rsidP="003B396E">
      <w:pPr>
        <w:pStyle w:val="B1"/>
      </w:pPr>
      <w:r>
        <w:t>-</w:t>
      </w:r>
      <w:r>
        <w:tab/>
        <w:t>Determines the EC Parameters based on the edge computing related information obtained from the UDR.</w:t>
      </w:r>
    </w:p>
    <w:p w14:paraId="22B9A732" w14:textId="77777777" w:rsidR="003B396E" w:rsidRDefault="003B396E" w:rsidP="003B396E">
      <w:pPr>
        <w:pStyle w:val="B1"/>
      </w:pPr>
      <w:r>
        <w:t>-</w:t>
      </w:r>
      <w:r>
        <w:tab/>
        <w:t>Provisions the EC Parameters to the roaming UE.</w:t>
      </w:r>
    </w:p>
    <w:p w14:paraId="474FE8B4" w14:textId="77777777" w:rsidR="003B396E" w:rsidRDefault="003B396E" w:rsidP="003B396E">
      <w:r>
        <w:t>UE when roaming:</w:t>
      </w:r>
    </w:p>
    <w:p w14:paraId="5F9F1C6D" w14:textId="77777777" w:rsidR="003B396E" w:rsidRDefault="003B396E" w:rsidP="003B396E">
      <w:pPr>
        <w:pStyle w:val="B1"/>
      </w:pPr>
      <w:r>
        <w:t>-</w:t>
      </w:r>
      <w:r>
        <w:tab/>
        <w:t>Indicates its EC Parameters support to the PCF during registration procedure.</w:t>
      </w:r>
    </w:p>
    <w:p w14:paraId="4C7D5757" w14:textId="50BA462B" w:rsidR="00B85C39" w:rsidRDefault="003B396E" w:rsidP="004A63C7">
      <w:pPr>
        <w:pStyle w:val="B1"/>
      </w:pPr>
      <w:r>
        <w:t>-</w:t>
      </w:r>
      <w:r>
        <w:tab/>
        <w:t xml:space="preserve">Uses the EC Parameters to determine the PDU Session </w:t>
      </w:r>
      <w:r w:rsidRPr="00520DE9">
        <w:t>for edge applications</w:t>
      </w:r>
    </w:p>
    <w:p w14:paraId="32208EE5" w14:textId="77777777" w:rsidR="00520DE9" w:rsidRPr="00520DE9" w:rsidRDefault="00520DE9" w:rsidP="00520DE9">
      <w:pPr>
        <w:pStyle w:val="Heading2"/>
      </w:pPr>
      <w:bookmarkStart w:id="1976" w:name="_Toc50466873"/>
      <w:bookmarkStart w:id="1977" w:name="_Toc50468217"/>
      <w:bookmarkStart w:id="1978" w:name="_Toc50468487"/>
      <w:bookmarkStart w:id="1979" w:name="_Toc50468758"/>
      <w:bookmarkStart w:id="1980" w:name="_Toc50630678"/>
      <w:bookmarkStart w:id="1981" w:name="_Toc54944027"/>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1925"/>
      <w:bookmarkEnd w:id="1926"/>
      <w:bookmarkEnd w:id="1927"/>
      <w:bookmarkEnd w:id="1928"/>
      <w:bookmarkEnd w:id="1929"/>
      <w:bookmarkEnd w:id="1930"/>
      <w:bookmarkEnd w:id="1976"/>
      <w:bookmarkEnd w:id="1977"/>
      <w:bookmarkEnd w:id="1978"/>
      <w:bookmarkEnd w:id="1979"/>
      <w:bookmarkEnd w:id="1980"/>
      <w:bookmarkEnd w:id="1981"/>
    </w:p>
    <w:p w14:paraId="2616B9B0" w14:textId="77777777" w:rsidR="00520DE9" w:rsidRPr="00520DE9" w:rsidRDefault="00520DE9" w:rsidP="00520DE9">
      <w:pPr>
        <w:pStyle w:val="Heading3"/>
      </w:pPr>
      <w:bookmarkStart w:id="1982" w:name="_Toc43317348"/>
      <w:bookmarkStart w:id="1983" w:name="_Toc43374820"/>
      <w:bookmarkStart w:id="1984" w:name="_Toc43375281"/>
      <w:bookmarkStart w:id="1985" w:name="_Toc43801805"/>
      <w:bookmarkStart w:id="1986" w:name="_Toc43806071"/>
      <w:bookmarkStart w:id="1987" w:name="_Toc43806378"/>
      <w:bookmarkStart w:id="1988" w:name="_Toc50466874"/>
      <w:bookmarkStart w:id="1989" w:name="_Toc50468218"/>
      <w:bookmarkStart w:id="1990" w:name="_Toc50468488"/>
      <w:bookmarkStart w:id="1991" w:name="_Toc50468759"/>
      <w:bookmarkStart w:id="1992" w:name="_Toc50630679"/>
      <w:bookmarkStart w:id="1993" w:name="_Toc54944028"/>
      <w:r w:rsidRPr="00520DE9">
        <w:t>6.18.1</w:t>
      </w:r>
      <w:r w:rsidRPr="00520DE9">
        <w:rPr>
          <w:rFonts w:hint="eastAsia"/>
        </w:rPr>
        <w:tab/>
        <w:t>Description</w:t>
      </w:r>
      <w:bookmarkEnd w:id="1982"/>
      <w:bookmarkEnd w:id="1983"/>
      <w:bookmarkEnd w:id="1984"/>
      <w:bookmarkEnd w:id="1985"/>
      <w:bookmarkEnd w:id="1986"/>
      <w:bookmarkEnd w:id="1987"/>
      <w:bookmarkEnd w:id="1988"/>
      <w:bookmarkEnd w:id="1989"/>
      <w:bookmarkEnd w:id="1990"/>
      <w:bookmarkEnd w:id="1991"/>
      <w:bookmarkEnd w:id="1992"/>
      <w:bookmarkEnd w:id="1993"/>
    </w:p>
    <w:p w14:paraId="50DE6E40" w14:textId="2CE8CEE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00387AE0" w14:textId="77777777" w:rsidR="00252BF9" w:rsidRDefault="00252BF9" w:rsidP="00252BF9">
      <w:pPr>
        <w:rPr>
          <w:rFonts w:eastAsia="宋体"/>
          <w:lang w:eastAsia="zh-CN"/>
        </w:rPr>
      </w:pPr>
      <w:r>
        <w:rPr>
          <w:rFonts w:eastAsia="宋体"/>
          <w:lang w:eastAsia="zh-CN"/>
        </w:rPr>
        <w:lastRenderedPageBreak/>
        <w:t>This solution addresses the Key Issue #1: Discovery of Edge Application Server.</w:t>
      </w:r>
    </w:p>
    <w:p w14:paraId="11CE8CE3" w14:textId="77777777" w:rsidR="00252BF9" w:rsidRDefault="00252BF9" w:rsidP="00252BF9">
      <w:pPr>
        <w:rPr>
          <w:rFonts w:eastAsia="宋体"/>
          <w:lang w:eastAsia="zh-CN"/>
        </w:rPr>
      </w:pPr>
      <w:r>
        <w:rPr>
          <w:rFonts w:eastAsia="宋体"/>
          <w:lang w:eastAsia="zh-CN"/>
        </w:rPr>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14:paraId="3BFFAC12" w14:textId="77777777" w:rsidR="00252BF9" w:rsidRDefault="00252BF9" w:rsidP="00252BF9">
      <w:pPr>
        <w:rPr>
          <w:rFonts w:eastAsia="宋体"/>
          <w:lang w:eastAsia="zh-CN"/>
        </w:rPr>
      </w:pPr>
      <w:r>
        <w:rPr>
          <w:rFonts w:eastAsia="宋体"/>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77777777" w:rsidR="00252BF9" w:rsidRDefault="00252BF9" w:rsidP="00252BF9">
      <w:pPr>
        <w:rPr>
          <w:rFonts w:eastAsia="宋体"/>
          <w:lang w:eastAsia="zh-CN"/>
        </w:rPr>
      </w:pPr>
      <w:r>
        <w:rPr>
          <w:rFonts w:eastAsia="宋体"/>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520DE9" w:rsidRDefault="00520DE9" w:rsidP="00520DE9">
      <w:pPr>
        <w:pStyle w:val="Heading3"/>
      </w:pPr>
      <w:bookmarkStart w:id="1994" w:name="_Toc43317349"/>
      <w:bookmarkStart w:id="1995" w:name="_Toc43374821"/>
      <w:bookmarkStart w:id="1996" w:name="_Toc43375282"/>
      <w:bookmarkStart w:id="1997" w:name="_Toc43801806"/>
      <w:bookmarkStart w:id="1998" w:name="_Toc43806072"/>
      <w:bookmarkStart w:id="1999" w:name="_Toc43806379"/>
      <w:bookmarkStart w:id="2000" w:name="_Toc50466875"/>
      <w:bookmarkStart w:id="2001" w:name="_Toc50468219"/>
      <w:bookmarkStart w:id="2002" w:name="_Toc50468489"/>
      <w:bookmarkStart w:id="2003" w:name="_Toc50468760"/>
      <w:bookmarkStart w:id="2004" w:name="_Toc50630680"/>
      <w:bookmarkStart w:id="2005" w:name="_Toc54944029"/>
      <w:r w:rsidRPr="00520DE9">
        <w:t>6.18.2</w:t>
      </w:r>
      <w:r w:rsidRPr="00520DE9">
        <w:tab/>
        <w:t>Procedures</w:t>
      </w:r>
      <w:bookmarkEnd w:id="1994"/>
      <w:bookmarkEnd w:id="1995"/>
      <w:bookmarkEnd w:id="1996"/>
      <w:bookmarkEnd w:id="1997"/>
      <w:bookmarkEnd w:id="1998"/>
      <w:bookmarkEnd w:id="1999"/>
      <w:bookmarkEnd w:id="2000"/>
      <w:bookmarkEnd w:id="2001"/>
      <w:bookmarkEnd w:id="2002"/>
      <w:bookmarkEnd w:id="2003"/>
      <w:bookmarkEnd w:id="2004"/>
      <w:bookmarkEnd w:id="2005"/>
    </w:p>
    <w:p w14:paraId="289DD11A" w14:textId="1854152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496B9FB2" w14:textId="77777777" w:rsidR="00520DE9" w:rsidRPr="00520DE9" w:rsidRDefault="00520DE9" w:rsidP="00520DE9">
      <w:pPr>
        <w:pStyle w:val="Heading4"/>
      </w:pPr>
      <w:bookmarkStart w:id="2006" w:name="_Toc43317350"/>
      <w:bookmarkStart w:id="2007" w:name="_Toc43374822"/>
      <w:bookmarkStart w:id="2008" w:name="_Toc43375283"/>
      <w:bookmarkStart w:id="2009" w:name="_Toc43801807"/>
      <w:bookmarkStart w:id="2010" w:name="_Toc43806073"/>
      <w:bookmarkStart w:id="2011" w:name="_Toc43806380"/>
      <w:bookmarkStart w:id="2012" w:name="_Toc50630681"/>
      <w:bookmarkStart w:id="2013" w:name="_Toc54944030"/>
      <w:r w:rsidRPr="00520DE9">
        <w:t>6.18.2.1</w:t>
      </w:r>
      <w:r w:rsidRPr="00520DE9">
        <w:tab/>
        <w:t>Server Discovery without UL CL</w:t>
      </w:r>
      <w:bookmarkEnd w:id="2006"/>
      <w:bookmarkEnd w:id="2007"/>
      <w:bookmarkEnd w:id="2008"/>
      <w:bookmarkEnd w:id="2009"/>
      <w:bookmarkEnd w:id="2010"/>
      <w:bookmarkEnd w:id="2011"/>
      <w:bookmarkEnd w:id="2012"/>
      <w:bookmarkEnd w:id="2013"/>
    </w:p>
    <w:p w14:paraId="40DA53EB" w14:textId="77777777" w:rsidR="00520DE9" w:rsidRPr="00520DE9" w:rsidRDefault="00520DE9" w:rsidP="00520DE9">
      <w:pPr>
        <w:pStyle w:val="TH"/>
      </w:pPr>
      <w:r w:rsidRPr="00520DE9">
        <w:object w:dxaOrig="10825" w:dyaOrig="5436" w14:anchorId="60282477">
          <v:shape id="_x0000_i1070" type="#_x0000_t75" style="width:481.75pt;height:241.65pt" o:ole="">
            <v:imagedata r:id="rId101" o:title=""/>
          </v:shape>
          <o:OLEObject Type="Embed" ProgID="Visio.Drawing.15" ShapeID="_x0000_i1070" DrawAspect="Content" ObjectID="_1665557966" r:id="rId102"/>
        </w:object>
      </w:r>
    </w:p>
    <w:p w14:paraId="12D23990"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14:paraId="25F6FEF7" w14:textId="77777777" w:rsidR="00252BF9" w:rsidRDefault="00252BF9" w:rsidP="00252BF9">
      <w:pPr>
        <w:pStyle w:val="B1"/>
        <w:rPr>
          <w:rFonts w:eastAsia="宋体"/>
        </w:rPr>
      </w:pPr>
      <w:r>
        <w:rPr>
          <w:rFonts w:eastAsia="宋体"/>
        </w:rPr>
        <w:t>1.</w:t>
      </w:r>
      <w:r>
        <w:rPr>
          <w:rFonts w:eastAsia="宋体"/>
        </w:rPr>
        <w:tab/>
        <w:t>UE establishes a PDU Session with the PSA.</w:t>
      </w:r>
    </w:p>
    <w:p w14:paraId="0F9FFF4F" w14:textId="77777777" w:rsidR="00252BF9" w:rsidRDefault="00252BF9" w:rsidP="00252BF9">
      <w:pPr>
        <w:pStyle w:val="B1"/>
        <w:rPr>
          <w:rFonts w:eastAsia="宋体"/>
        </w:rPr>
      </w:pPr>
      <w:r>
        <w:rPr>
          <w:rFonts w:eastAsia="宋体"/>
        </w:rPr>
        <w:t>2.</w:t>
      </w:r>
      <w:r>
        <w:rPr>
          <w:rFonts w:eastAsia="宋体"/>
        </w:rPr>
        <w:tab/>
        <w:t>The UE performs the DNS query for an AS, and gets the IP address (IPas) for the AS server. The DNS query and response can be encrypted and cannot be steered or changed by the 5G network.</w:t>
      </w:r>
    </w:p>
    <w:p w14:paraId="0812284F" w14:textId="77777777" w:rsidR="00252BF9" w:rsidRDefault="00252BF9" w:rsidP="00252BF9">
      <w:pPr>
        <w:pStyle w:val="B1"/>
        <w:rPr>
          <w:rFonts w:eastAsia="宋体"/>
        </w:rPr>
      </w:pPr>
      <w:r>
        <w:rPr>
          <w:rFonts w:eastAsia="宋体"/>
        </w:rPr>
        <w:t>3.</w:t>
      </w:r>
      <w:r>
        <w:rPr>
          <w:rFonts w:eastAsia="宋体"/>
        </w:rPr>
        <w:tab/>
        <w:t>The UE sends out an UL TCP packet with 5tuples (Source IPue, Destination IPas, Source PORTue, Destination PORTas, TCP)</w:t>
      </w:r>
    </w:p>
    <w:p w14:paraId="3BA1116D" w14:textId="77777777" w:rsidR="00252BF9" w:rsidRDefault="00252BF9" w:rsidP="00252BF9">
      <w:pPr>
        <w:pStyle w:val="B1"/>
        <w:rPr>
          <w:rFonts w:eastAsia="宋体"/>
        </w:rPr>
      </w:pPr>
      <w:r>
        <w:rPr>
          <w:rFonts w:eastAsia="宋体"/>
        </w:rPr>
        <w:t>4.</w:t>
      </w:r>
      <w:r>
        <w:rPr>
          <w:rFonts w:eastAsia="宋体"/>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Default="00252BF9" w:rsidP="00252BF9">
      <w:pPr>
        <w:pStyle w:val="NO"/>
        <w:rPr>
          <w:rFonts w:eastAsia="宋体"/>
        </w:rPr>
      </w:pPr>
      <w:r>
        <w:rPr>
          <w:rFonts w:eastAsia="宋体"/>
        </w:rPr>
        <w:lastRenderedPageBreak/>
        <w:t>NOTE:</w:t>
      </w:r>
      <w:r>
        <w:rPr>
          <w:rFonts w:eastAsia="宋体"/>
        </w:rPr>
        <w:tab/>
        <w:t>The DNS Server in Step 4 can be different with the DNS Server in step 2.</w:t>
      </w:r>
    </w:p>
    <w:p w14:paraId="3389E84D" w14:textId="77777777" w:rsidR="00252BF9" w:rsidRDefault="00252BF9" w:rsidP="00252BF9">
      <w:pPr>
        <w:pStyle w:val="B1"/>
        <w:rPr>
          <w:rFonts w:eastAsia="宋体"/>
        </w:rPr>
      </w:pPr>
      <w:r>
        <w:rPr>
          <w:rFonts w:eastAsia="宋体"/>
        </w:rPr>
        <w:t>5.</w:t>
      </w:r>
      <w:r>
        <w:rPr>
          <w:rFonts w:eastAsia="宋体"/>
        </w:rPr>
        <w:tab/>
        <w:t>The PSA performs the DNS SRV query (ASx, Destination PORTas, TCP) to the EC DNS Server and gets a list of local EAS (L-AS) FQDN from the EC DNS Server.</w:t>
      </w:r>
    </w:p>
    <w:p w14:paraId="4CA19C73" w14:textId="77777777" w:rsidR="00252BF9" w:rsidRDefault="00252BF9" w:rsidP="00252BF9">
      <w:pPr>
        <w:pStyle w:val="B1"/>
        <w:rPr>
          <w:rFonts w:eastAsia="宋体"/>
        </w:rPr>
      </w:pPr>
      <w:r>
        <w:rPr>
          <w:rFonts w:eastAsia="宋体"/>
        </w:rPr>
        <w:t>6.</w:t>
      </w:r>
      <w:r>
        <w:rPr>
          <w:rFonts w:eastAsia="宋体"/>
        </w:rPr>
        <w:tab/>
        <w:t>The PSA performs the A or AAAA Query (L-AS FQDN) and gets the local EAS IP address L-IPas.</w:t>
      </w:r>
    </w:p>
    <w:p w14:paraId="6EFBD6BE" w14:textId="77777777" w:rsidR="00252BF9" w:rsidRDefault="00252BF9" w:rsidP="00252BF9">
      <w:pPr>
        <w:pStyle w:val="B1"/>
        <w:rPr>
          <w:rFonts w:eastAsia="宋体"/>
        </w:rPr>
      </w:pPr>
      <w:r>
        <w:rPr>
          <w:rFonts w:eastAsia="宋体"/>
        </w:rPr>
        <w:t>7.</w:t>
      </w:r>
      <w:r>
        <w:rPr>
          <w:rFonts w:eastAsia="宋体"/>
        </w:rPr>
        <w:tab/>
        <w:t>The PSA reports the mapping between the IPas and L-IPas to the SMF and SMF commands the PSA to perform the reverse NAT operation.</w:t>
      </w:r>
    </w:p>
    <w:p w14:paraId="4E6A379A" w14:textId="77777777" w:rsidR="00252BF9" w:rsidRDefault="00252BF9" w:rsidP="00252BF9">
      <w:pPr>
        <w:pStyle w:val="B1"/>
        <w:rPr>
          <w:rFonts w:eastAsia="宋体"/>
        </w:rPr>
      </w:pPr>
      <w:r>
        <w:rPr>
          <w:rFonts w:eastAsia="宋体"/>
        </w:rPr>
        <w:t>8.</w:t>
      </w:r>
      <w:r>
        <w:rPr>
          <w:rFonts w:eastAsia="宋体"/>
        </w:rPr>
        <w:tab/>
        <w:t>The PSA performs the R-NAT and changes the (buffered) UL destination IPas to L-IPas.</w:t>
      </w:r>
    </w:p>
    <w:p w14:paraId="5BE3DD18" w14:textId="77777777" w:rsidR="00252BF9" w:rsidRDefault="00252BF9" w:rsidP="00252BF9">
      <w:pPr>
        <w:pStyle w:val="B1"/>
        <w:rPr>
          <w:rFonts w:eastAsia="宋体"/>
        </w:rPr>
      </w:pPr>
      <w:r>
        <w:rPr>
          <w:rFonts w:eastAsia="宋体"/>
        </w:rPr>
        <w:t>9.</w:t>
      </w:r>
      <w:r>
        <w:rPr>
          <w:rFonts w:eastAsia="宋体"/>
        </w:rPr>
        <w:tab/>
        <w:t>The PSA sends the changed UL packet to the EAS.</w:t>
      </w:r>
    </w:p>
    <w:p w14:paraId="4FA5CCDE" w14:textId="77777777" w:rsidR="00252BF9" w:rsidRDefault="00252BF9" w:rsidP="00252BF9">
      <w:pPr>
        <w:pStyle w:val="B1"/>
        <w:rPr>
          <w:rFonts w:eastAsia="宋体"/>
        </w:rPr>
      </w:pPr>
      <w:r>
        <w:rPr>
          <w:rFonts w:eastAsia="宋体"/>
        </w:rPr>
        <w:t>10.</w:t>
      </w:r>
      <w:r>
        <w:rPr>
          <w:rFonts w:eastAsia="宋体"/>
        </w:rPr>
        <w:tab/>
        <w:t>The EAS responses with a DL packet with the 5 tuples (Source L-IPas, Destination IPue, Source PORTas, Destination PORTue, TCP)</w:t>
      </w:r>
    </w:p>
    <w:p w14:paraId="26B130C0" w14:textId="77777777" w:rsidR="00252BF9" w:rsidRDefault="00252BF9" w:rsidP="00252BF9">
      <w:pPr>
        <w:pStyle w:val="B1"/>
        <w:rPr>
          <w:rFonts w:eastAsia="宋体"/>
        </w:rPr>
      </w:pPr>
      <w:r>
        <w:rPr>
          <w:rFonts w:eastAsia="宋体"/>
        </w:rPr>
        <w:t>11.</w:t>
      </w:r>
      <w:r>
        <w:rPr>
          <w:rFonts w:eastAsia="宋体"/>
        </w:rPr>
        <w:tab/>
        <w:t>The PSA performs the R-NAT and change the DL source L- IPas to IPas.</w:t>
      </w:r>
    </w:p>
    <w:p w14:paraId="76A7EFE4" w14:textId="77777777" w:rsidR="00252BF9" w:rsidRDefault="00252BF9" w:rsidP="00252BF9">
      <w:pPr>
        <w:pStyle w:val="B1"/>
        <w:rPr>
          <w:rFonts w:eastAsia="宋体"/>
        </w:rPr>
      </w:pPr>
      <w:r>
        <w:rPr>
          <w:rFonts w:eastAsia="宋体"/>
        </w:rPr>
        <w:t>12.</w:t>
      </w:r>
      <w:r>
        <w:rPr>
          <w:rFonts w:eastAsia="宋体"/>
        </w:rPr>
        <w:tab/>
        <w:t>The PSA forwards the DL packet to the UE.</w:t>
      </w:r>
    </w:p>
    <w:p w14:paraId="23AAFC3C" w14:textId="77777777" w:rsidR="00252BF9" w:rsidRDefault="00252BF9" w:rsidP="00252BF9">
      <w:pPr>
        <w:pStyle w:val="B1"/>
        <w:rPr>
          <w:rFonts w:eastAsia="宋体"/>
        </w:rPr>
      </w:pPr>
      <w:r>
        <w:rPr>
          <w:rFonts w:eastAsia="宋体"/>
        </w:rPr>
        <w:t>13.</w:t>
      </w:r>
      <w:r>
        <w:rPr>
          <w:rFonts w:eastAsia="宋体"/>
        </w:rPr>
        <w:tab/>
        <w:t>The PSA continues to perform the functions as described in steps 8 to 12.</w:t>
      </w:r>
    </w:p>
    <w:p w14:paraId="719B4DC1" w14:textId="77777777" w:rsidR="00520DE9" w:rsidRPr="00520DE9" w:rsidRDefault="00520DE9" w:rsidP="00520DE9">
      <w:pPr>
        <w:pStyle w:val="Heading4"/>
      </w:pPr>
      <w:bookmarkStart w:id="2014" w:name="_Toc43317351"/>
      <w:bookmarkStart w:id="2015" w:name="_Toc43374823"/>
      <w:bookmarkStart w:id="2016" w:name="_Toc43375284"/>
      <w:bookmarkStart w:id="2017" w:name="_Toc43801808"/>
      <w:bookmarkStart w:id="2018" w:name="_Toc43806074"/>
      <w:bookmarkStart w:id="2019" w:name="_Toc43806381"/>
      <w:bookmarkStart w:id="2020" w:name="_Toc50630682"/>
      <w:bookmarkStart w:id="2021" w:name="_Toc54944031"/>
      <w:r w:rsidRPr="00520DE9">
        <w:t>6.18.2.2</w:t>
      </w:r>
      <w:r w:rsidRPr="00520DE9">
        <w:tab/>
        <w:t>Server Discovery with UL CL</w:t>
      </w:r>
      <w:bookmarkEnd w:id="2014"/>
      <w:bookmarkEnd w:id="2015"/>
      <w:bookmarkEnd w:id="2016"/>
      <w:bookmarkEnd w:id="2017"/>
      <w:bookmarkEnd w:id="2018"/>
      <w:bookmarkEnd w:id="2019"/>
      <w:bookmarkEnd w:id="2020"/>
      <w:bookmarkEnd w:id="2021"/>
    </w:p>
    <w:p w14:paraId="6E02DBA6" w14:textId="77777777" w:rsidR="00520DE9" w:rsidRPr="00520DE9" w:rsidRDefault="00520DE9" w:rsidP="00520DE9">
      <w:pPr>
        <w:pStyle w:val="TH"/>
      </w:pPr>
      <w:r w:rsidRPr="00520DE9">
        <w:object w:dxaOrig="10765" w:dyaOrig="5365" w14:anchorId="7F0BD858">
          <v:shape id="_x0000_i1071" type="#_x0000_t75" style="width:481.15pt;height:239.8pt" o:ole="">
            <v:imagedata r:id="rId103" o:title=""/>
          </v:shape>
          <o:OLEObject Type="Embed" ProgID="Visio.Drawing.15" ShapeID="_x0000_i1071" DrawAspect="Content" ObjectID="_1665557967" r:id="rId104"/>
        </w:object>
      </w:r>
    </w:p>
    <w:p w14:paraId="7EB156ED"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14:paraId="7460CA64" w14:textId="4FC8A016"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4174B9">
        <w:rPr>
          <w:lang w:eastAsia="zh-CN"/>
        </w:rPr>
        <w:t>clause </w:t>
      </w:r>
      <w:r w:rsidRPr="00520DE9">
        <w:rPr>
          <w:lang w:eastAsia="zh-CN"/>
        </w:rPr>
        <w:t>6.18.2.1.</w:t>
      </w:r>
    </w:p>
    <w:p w14:paraId="404147C1" w14:textId="77777777"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14:paraId="236A8078" w14:textId="77777777"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14:paraId="47CF4EC4" w14:textId="4CF05B61" w:rsidR="00520DE9" w:rsidRPr="00520DE9" w:rsidRDefault="00520DE9" w:rsidP="00520DE9">
      <w:pPr>
        <w:pStyle w:val="B1"/>
        <w:rPr>
          <w:lang w:eastAsia="zh-CN"/>
        </w:rPr>
      </w:pPr>
      <w:r w:rsidRPr="00520DE9">
        <w:rPr>
          <w:lang w:eastAsia="zh-CN"/>
        </w:rPr>
        <w:t>4.</w:t>
      </w:r>
      <w:r w:rsidRPr="00520DE9">
        <w:rPr>
          <w:lang w:eastAsia="zh-CN"/>
        </w:rPr>
        <w:tab/>
        <w:t xml:space="preserve">The SMF decides to select a </w:t>
      </w:r>
      <w:r w:rsidR="005D5265">
        <w:rPr>
          <w:lang w:eastAsia="zh-CN"/>
        </w:rPr>
        <w:t>PSA2</w:t>
      </w:r>
      <w:r w:rsidRPr="00520DE9">
        <w:rPr>
          <w:lang w:eastAsia="zh-CN"/>
        </w:rPr>
        <w:t xml:space="preserve"> to route the UE packet to the EAS( L-IPas).</w:t>
      </w:r>
    </w:p>
    <w:p w14:paraId="770D8081" w14:textId="77777777"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14:paraId="5C07C3C1" w14:textId="4392F258" w:rsidR="00520DE9" w:rsidRPr="00520DE9" w:rsidRDefault="00520DE9" w:rsidP="00520DE9">
      <w:pPr>
        <w:pStyle w:val="B1"/>
        <w:rPr>
          <w:lang w:eastAsia="zh-CN"/>
        </w:rPr>
      </w:pPr>
      <w:r w:rsidRPr="00520DE9">
        <w:rPr>
          <w:lang w:eastAsia="zh-CN"/>
        </w:rPr>
        <w:t>6.</w:t>
      </w:r>
      <w:r w:rsidRPr="00520DE9">
        <w:rPr>
          <w:lang w:eastAsia="zh-CN"/>
        </w:rPr>
        <w:tab/>
        <w:t xml:space="preserve">The SMF commands the UL CL to route the IP packet with destination IPas to </w:t>
      </w:r>
      <w:r w:rsidR="005D5265">
        <w:rPr>
          <w:lang w:eastAsia="zh-CN"/>
        </w:rPr>
        <w:t>PSA2</w:t>
      </w:r>
      <w:r w:rsidRPr="00520DE9">
        <w:rPr>
          <w:lang w:eastAsia="zh-CN"/>
        </w:rPr>
        <w:t>.</w:t>
      </w:r>
    </w:p>
    <w:p w14:paraId="30EDBCB9" w14:textId="6C7C614A" w:rsidR="00520DE9" w:rsidRPr="00520DE9" w:rsidRDefault="00520DE9" w:rsidP="00520DE9">
      <w:pPr>
        <w:pStyle w:val="B1"/>
        <w:rPr>
          <w:lang w:eastAsia="zh-CN"/>
        </w:rPr>
      </w:pPr>
      <w:r w:rsidRPr="00520DE9">
        <w:rPr>
          <w:lang w:eastAsia="zh-CN"/>
        </w:rPr>
        <w:t>7.</w:t>
      </w:r>
      <w:r w:rsidRPr="00520DE9">
        <w:rPr>
          <w:lang w:eastAsia="zh-CN"/>
        </w:rPr>
        <w:tab/>
        <w:t xml:space="preserve">The SMF commands the </w:t>
      </w:r>
      <w:r w:rsidR="005D5265">
        <w:rPr>
          <w:lang w:eastAsia="zh-CN"/>
        </w:rPr>
        <w:t>PSA2</w:t>
      </w:r>
      <w:r w:rsidRPr="00520DE9">
        <w:rPr>
          <w:lang w:eastAsia="zh-CN"/>
        </w:rPr>
        <w:t xml:space="preserve"> to perform the R-NAT with destination IPas.</w:t>
      </w:r>
    </w:p>
    <w:p w14:paraId="2B6DD77B" w14:textId="622FD366" w:rsidR="00520DE9" w:rsidRPr="00520DE9" w:rsidRDefault="00520DE9" w:rsidP="00520DE9">
      <w:pPr>
        <w:pStyle w:val="B1"/>
        <w:rPr>
          <w:lang w:eastAsia="zh-CN"/>
        </w:rPr>
      </w:pPr>
      <w:r w:rsidRPr="00520DE9">
        <w:rPr>
          <w:lang w:eastAsia="zh-CN"/>
        </w:rPr>
        <w:t>8.</w:t>
      </w:r>
      <w:r w:rsidRPr="00520DE9">
        <w:rPr>
          <w:lang w:eastAsia="zh-CN"/>
        </w:rPr>
        <w:tab/>
        <w:t xml:space="preserve">The </w:t>
      </w:r>
      <w:r w:rsidR="005D5265">
        <w:rPr>
          <w:lang w:eastAsia="zh-CN"/>
        </w:rPr>
        <w:t>PSA2</w:t>
      </w:r>
      <w:r w:rsidRPr="00520DE9">
        <w:rPr>
          <w:lang w:eastAsia="zh-CN"/>
        </w:rPr>
        <w:t xml:space="preserve"> performs the R-NAT and changes the UL destination IPas to L-IPas.</w:t>
      </w:r>
    </w:p>
    <w:p w14:paraId="2FF04E18" w14:textId="77777777" w:rsidR="00520DE9" w:rsidRPr="00520DE9" w:rsidRDefault="00520DE9" w:rsidP="00520DE9">
      <w:pPr>
        <w:pStyle w:val="B1"/>
        <w:rPr>
          <w:lang w:eastAsia="zh-CN"/>
        </w:rPr>
      </w:pPr>
      <w:r w:rsidRPr="00520DE9">
        <w:rPr>
          <w:lang w:eastAsia="zh-CN"/>
        </w:rPr>
        <w:lastRenderedPageBreak/>
        <w:t>9.</w:t>
      </w:r>
      <w:r w:rsidRPr="00520DE9">
        <w:rPr>
          <w:lang w:eastAsia="zh-CN"/>
        </w:rPr>
        <w:tab/>
        <w:t>The PSA sends the changed UL packet to the EAS.</w:t>
      </w:r>
    </w:p>
    <w:p w14:paraId="30F0C257" w14:textId="77777777" w:rsidR="00520DE9" w:rsidRPr="00520DE9" w:rsidRDefault="00520DE9" w:rsidP="00520DE9">
      <w:pPr>
        <w:pStyle w:val="B1"/>
        <w:rPr>
          <w:lang w:eastAsia="zh-CN"/>
        </w:rPr>
      </w:pPr>
      <w:r w:rsidRPr="00520DE9">
        <w:rPr>
          <w:lang w:eastAsia="zh-CN"/>
        </w:rPr>
        <w:t>10.</w:t>
      </w:r>
      <w:r w:rsidRPr="00520DE9">
        <w:rPr>
          <w:lang w:eastAsia="zh-CN"/>
        </w:rPr>
        <w:tab/>
        <w:t>The EAS responses with a DL packet with the 5 tuples (Source L-IPas, Destination IPue, Source PORTas, Destination PORTue, TCP).</w:t>
      </w:r>
    </w:p>
    <w:p w14:paraId="1F5C525C" w14:textId="77340BED" w:rsidR="00520DE9" w:rsidRPr="00520DE9" w:rsidRDefault="00520DE9" w:rsidP="00520DE9">
      <w:pPr>
        <w:pStyle w:val="B1"/>
        <w:rPr>
          <w:lang w:eastAsia="zh-CN"/>
        </w:rPr>
      </w:pPr>
      <w:r w:rsidRPr="00520DE9">
        <w:rPr>
          <w:lang w:eastAsia="zh-CN"/>
        </w:rPr>
        <w:t>11.</w:t>
      </w:r>
      <w:r w:rsidRPr="00520DE9">
        <w:rPr>
          <w:lang w:eastAsia="zh-CN"/>
        </w:rPr>
        <w:tab/>
        <w:t xml:space="preserve">The </w:t>
      </w:r>
      <w:r w:rsidR="005D5265">
        <w:rPr>
          <w:lang w:eastAsia="zh-CN"/>
        </w:rPr>
        <w:t>PSA2</w:t>
      </w:r>
      <w:r w:rsidRPr="00520DE9">
        <w:rPr>
          <w:lang w:eastAsia="zh-CN"/>
        </w:rPr>
        <w:t xml:space="preserve"> performs the R-NAT and changes the DL source L- IPas to IPas.</w:t>
      </w:r>
    </w:p>
    <w:p w14:paraId="33D0433A" w14:textId="77777777"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14:paraId="57AFDD90" w14:textId="670FC0F1" w:rsidR="00520DE9" w:rsidRPr="00520DE9" w:rsidRDefault="00520DE9" w:rsidP="00520DE9">
      <w:pPr>
        <w:pStyle w:val="B1"/>
        <w:rPr>
          <w:lang w:eastAsia="zh-CN"/>
        </w:rPr>
      </w:pPr>
      <w:r w:rsidRPr="00520DE9">
        <w:rPr>
          <w:lang w:eastAsia="zh-CN"/>
        </w:rPr>
        <w:t>13.</w:t>
      </w:r>
      <w:r w:rsidRPr="00520DE9">
        <w:rPr>
          <w:lang w:eastAsia="zh-CN"/>
        </w:rPr>
        <w:tab/>
        <w:t xml:space="preserve">The </w:t>
      </w:r>
      <w:r w:rsidR="005D5265">
        <w:rPr>
          <w:lang w:eastAsia="zh-CN"/>
        </w:rPr>
        <w:t>PSA2</w:t>
      </w:r>
      <w:r w:rsidRPr="00520DE9">
        <w:rPr>
          <w:lang w:eastAsia="zh-CN"/>
        </w:rPr>
        <w:t xml:space="preserve"> continues to perform the functions as described in steps 8 to 12.</w:t>
      </w:r>
    </w:p>
    <w:p w14:paraId="10D3C0D2" w14:textId="77777777"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520DE9" w:rsidRDefault="00520DE9" w:rsidP="00520DE9">
      <w:pPr>
        <w:pStyle w:val="Heading3"/>
      </w:pPr>
      <w:bookmarkStart w:id="2022" w:name="_Toc43317352"/>
      <w:bookmarkStart w:id="2023" w:name="_Toc43374824"/>
      <w:bookmarkStart w:id="2024" w:name="_Toc43375285"/>
      <w:bookmarkStart w:id="2025" w:name="_Toc43801809"/>
      <w:bookmarkStart w:id="2026" w:name="_Toc43806075"/>
      <w:bookmarkStart w:id="2027" w:name="_Toc43806382"/>
      <w:bookmarkStart w:id="2028" w:name="_Toc50466876"/>
      <w:bookmarkStart w:id="2029" w:name="_Toc50468220"/>
      <w:bookmarkStart w:id="2030" w:name="_Toc50468490"/>
      <w:bookmarkStart w:id="2031" w:name="_Toc50468761"/>
      <w:bookmarkStart w:id="2032" w:name="_Toc50630683"/>
      <w:bookmarkStart w:id="2033" w:name="_Toc54944032"/>
      <w:r w:rsidRPr="00520DE9">
        <w:t>6.18.3</w:t>
      </w:r>
      <w:r w:rsidRPr="00520DE9">
        <w:tab/>
      </w:r>
      <w:bookmarkEnd w:id="2022"/>
      <w:r w:rsidRPr="00520DE9">
        <w:t>Impacts on services, entities and interfaces</w:t>
      </w:r>
      <w:bookmarkEnd w:id="2023"/>
      <w:bookmarkEnd w:id="2024"/>
      <w:bookmarkEnd w:id="2025"/>
      <w:bookmarkEnd w:id="2026"/>
      <w:bookmarkEnd w:id="2027"/>
      <w:bookmarkEnd w:id="2028"/>
      <w:bookmarkEnd w:id="2029"/>
      <w:bookmarkEnd w:id="2030"/>
      <w:bookmarkEnd w:id="2031"/>
      <w:bookmarkEnd w:id="2032"/>
      <w:bookmarkEnd w:id="2033"/>
    </w:p>
    <w:p w14:paraId="54DB8164" w14:textId="72D0080E"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03FFB186" w14:textId="77777777" w:rsidR="00520DE9" w:rsidRPr="00520DE9" w:rsidRDefault="00520DE9" w:rsidP="00520DE9">
      <w:r w:rsidRPr="00520DE9">
        <w:rPr>
          <w:rFonts w:eastAsia="宋体" w:hint="eastAsia"/>
        </w:rPr>
        <w:t>EC</w:t>
      </w:r>
      <w:r w:rsidRPr="00520DE9">
        <w:rPr>
          <w:rFonts w:eastAsia="宋体"/>
        </w:rPr>
        <w:t xml:space="preserve"> </w:t>
      </w:r>
      <w:r w:rsidRPr="00520DE9">
        <w:rPr>
          <w:rFonts w:eastAsia="宋体" w:hint="eastAsia"/>
        </w:rPr>
        <w:t>DNS</w:t>
      </w:r>
      <w:r w:rsidRPr="00520DE9">
        <w:rPr>
          <w:rFonts w:eastAsia="宋体"/>
        </w:rPr>
        <w:t xml:space="preserve"> </w:t>
      </w:r>
      <w:r w:rsidRPr="00520DE9">
        <w:rPr>
          <w:rFonts w:eastAsia="宋体" w:hint="eastAsia"/>
        </w:rPr>
        <w:t>Server:</w:t>
      </w:r>
    </w:p>
    <w:p w14:paraId="034A0D24" w14:textId="77777777" w:rsidR="00520DE9" w:rsidRPr="00520DE9" w:rsidRDefault="00520DE9" w:rsidP="00520DE9">
      <w:pPr>
        <w:pStyle w:val="B1"/>
      </w:pPr>
      <w:r w:rsidRPr="00520DE9">
        <w:t>-</w:t>
      </w:r>
      <w:r w:rsidRPr="00520DE9">
        <w:tab/>
        <w:t>the SRV records for EAS and SRV query.</w:t>
      </w:r>
    </w:p>
    <w:p w14:paraId="4AE6DF0A" w14:textId="77777777" w:rsidR="00520DE9" w:rsidRPr="00520DE9" w:rsidRDefault="00520DE9" w:rsidP="00520DE9">
      <w:pPr>
        <w:pStyle w:val="B1"/>
      </w:pPr>
      <w:r w:rsidRPr="00520DE9">
        <w:t>-</w:t>
      </w:r>
      <w:r w:rsidRPr="00520DE9">
        <w:tab/>
        <w:t>the A/AAAA records for EAS and A/AAAA query.</w:t>
      </w:r>
    </w:p>
    <w:p w14:paraId="16076EFC" w14:textId="77777777" w:rsidR="00520DE9" w:rsidRPr="00520DE9" w:rsidRDefault="00520DE9" w:rsidP="00520DE9">
      <w:r w:rsidRPr="00520DE9">
        <w:t>PSA:</w:t>
      </w:r>
    </w:p>
    <w:p w14:paraId="363976B0" w14:textId="77777777" w:rsidR="00520DE9" w:rsidRPr="00520DE9" w:rsidRDefault="00520DE9" w:rsidP="00520DE9">
      <w:pPr>
        <w:pStyle w:val="B1"/>
      </w:pPr>
      <w:r w:rsidRPr="00520DE9">
        <w:t>-</w:t>
      </w:r>
      <w:r w:rsidRPr="00520DE9">
        <w:tab/>
        <w:t>PTR, SRV, A/AAAA DNS query.</w:t>
      </w:r>
    </w:p>
    <w:p w14:paraId="558B202B" w14:textId="77777777" w:rsidR="00520DE9" w:rsidRPr="00520DE9" w:rsidRDefault="00520DE9" w:rsidP="00520DE9">
      <w:pPr>
        <w:pStyle w:val="B1"/>
      </w:pPr>
      <w:r w:rsidRPr="00520DE9">
        <w:t>-</w:t>
      </w:r>
      <w:r w:rsidRPr="00520DE9">
        <w:tab/>
        <w:t>R-NAT for UL and DL IP packets.</w:t>
      </w:r>
    </w:p>
    <w:p w14:paraId="555DF07B" w14:textId="77777777" w:rsidR="00520DE9" w:rsidRPr="00520DE9" w:rsidRDefault="00520DE9" w:rsidP="00520DE9">
      <w:r w:rsidRPr="00520DE9">
        <w:t>SMF:</w:t>
      </w:r>
    </w:p>
    <w:p w14:paraId="0FDF76E1" w14:textId="77777777" w:rsidR="00520DE9" w:rsidRPr="00520DE9" w:rsidRDefault="00520DE9" w:rsidP="00520DE9">
      <w:pPr>
        <w:pStyle w:val="B1"/>
      </w:pPr>
      <w:r w:rsidRPr="00520DE9">
        <w:t>-</w:t>
      </w:r>
      <w:r w:rsidRPr="00520DE9">
        <w:tab/>
        <w:t>Command UPF to performance R-NAT.</w:t>
      </w:r>
    </w:p>
    <w:p w14:paraId="0AE04133" w14:textId="77777777" w:rsidR="00520DE9" w:rsidRPr="00520DE9" w:rsidRDefault="00520DE9" w:rsidP="00520DE9">
      <w:r w:rsidRPr="00520DE9">
        <w:t>UL CL:</w:t>
      </w:r>
    </w:p>
    <w:p w14:paraId="5832027D" w14:textId="77777777" w:rsidR="00520DE9" w:rsidRPr="00520DE9" w:rsidRDefault="00520DE9" w:rsidP="00520DE9">
      <w:pPr>
        <w:pStyle w:val="B1"/>
      </w:pPr>
      <w:r w:rsidRPr="00520DE9">
        <w:t>-</w:t>
      </w:r>
      <w:r w:rsidRPr="00520DE9">
        <w:tab/>
        <w:t>R-NAT for UL and DL IP packets.</w:t>
      </w:r>
    </w:p>
    <w:p w14:paraId="119661C2" w14:textId="77777777" w:rsidR="00520DE9" w:rsidRPr="00520DE9" w:rsidRDefault="00520DE9" w:rsidP="00520DE9">
      <w:pPr>
        <w:pStyle w:val="Heading2"/>
      </w:pPr>
      <w:bookmarkStart w:id="2034" w:name="_Toc43317353"/>
      <w:bookmarkStart w:id="2035" w:name="_Toc43374825"/>
      <w:bookmarkStart w:id="2036" w:name="_Toc43375286"/>
      <w:bookmarkStart w:id="2037" w:name="_Toc43801810"/>
      <w:bookmarkStart w:id="2038" w:name="_Toc43806076"/>
      <w:bookmarkStart w:id="2039" w:name="_Toc43806383"/>
      <w:bookmarkStart w:id="2040" w:name="_Toc50466877"/>
      <w:bookmarkStart w:id="2041" w:name="_Toc50468221"/>
      <w:bookmarkStart w:id="2042" w:name="_Toc50468491"/>
      <w:bookmarkStart w:id="2043" w:name="_Toc50468762"/>
      <w:bookmarkStart w:id="2044" w:name="_Toc50630684"/>
      <w:bookmarkStart w:id="2045" w:name="_Toc54944033"/>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2034"/>
      <w:bookmarkEnd w:id="2035"/>
      <w:bookmarkEnd w:id="2036"/>
      <w:bookmarkEnd w:id="2037"/>
      <w:bookmarkEnd w:id="2038"/>
      <w:bookmarkEnd w:id="2039"/>
      <w:bookmarkEnd w:id="2040"/>
      <w:bookmarkEnd w:id="2041"/>
      <w:bookmarkEnd w:id="2042"/>
      <w:bookmarkEnd w:id="2043"/>
      <w:bookmarkEnd w:id="2044"/>
      <w:bookmarkEnd w:id="2045"/>
    </w:p>
    <w:p w14:paraId="51311BFA" w14:textId="77777777" w:rsidR="00520DE9" w:rsidRPr="00520DE9" w:rsidRDefault="00520DE9" w:rsidP="00520DE9">
      <w:pPr>
        <w:pStyle w:val="Heading3"/>
      </w:pPr>
      <w:bookmarkStart w:id="2046" w:name="_Toc43317354"/>
      <w:bookmarkStart w:id="2047" w:name="_Toc43374826"/>
      <w:bookmarkStart w:id="2048" w:name="_Toc43375287"/>
      <w:bookmarkStart w:id="2049" w:name="_Toc43801811"/>
      <w:bookmarkStart w:id="2050" w:name="_Toc43806077"/>
      <w:bookmarkStart w:id="2051" w:name="_Toc43806384"/>
      <w:bookmarkStart w:id="2052" w:name="_Toc50466878"/>
      <w:bookmarkStart w:id="2053" w:name="_Toc50468222"/>
      <w:bookmarkStart w:id="2054" w:name="_Toc50468492"/>
      <w:bookmarkStart w:id="2055" w:name="_Toc50468763"/>
      <w:bookmarkStart w:id="2056" w:name="_Toc50630685"/>
      <w:bookmarkStart w:id="2057" w:name="_Toc54944034"/>
      <w:r w:rsidRPr="00520DE9">
        <w:t>6.19.1</w:t>
      </w:r>
      <w:r w:rsidRPr="00520DE9">
        <w:rPr>
          <w:rFonts w:hint="eastAsia"/>
        </w:rPr>
        <w:tab/>
        <w:t>Description</w:t>
      </w:r>
      <w:bookmarkEnd w:id="2046"/>
      <w:bookmarkEnd w:id="2047"/>
      <w:bookmarkEnd w:id="2048"/>
      <w:bookmarkEnd w:id="2049"/>
      <w:bookmarkEnd w:id="2050"/>
      <w:bookmarkEnd w:id="2051"/>
      <w:bookmarkEnd w:id="2052"/>
      <w:bookmarkEnd w:id="2053"/>
      <w:bookmarkEnd w:id="2054"/>
      <w:bookmarkEnd w:id="2055"/>
      <w:bookmarkEnd w:id="2056"/>
      <w:bookmarkEnd w:id="2057"/>
    </w:p>
    <w:p w14:paraId="640B311E" w14:textId="77777777" w:rsidR="00520DE9" w:rsidRPr="00520DE9" w:rsidRDefault="00520DE9" w:rsidP="00520DE9">
      <w:r w:rsidRPr="00520DE9">
        <w:rPr>
          <w:lang w:val="en-US"/>
        </w:rPr>
        <w:t>The principle of this solution is shown in Figure 6.19.1-1 below.</w:t>
      </w:r>
    </w:p>
    <w:p w14:paraId="1C6829F0" w14:textId="77777777" w:rsidR="00520DE9" w:rsidRPr="00520DE9" w:rsidRDefault="00520DE9" w:rsidP="00520DE9">
      <w:pPr>
        <w:pStyle w:val="TH"/>
      </w:pPr>
      <w:r w:rsidRPr="00520DE9">
        <w:object w:dxaOrig="15735" w:dyaOrig="13110" w14:anchorId="0477B67D">
          <v:shape id="_x0000_i1072" type="#_x0000_t75" style="width:435.75pt;height:363.15pt" o:ole="">
            <v:imagedata r:id="rId105" o:title=""/>
          </v:shape>
          <o:OLEObject Type="Embed" ProgID="Visio.Drawing.11" ShapeID="_x0000_i1072" DrawAspect="Content" ObjectID="_1665557968" r:id="rId106"/>
        </w:object>
      </w:r>
    </w:p>
    <w:p w14:paraId="631D8E17" w14:textId="77777777" w:rsidR="00520DE9" w:rsidRPr="00520DE9" w:rsidRDefault="00520DE9" w:rsidP="00520DE9">
      <w:pPr>
        <w:pStyle w:val="TF"/>
      </w:pPr>
      <w:bookmarkStart w:id="2058" w:name="_Ref19808995"/>
      <w:r w:rsidRPr="00520DE9">
        <w:t xml:space="preserve">Figure </w:t>
      </w:r>
      <w:bookmarkEnd w:id="2058"/>
      <w:r w:rsidRPr="00520DE9">
        <w:t>6.19.1-1</w:t>
      </w:r>
    </w:p>
    <w:p w14:paraId="7FE0E124" w14:textId="77777777"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520DE9" w:rsidRDefault="00520DE9" w:rsidP="00520DE9">
      <w:pPr>
        <w:rPr>
          <w:lang w:val="en-US"/>
        </w:rPr>
      </w:pPr>
      <w:r w:rsidRPr="00520DE9">
        <w:rPr>
          <w:lang w:val="en-US"/>
        </w:rPr>
        <w:t>Although the ARF is shown outside 5GC, it can be deployed as a function inside 5GC.</w:t>
      </w:r>
    </w:p>
    <w:p w14:paraId="3466304C" w14:textId="77777777" w:rsidR="00520DE9" w:rsidRPr="00520DE9" w:rsidRDefault="00520DE9" w:rsidP="00520DE9">
      <w:pPr>
        <w:rPr>
          <w:lang w:val="en-US"/>
        </w:rPr>
      </w:pPr>
      <w:r w:rsidRPr="00520DE9">
        <w:rPr>
          <w:lang w:val="en-US"/>
        </w:rPr>
        <w:t>The details of the solution are specified in the next clause.</w:t>
      </w:r>
    </w:p>
    <w:p w14:paraId="4F57B65D" w14:textId="77777777" w:rsidR="00520DE9" w:rsidRDefault="00520DE9" w:rsidP="00520DE9">
      <w:pPr>
        <w:pStyle w:val="Heading3"/>
      </w:pPr>
      <w:bookmarkStart w:id="2059" w:name="_Toc43317355"/>
      <w:bookmarkStart w:id="2060" w:name="_Toc43374827"/>
      <w:bookmarkStart w:id="2061" w:name="_Toc43375288"/>
      <w:bookmarkStart w:id="2062" w:name="_Toc43801812"/>
      <w:bookmarkStart w:id="2063" w:name="_Toc43806078"/>
      <w:bookmarkStart w:id="2064" w:name="_Toc43806385"/>
      <w:bookmarkStart w:id="2065" w:name="_Toc50466879"/>
      <w:bookmarkStart w:id="2066" w:name="_Toc50468223"/>
      <w:bookmarkStart w:id="2067" w:name="_Toc50468493"/>
      <w:bookmarkStart w:id="2068" w:name="_Toc50468764"/>
      <w:bookmarkStart w:id="2069" w:name="_Toc50630686"/>
      <w:bookmarkStart w:id="2070" w:name="_Toc54944035"/>
      <w:r w:rsidRPr="00520DE9">
        <w:t>6.19.2</w:t>
      </w:r>
      <w:r w:rsidRPr="00520DE9">
        <w:tab/>
        <w:t>Procedures</w:t>
      </w:r>
      <w:bookmarkEnd w:id="2059"/>
      <w:bookmarkEnd w:id="2060"/>
      <w:bookmarkEnd w:id="2061"/>
      <w:bookmarkEnd w:id="2062"/>
      <w:bookmarkEnd w:id="2063"/>
      <w:bookmarkEnd w:id="2064"/>
      <w:bookmarkEnd w:id="2065"/>
      <w:bookmarkEnd w:id="2066"/>
      <w:bookmarkEnd w:id="2067"/>
      <w:bookmarkEnd w:id="2068"/>
      <w:bookmarkEnd w:id="2069"/>
      <w:bookmarkEnd w:id="2070"/>
    </w:p>
    <w:p w14:paraId="5570752F" w14:textId="17ABCB52" w:rsidR="00CB2663" w:rsidRPr="00CB2663" w:rsidRDefault="00CB2663" w:rsidP="00CB2663">
      <w:pPr>
        <w:pStyle w:val="Heading4"/>
      </w:pPr>
      <w:bookmarkStart w:id="2071" w:name="_Toc50630687"/>
      <w:bookmarkStart w:id="2072" w:name="_Toc54944036"/>
      <w:r w:rsidRPr="00520DE9">
        <w:t>6.</w:t>
      </w:r>
      <w:r>
        <w:t>1</w:t>
      </w:r>
      <w:r w:rsidRPr="00520DE9">
        <w:t>9.2.</w:t>
      </w:r>
      <w:r>
        <w:t>1</w:t>
      </w:r>
      <w:r w:rsidRPr="00520DE9">
        <w:tab/>
      </w:r>
      <w:r>
        <w:t xml:space="preserve">General </w:t>
      </w:r>
      <w:r w:rsidRPr="00520DE9">
        <w:t xml:space="preserve">Procedure for </w:t>
      </w:r>
      <w:r w:rsidRPr="00D31D23">
        <w:t>ARF-based Solution</w:t>
      </w:r>
      <w:bookmarkEnd w:id="2071"/>
      <w:bookmarkEnd w:id="2072"/>
    </w:p>
    <w:p w14:paraId="72FBF70E" w14:textId="77777777" w:rsidR="00520DE9" w:rsidRPr="00520DE9" w:rsidRDefault="00520DE9" w:rsidP="00520DE9">
      <w:pPr>
        <w:rPr>
          <w:lang w:val="en-US"/>
        </w:rPr>
      </w:pPr>
      <w:r w:rsidRPr="00520DE9">
        <w:rPr>
          <w:lang w:val="en-US"/>
        </w:rPr>
        <w:t>The solution is based on the procedure depicted in Figure 6.19.2-1 and enables the 5G network</w:t>
      </w:r>
    </w:p>
    <w:p w14:paraId="4741DC28" w14:textId="77777777" w:rsidR="00520DE9" w:rsidRPr="00520DE9" w:rsidRDefault="00520DE9" w:rsidP="00520DE9">
      <w:pPr>
        <w:pStyle w:val="B1"/>
      </w:pPr>
      <w:r w:rsidRPr="00520DE9">
        <w:lastRenderedPageBreak/>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520DE9" w:rsidRDefault="00520DE9" w:rsidP="00520DE9">
      <w:pPr>
        <w:pStyle w:val="B1"/>
      </w:pPr>
      <w:r w:rsidRPr="00520DE9">
        <w:t>b)</w:t>
      </w:r>
      <w:r w:rsidRPr="00520DE9">
        <w:tab/>
        <w:t>to insert a local UPF (operating as BP/ULCL and PSA) to the data path after the IP address of an Application Server located in an L-DN is provided to UE.</w:t>
      </w:r>
    </w:p>
    <w:p w14:paraId="72564B7E" w14:textId="77777777" w:rsidR="00520DE9" w:rsidRPr="00520DE9" w:rsidRDefault="00520DE9" w:rsidP="00520DE9">
      <w:pPr>
        <w:pStyle w:val="TH"/>
      </w:pPr>
      <w:r w:rsidRPr="00520DE9">
        <w:object w:dxaOrig="17496" w:dyaOrig="21202" w14:anchorId="7FA0791A">
          <v:shape id="_x0000_i1073" type="#_x0000_t75" style="width:473.3pt;height:573.5pt" o:ole="">
            <v:imagedata r:id="rId107" o:title=""/>
          </v:shape>
          <o:OLEObject Type="Embed" ProgID="Visio.Drawing.11" ShapeID="_x0000_i1073" DrawAspect="Content" ObjectID="_1665557969" r:id="rId108"/>
        </w:object>
      </w:r>
      <w:bookmarkStart w:id="2073" w:name="_Ref19870630"/>
    </w:p>
    <w:p w14:paraId="739B1655" w14:textId="77777777" w:rsidR="00520DE9" w:rsidRPr="00520DE9" w:rsidRDefault="00520DE9" w:rsidP="00520DE9">
      <w:pPr>
        <w:pStyle w:val="TF"/>
      </w:pPr>
      <w:r w:rsidRPr="00520DE9">
        <w:t xml:space="preserve">Figure </w:t>
      </w:r>
      <w:bookmarkEnd w:id="2073"/>
      <w:r w:rsidRPr="00520DE9">
        <w:t>6.19.2-1</w:t>
      </w:r>
    </w:p>
    <w:p w14:paraId="1FB4BAEF" w14:textId="06B5007A"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4174B9" w:rsidRPr="00520DE9">
        <w:t>TR</w:t>
      </w:r>
      <w:r w:rsidR="004174B9">
        <w:t> </w:t>
      </w:r>
      <w:r w:rsidR="004174B9" w:rsidRPr="00520DE9">
        <w:t>23.758</w:t>
      </w:r>
      <w:r w:rsidR="004174B9">
        <w:t> </w:t>
      </w:r>
      <w:r w:rsidR="004174B9" w:rsidRPr="00520DE9">
        <w:t>[</w:t>
      </w:r>
      <w:r w:rsidRPr="00520DE9">
        <w:t xml:space="preserve">5], or may be </w:t>
      </w:r>
      <w:r w:rsidRPr="00520DE9">
        <w:lastRenderedPageBreak/>
        <w:t>received from the Operations, Administration and Management (OAM) system, or may be configured in the ARF via other means.</w:t>
      </w:r>
    </w:p>
    <w:p w14:paraId="737426A2" w14:textId="77777777" w:rsidR="00520DE9" w:rsidRPr="00520DE9" w:rsidRDefault="00520DE9" w:rsidP="00520DE9">
      <w:pPr>
        <w:pStyle w:val="B1"/>
      </w:pPr>
      <w:r w:rsidRPr="00520DE9">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520DE9" w:rsidRDefault="00520DE9" w:rsidP="00520DE9">
      <w:pPr>
        <w:pStyle w:val="B1"/>
      </w:pPr>
      <w:r w:rsidRPr="00520DE9">
        <w:t>1.</w:t>
      </w:r>
      <w:r w:rsidRPr="00520DE9">
        <w:tab/>
        <w:t>The UE performs a normal 5G registration to register with the 5G network.</w:t>
      </w:r>
    </w:p>
    <w:p w14:paraId="3CDA147F" w14:textId="77777777" w:rsidR="00520DE9" w:rsidRPr="00520DE9" w:rsidRDefault="00520DE9" w:rsidP="00520DE9">
      <w:pPr>
        <w:pStyle w:val="B1"/>
      </w:pPr>
      <w:r w:rsidRPr="00520DE9">
        <w:t>2.</w:t>
      </w:r>
      <w:r w:rsidRPr="00520DE9">
        <w:tab/>
        <w:t>The UE requests the establishment of a PDU Session, e.g. in order to access the Internet via the 5G network.</w:t>
      </w:r>
    </w:p>
    <w:p w14:paraId="15511F4F" w14:textId="77777777"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宋体"/>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14:paraId="642AE500" w14:textId="77777777"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14:paraId="05F46771" w14:textId="77777777"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14:paraId="0C3105F6" w14:textId="77777777"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14:paraId="12DD52C3" w14:textId="77777777"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14:paraId="4FBCB2A5" w14:textId="77777777"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14:paraId="438E3AD4" w14:textId="77777777"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252BF9" w:rsidRDefault="00520DE9" w:rsidP="00520DE9">
      <w:pPr>
        <w:rPr>
          <w:b/>
          <w:bCs/>
        </w:rPr>
      </w:pPr>
      <w:r w:rsidRPr="00252BF9">
        <w:rPr>
          <w:b/>
          <w:bCs/>
        </w:rPr>
        <w:t>CASE A: The L-DN DNS Server provides an IP address</w:t>
      </w:r>
    </w:p>
    <w:p w14:paraId="6C9684BE" w14:textId="77777777"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w:t>
      </w:r>
      <w:r w:rsidRPr="00520DE9">
        <w:lastRenderedPageBreak/>
        <w:t>Application Server in the L-DN identified by the requested FQDN/hostname. The ARF forwards the DNS Reply back to the UE.</w:t>
      </w:r>
    </w:p>
    <w:p w14:paraId="656F6B93" w14:textId="77777777" w:rsidR="00520DE9" w:rsidRPr="00520DE9" w:rsidRDefault="00520DE9" w:rsidP="00520DE9">
      <w:pPr>
        <w:pStyle w:val="B1"/>
      </w:pPr>
      <w:r w:rsidRPr="00520DE9">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14:paraId="7E7EDEA9" w14:textId="77777777"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14:paraId="6430E7B0" w14:textId="77777777"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14:paraId="6AF89F22" w14:textId="77777777"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14:paraId="5EFDC320" w14:textId="77777777" w:rsidR="00520DE9" w:rsidRPr="00252BF9" w:rsidRDefault="00520DE9" w:rsidP="00520DE9">
      <w:pPr>
        <w:rPr>
          <w:b/>
          <w:bCs/>
          <w:lang w:val="en-US"/>
        </w:rPr>
      </w:pPr>
      <w:r w:rsidRPr="00252BF9">
        <w:rPr>
          <w:b/>
          <w:bCs/>
          <w:lang w:val="en-US"/>
        </w:rPr>
        <w:t>CASE B: The L-DN DNS Server does not provide an IP address</w:t>
      </w:r>
    </w:p>
    <w:p w14:paraId="4833927E" w14:textId="2A9BA30B" w:rsidR="00520DE9" w:rsidRPr="00520DE9" w:rsidRDefault="00520DE9" w:rsidP="00520DE9">
      <w:pPr>
        <w:pStyle w:val="B1"/>
      </w:pPr>
      <w:r w:rsidRPr="00520DE9">
        <w:t>10.</w:t>
      </w:r>
      <w:r w:rsidR="004174B9">
        <w:tab/>
      </w:r>
      <w:r w:rsidRPr="00520DE9">
        <w:t>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14:paraId="5DCBBD29" w14:textId="77777777" w:rsidR="00520DE9" w:rsidRPr="00520DE9" w:rsidRDefault="00520DE9" w:rsidP="00520DE9">
      <w:pPr>
        <w:pStyle w:val="B1"/>
      </w:pPr>
      <w:r w:rsidRPr="00520DE9">
        <w:t>12.</w:t>
      </w:r>
      <w:r w:rsidRPr="00520DE9">
        <w:tab/>
        <w:t>The ARF sends the DNS Reply to UE.</w:t>
      </w:r>
    </w:p>
    <w:p w14:paraId="6C24BD9C" w14:textId="7098A1D6" w:rsidR="00520DE9" w:rsidRPr="00520DE9" w:rsidRDefault="00520DE9" w:rsidP="00520DE9">
      <w:pPr>
        <w:pStyle w:val="B1"/>
      </w:pPr>
      <w:r w:rsidRPr="00520DE9">
        <w:t>13.</w:t>
      </w:r>
      <w:r w:rsidR="004174B9">
        <w:tab/>
      </w:r>
      <w:r w:rsidRPr="00520DE9">
        <w:t>At this point, user-plane communication takes place between the Application Client in the UE and the cloud Application Server via the central UPF.</w:t>
      </w:r>
    </w:p>
    <w:p w14:paraId="588B0334" w14:textId="77777777" w:rsidR="00520DE9" w:rsidRDefault="00520DE9" w:rsidP="00520DE9">
      <w:pPr>
        <w:rPr>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CB2663" w:rsidRDefault="00CB2663" w:rsidP="00CB2663">
      <w:pPr>
        <w:pStyle w:val="Heading4"/>
      </w:pPr>
      <w:bookmarkStart w:id="2074" w:name="_Toc50630688"/>
      <w:bookmarkStart w:id="2075" w:name="_Toc54944037"/>
      <w:r w:rsidRPr="00CB2663">
        <w:t>6.19.2.</w:t>
      </w:r>
      <w:r>
        <w:t>2</w:t>
      </w:r>
      <w:r w:rsidRPr="00CB2663">
        <w:tab/>
        <w:t>Procedure for UPF-based Solution</w:t>
      </w:r>
      <w:bookmarkEnd w:id="2074"/>
      <w:bookmarkEnd w:id="2075"/>
    </w:p>
    <w:p w14:paraId="5C70A0FA" w14:textId="7AFF4D96" w:rsidR="00CB2663" w:rsidRPr="00520DE9" w:rsidRDefault="00CB2663" w:rsidP="00CB2663">
      <w:pPr>
        <w:rPr>
          <w:lang w:val="en-US"/>
        </w:rPr>
      </w:pPr>
      <w:r w:rsidRPr="00520DE9">
        <w:rPr>
          <w:lang w:val="en-US"/>
        </w:rPr>
        <w:t>The solution is based on the procedure depicted in Figure 6.19.2-</w:t>
      </w:r>
      <w:r>
        <w:rPr>
          <w:lang w:val="en-US"/>
        </w:rPr>
        <w:t xml:space="preserve">2, </w:t>
      </w:r>
      <w:r w:rsidRPr="00121ED5">
        <w:rPr>
          <w:lang w:val="en-US"/>
        </w:rPr>
        <w:t xml:space="preserve">with the following </w:t>
      </w:r>
      <w:r>
        <w:rPr>
          <w:lang w:val="en-US"/>
        </w:rPr>
        <w:t xml:space="preserve">difference comparing with the procedure in </w:t>
      </w:r>
      <w:r w:rsidR="004174B9">
        <w:rPr>
          <w:lang w:val="en-US"/>
        </w:rPr>
        <w:t>clause </w:t>
      </w:r>
      <w:r w:rsidRPr="00520DE9">
        <w:t>6.</w:t>
      </w:r>
      <w:r>
        <w:t>1</w:t>
      </w:r>
      <w:r w:rsidRPr="00520DE9">
        <w:t>9.2.</w:t>
      </w:r>
      <w:r>
        <w:t>1</w:t>
      </w:r>
      <w:r w:rsidRPr="00121ED5">
        <w:rPr>
          <w:lang w:val="en-US"/>
        </w:rPr>
        <w:t>:</w:t>
      </w:r>
    </w:p>
    <w:p w14:paraId="67DC7C1F" w14:textId="77777777" w:rsidR="00CB2663" w:rsidRPr="00520DE9" w:rsidRDefault="00CB2663" w:rsidP="00CB2663">
      <w:pPr>
        <w:pStyle w:val="B1"/>
      </w:pPr>
      <w:r w:rsidRPr="00520DE9">
        <w:t>a)</w:t>
      </w:r>
      <w:r w:rsidRPr="00520DE9">
        <w:tab/>
      </w:r>
      <w:r>
        <w:t>the ARF is supported in the UPF</w:t>
      </w:r>
      <w:r w:rsidRPr="00520DE9">
        <w:t>; and</w:t>
      </w:r>
    </w:p>
    <w:p w14:paraId="1092A148" w14:textId="77777777" w:rsidR="00CB2663" w:rsidRDefault="00CB2663" w:rsidP="00CB2663">
      <w:pPr>
        <w:pStyle w:val="B1"/>
      </w:pPr>
      <w:r w:rsidRPr="00520DE9">
        <w:t>b)</w:t>
      </w:r>
      <w:r w:rsidRPr="00520DE9">
        <w:tab/>
      </w:r>
      <w:r>
        <w:t>the N4 interface is reused for the interaction between the ARF and the SMF</w:t>
      </w:r>
      <w:r w:rsidRPr="00520DE9">
        <w:t>.</w:t>
      </w:r>
    </w:p>
    <w:p w14:paraId="64420FD6" w14:textId="193F4A88" w:rsidR="00CB2663" w:rsidRPr="00FA1967" w:rsidRDefault="00CB2663" w:rsidP="00355D16">
      <w:pPr>
        <w:pStyle w:val="TH"/>
      </w:pPr>
      <w:r w:rsidRPr="00FA1967">
        <w:object w:dxaOrig="16635" w:dyaOrig="20760" w14:anchorId="1AB7AA8B">
          <v:shape id="_x0000_i1074" type="#_x0000_t75" style="width:466.75pt;height:582.25pt" o:ole="">
            <v:imagedata r:id="rId109" o:title=""/>
          </v:shape>
          <o:OLEObject Type="Embed" ProgID="Visio.Drawing.15" ShapeID="_x0000_i1074" DrawAspect="Content" ObjectID="_1665557970" r:id="rId110"/>
        </w:object>
      </w:r>
    </w:p>
    <w:p w14:paraId="556665EC" w14:textId="71D84287" w:rsidR="00CB2663" w:rsidRPr="00520DE9" w:rsidRDefault="00CB2663" w:rsidP="00CB2663">
      <w:pPr>
        <w:pStyle w:val="TF"/>
      </w:pPr>
      <w:r w:rsidRPr="00520DE9">
        <w:t>Figure 6.19.2</w:t>
      </w:r>
      <w:r w:rsidR="00812E55">
        <w:t>.2</w:t>
      </w:r>
      <w:r w:rsidRPr="00520DE9">
        <w:t>-</w:t>
      </w:r>
      <w:r w:rsidR="00812E55">
        <w:t>1</w:t>
      </w:r>
    </w:p>
    <w:p w14:paraId="5460FF20" w14:textId="10074779" w:rsidR="00CB2663" w:rsidRDefault="00CB2663" w:rsidP="00CB2663">
      <w:pPr>
        <w:pStyle w:val="B1"/>
      </w:pPr>
      <w:r>
        <w:tab/>
        <w:t xml:space="preserve">A function in the EDN, such as the Edge Enabler Server specified in </w:t>
      </w:r>
      <w:r w:rsidR="00355D16">
        <w:t>TR</w:t>
      </w:r>
      <w:r w:rsidR="00770EF6">
        <w:t> 2</w:t>
      </w:r>
      <w:r>
        <w:t>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Default="00CB2663" w:rsidP="00CB2663">
      <w:pPr>
        <w:pStyle w:val="B1"/>
      </w:pPr>
      <w:r>
        <w:tab/>
        <w:t>The traffic influence information stored in UDR can be used by the PCF to create associated PCC rules for the selected traffic.</w:t>
      </w:r>
    </w:p>
    <w:p w14:paraId="2F173062" w14:textId="77777777" w:rsidR="00CB2663" w:rsidRPr="00A07B8F" w:rsidRDefault="00CB2663" w:rsidP="00CB2663">
      <w:pPr>
        <w:pStyle w:val="B1"/>
        <w:rPr>
          <w:lang w:val="en-US"/>
        </w:rPr>
      </w:pPr>
      <w:r w:rsidRPr="00A07B8F">
        <w:rPr>
          <w:lang w:val="en-US"/>
        </w:rPr>
        <w:t>1.</w:t>
      </w:r>
      <w:r w:rsidRPr="00A07B8F">
        <w:rPr>
          <w:lang w:val="en-US"/>
        </w:rPr>
        <w:tab/>
        <w:t>The UE performs a normal 5G registration to register with the 5G network.</w:t>
      </w:r>
    </w:p>
    <w:p w14:paraId="27A7EB81" w14:textId="531C5BDB" w:rsidR="00CB2663" w:rsidRDefault="00CB2663" w:rsidP="00CB2663">
      <w:pPr>
        <w:pStyle w:val="B1"/>
        <w:rPr>
          <w:lang w:val="en-US"/>
        </w:rPr>
      </w:pPr>
      <w:r w:rsidRPr="00A07B8F">
        <w:rPr>
          <w:lang w:val="en-US"/>
        </w:rPr>
        <w:lastRenderedPageBreak/>
        <w:t>2.</w:t>
      </w:r>
      <w:r w:rsidRPr="00A07B8F">
        <w:rPr>
          <w:lang w:val="en-US"/>
        </w:rPr>
        <w:tab/>
        <w:t xml:space="preserve">The UE requests the establishment of a PDU Session, e.g. in order to access the Internet via the 5G network. </w:t>
      </w:r>
      <w:r>
        <w:rPr>
          <w:lang w:val="en-US"/>
        </w:rPr>
        <w:t>Whether t</w:t>
      </w:r>
      <w:r w:rsidRPr="00A07B8F">
        <w:rPr>
          <w:lang w:val="en-US"/>
        </w:rPr>
        <w:t xml:space="preserve">he </w:t>
      </w:r>
      <w:r>
        <w:rPr>
          <w:lang w:val="en-US"/>
        </w:rPr>
        <w:t>UE is outside or inside of an EDN Service Area is determined by the A</w:t>
      </w:r>
      <w:r w:rsidRPr="00A07B8F">
        <w:rPr>
          <w:lang w:val="en-US"/>
        </w:rPr>
        <w:t xml:space="preserve">MF </w:t>
      </w:r>
      <w:r>
        <w:rPr>
          <w:lang w:val="en-US"/>
        </w:rPr>
        <w:t>(based on the location information received from the access network) and is forwarded to SMF, which decides not to insert a local UPF in the data path of the PDU Session.</w:t>
      </w:r>
    </w:p>
    <w:p w14:paraId="70028DC6" w14:textId="7B980D68" w:rsidR="00CB2663" w:rsidRDefault="004174B9" w:rsidP="004174B9">
      <w:pPr>
        <w:pStyle w:val="NO"/>
        <w:rPr>
          <w:lang w:val="en-US"/>
        </w:rPr>
      </w:pPr>
      <w:r>
        <w:rPr>
          <w:lang w:val="en-US"/>
        </w:rPr>
        <w:t>NOTE 0</w:t>
      </w:r>
      <w:r>
        <w:rPr>
          <w:lang w:val="en-US"/>
        </w:rPr>
        <w:tab/>
        <w:t>T</w:t>
      </w:r>
      <w:r w:rsidR="00CB2663">
        <w:rPr>
          <w:lang w:val="en-US"/>
        </w:rPr>
        <w:t>he AMF should be able to determine when the UE is inside or outside an EDN area and, for this purpose, the AMF should be configured with information about the EDNs deployed in the 5G network.</w:t>
      </w:r>
    </w:p>
    <w:p w14:paraId="2D05E3EF" w14:textId="77777777" w:rsidR="00CB2663" w:rsidRDefault="00CB2663" w:rsidP="00CB2663">
      <w:pPr>
        <w:pStyle w:val="B1"/>
        <w:rPr>
          <w:lang w:val="en-US"/>
        </w:rPr>
      </w:pPr>
      <w:r>
        <w:rPr>
          <w:lang w:val="en-US"/>
        </w:rPr>
        <w:tab/>
        <w:t>The SMF subscribes with the AMF to be notified when the UE enters or exists an EDN Service Area.</w:t>
      </w:r>
    </w:p>
    <w:p w14:paraId="56061D2B" w14:textId="77777777" w:rsidR="00CB2663" w:rsidRDefault="00CB2663" w:rsidP="00CB2663">
      <w:pPr>
        <w:pStyle w:val="B1"/>
        <w:rPr>
          <w:lang w:val="en-US"/>
        </w:rPr>
      </w:pPr>
      <w:r>
        <w:rPr>
          <w:lang w:val="en-US"/>
        </w:rPr>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Default="00CB2663" w:rsidP="00CB2663">
      <w:pPr>
        <w:pStyle w:val="B1"/>
        <w:rPr>
          <w:lang w:val="en-US"/>
        </w:rPr>
      </w:pPr>
      <w:r>
        <w:rPr>
          <w:lang w:val="en-US"/>
        </w:rPr>
        <w:t>3.</w:t>
      </w:r>
      <w:r>
        <w:rPr>
          <w:lang w:val="en-US"/>
        </w:rPr>
        <w:tab/>
      </w:r>
      <w:r w:rsidRPr="00A07B8F">
        <w:rPr>
          <w:lang w:val="en-US"/>
        </w:rPr>
        <w:t>The UE moves to a new location and enters an EDN Service Are</w:t>
      </w:r>
      <w:r>
        <w:rPr>
          <w:lang w:val="en-US"/>
        </w:rPr>
        <w:t>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Default="00CB2663" w:rsidP="00CB2663">
      <w:pPr>
        <w:pStyle w:val="B1"/>
        <w:rPr>
          <w:lang w:val="en-US"/>
        </w:rPr>
      </w:pPr>
      <w:r>
        <w:rPr>
          <w:lang w:val="en-US"/>
        </w:rPr>
        <w:t>4.</w:t>
      </w:r>
      <w:r>
        <w:rPr>
          <w:lang w:val="en-US"/>
        </w:rPr>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Default="00CB2663" w:rsidP="00CB2663">
      <w:pPr>
        <w:pStyle w:val="B1"/>
        <w:rPr>
          <w:lang w:val="en-US"/>
        </w:rPr>
      </w:pPr>
      <w:r>
        <w:rPr>
          <w:lang w:val="en-US"/>
        </w:rPr>
        <w:tab/>
        <w:t>The SMF also subscribes with UPF to receive a notification (as the one sent later in step 11a), when the EDN DNS Server provides an answer to a DNS query.</w:t>
      </w:r>
    </w:p>
    <w:p w14:paraId="3F6EB659" w14:textId="5A170F3D" w:rsidR="00CB2663" w:rsidRDefault="00CB2663" w:rsidP="00CB2663">
      <w:pPr>
        <w:pStyle w:val="B1"/>
        <w:rPr>
          <w:lang w:val="en-US"/>
        </w:rPr>
      </w:pPr>
      <w:r>
        <w:rPr>
          <w:lang w:val="en-US"/>
        </w:rPr>
        <w:t>5.</w:t>
      </w:r>
      <w:r>
        <w:rPr>
          <w:lang w:val="en-US"/>
        </w:rPr>
        <w:tab/>
      </w:r>
      <w:r w:rsidRPr="00A07B8F">
        <w:rPr>
          <w:lang w:val="en-US"/>
        </w:rPr>
        <w:t xml:space="preserve">An Application Client in the UE wants to start communication with an Application Server with a hostname (or FQDN) </w:t>
      </w:r>
      <w:r w:rsidRPr="00A07B8F">
        <w:rPr>
          <w:i/>
          <w:lang w:val="en-US"/>
        </w:rPr>
        <w:t>app1.example.com</w:t>
      </w:r>
      <w:r w:rsidRPr="00A07B8F">
        <w:rPr>
          <w:lang w:val="en-US"/>
        </w:rPr>
        <w:t>. To resolve the hostname into an IP address, the UE sends a DNS query</w:t>
      </w:r>
      <w:r>
        <w:rPr>
          <w:lang w:val="en-US"/>
        </w:rPr>
        <w:t xml:space="preserve"> including </w:t>
      </w:r>
      <w:r w:rsidRPr="00A07B8F">
        <w:rPr>
          <w:lang w:val="en-US"/>
        </w:rPr>
        <w:t>the FQDN.</w:t>
      </w:r>
    </w:p>
    <w:p w14:paraId="15564901" w14:textId="41B08409" w:rsidR="00CB2663" w:rsidRDefault="00CB2663" w:rsidP="00CB2663">
      <w:pPr>
        <w:pStyle w:val="B1"/>
        <w:rPr>
          <w:lang w:val="en-US"/>
        </w:rPr>
      </w:pPr>
      <w:r>
        <w:rPr>
          <w:lang w:val="en-US"/>
        </w:rPr>
        <w:t>6.</w:t>
      </w:r>
      <w:r>
        <w:rPr>
          <w:lang w:val="en-US"/>
        </w:rPr>
        <w:tab/>
        <w:t>The UPF detects the DNS query from the UE and (based on the configuration in step 4) it forwards the DNS query to the EDN DNS Server.</w:t>
      </w:r>
    </w:p>
    <w:p w14:paraId="2A3B6895" w14:textId="77777777" w:rsidR="00CB2663" w:rsidRPr="00A07B8F" w:rsidRDefault="00CB2663" w:rsidP="00CB2663">
      <w:pPr>
        <w:rPr>
          <w:lang w:val="en-US"/>
        </w:rPr>
      </w:pPr>
      <w:r w:rsidRPr="00A07B8F">
        <w:rPr>
          <w:lang w:val="en-US"/>
        </w:rPr>
        <w:t>CASE A</w:t>
      </w:r>
    </w:p>
    <w:p w14:paraId="4427DEF7" w14:textId="77777777" w:rsidR="00CB2663" w:rsidRDefault="00CB2663" w:rsidP="00CB2663">
      <w:pPr>
        <w:pStyle w:val="B1"/>
        <w:rPr>
          <w:lang w:val="en-US"/>
        </w:rPr>
      </w:pPr>
      <w:r w:rsidRPr="00A07B8F">
        <w:rPr>
          <w:lang w:val="en-US"/>
        </w:rPr>
        <w:t>10.</w:t>
      </w:r>
      <w:r w:rsidRPr="00A07B8F">
        <w:rPr>
          <w:lang w:val="en-US"/>
        </w:rPr>
        <w:tab/>
        <w:t>The EDN DNS server resolves the FQDN into the IP address "a.b.c</w:t>
      </w:r>
      <w:r>
        <w:rPr>
          <w:lang w:val="en-US"/>
        </w:rPr>
        <w:t>.d" and sends a DNS Reply to UPF.</w:t>
      </w:r>
    </w:p>
    <w:p w14:paraId="48A18478" w14:textId="2BC614D4" w:rsidR="00CB2663" w:rsidRPr="00A07B8F" w:rsidRDefault="00CB2663" w:rsidP="00CB2663">
      <w:pPr>
        <w:pStyle w:val="B1"/>
        <w:rPr>
          <w:lang w:val="en-US"/>
        </w:rPr>
      </w:pPr>
      <w:r>
        <w:rPr>
          <w:lang w:val="en-US"/>
        </w:rPr>
        <w:t>11.</w:t>
      </w:r>
      <w:r>
        <w:rPr>
          <w:lang w:val="en-US"/>
        </w:rPr>
        <w:tab/>
        <w:t xml:space="preserve">The UPF </w:t>
      </w:r>
      <w:r w:rsidRPr="00A07B8F">
        <w:rPr>
          <w:lang w:val="en-US"/>
        </w:rPr>
        <w:t>for</w:t>
      </w:r>
      <w:r>
        <w:rPr>
          <w:lang w:val="en-US"/>
        </w:rPr>
        <w:t>wards the DNS Reply to UE (step 11b) but it also notifies the SMF that the UE attempts to communicate with IP address "a.b.c.d" in an EDN based on the subscription from the SMF.</w:t>
      </w:r>
    </w:p>
    <w:p w14:paraId="7763C828" w14:textId="77777777" w:rsidR="00CB2663" w:rsidRDefault="00CB2663" w:rsidP="00CB2663">
      <w:pPr>
        <w:pStyle w:val="B1"/>
        <w:rPr>
          <w:lang w:val="en-US"/>
        </w:rPr>
      </w:pPr>
      <w:r>
        <w:rPr>
          <w:lang w:val="en-US"/>
        </w:rPr>
        <w:t>12</w:t>
      </w:r>
      <w:r w:rsidRPr="00A07B8F">
        <w:rPr>
          <w:lang w:val="en-US"/>
        </w:rPr>
        <w:t>.</w:t>
      </w:r>
      <w:r w:rsidRPr="00A07B8F">
        <w:rPr>
          <w:lang w:val="en-US"/>
        </w:rPr>
        <w:tab/>
      </w:r>
      <w:r>
        <w:rPr>
          <w:lang w:val="en-US"/>
        </w:rPr>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p>
    <w:p w14:paraId="4A029B32" w14:textId="6919CE66" w:rsidR="00CB2663" w:rsidRDefault="00CB2663" w:rsidP="00CB2663">
      <w:pPr>
        <w:pStyle w:val="B1"/>
        <w:rPr>
          <w:lang w:val="en-US"/>
        </w:rPr>
      </w:pPr>
      <w:r>
        <w:rPr>
          <w:lang w:val="en-US"/>
        </w:rPr>
        <w:tab/>
        <w:t>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w:t>
      </w:r>
    </w:p>
    <w:p w14:paraId="61089FF5" w14:textId="3461FC5B" w:rsidR="00CB2663" w:rsidRDefault="00CB2663" w:rsidP="00CB2663">
      <w:pPr>
        <w:pStyle w:val="NO"/>
        <w:rPr>
          <w:lang w:val="en-US"/>
        </w:rPr>
      </w:pPr>
      <w:r w:rsidRPr="00750BEC">
        <w:rPr>
          <w:lang w:val="en-US"/>
        </w:rPr>
        <w:t>NOTE 1:</w:t>
      </w:r>
      <w:r w:rsidR="00770EF6">
        <w:rPr>
          <w:lang w:val="en-US"/>
        </w:rPr>
        <w:tab/>
      </w:r>
      <w:r w:rsidRPr="00750BEC">
        <w:rPr>
          <w:lang w:val="en-US"/>
        </w:rPr>
        <w:t xml:space="preserve">Later, when the </w:t>
      </w:r>
      <w:r>
        <w:rPr>
          <w:lang w:val="en-US"/>
        </w:rPr>
        <w:t xml:space="preserve">SMF </w:t>
      </w:r>
      <w:r w:rsidRPr="00750BEC">
        <w:rPr>
          <w:lang w:val="en-US"/>
        </w:rPr>
        <w:t xml:space="preserve">determines that the UE exits the EDN Service Area, the SMF </w:t>
      </w:r>
      <w:r>
        <w:rPr>
          <w:lang w:val="en-US"/>
        </w:rPr>
        <w:t xml:space="preserve">may </w:t>
      </w:r>
      <w:r w:rsidRPr="00750BEC">
        <w:rPr>
          <w:lang w:val="en-US"/>
        </w:rPr>
        <w:t>remove the local UPF from the d</w:t>
      </w:r>
      <w:r>
        <w:rPr>
          <w:lang w:val="en-US"/>
        </w:rPr>
        <w:t>ata path of the PDU Session and can configure the UPF to forward subsequent DNS queries from the UE to a cloud DNS Server.</w:t>
      </w:r>
    </w:p>
    <w:p w14:paraId="22ED6F32" w14:textId="77777777" w:rsidR="00CB2663" w:rsidRDefault="00CB2663" w:rsidP="00CB2663">
      <w:pPr>
        <w:pStyle w:val="B1"/>
        <w:rPr>
          <w:lang w:val="en-US"/>
        </w:rPr>
      </w:pPr>
      <w:r>
        <w:rPr>
          <w:lang w:val="en-US"/>
        </w:rPr>
        <w:t>13.</w:t>
      </w:r>
      <w:r>
        <w:rPr>
          <w:lang w:val="en-US"/>
        </w:rPr>
        <w:tab/>
        <w:t>At this point, user-plane communication takes place between the Application Client in the UE and the edge Application Server in the EDN via the local UPF.</w:t>
      </w:r>
    </w:p>
    <w:p w14:paraId="09CF87F1" w14:textId="77777777" w:rsidR="00CB2663" w:rsidRDefault="00CB2663" w:rsidP="00CB2663">
      <w:pPr>
        <w:rPr>
          <w:lang w:val="en-US"/>
        </w:rPr>
      </w:pPr>
      <w:r>
        <w:rPr>
          <w:lang w:val="en-US"/>
        </w:rPr>
        <w:t>CASE B</w:t>
      </w:r>
    </w:p>
    <w:p w14:paraId="799ED38E" w14:textId="4998E300" w:rsidR="00CB2663" w:rsidRDefault="00CB2663" w:rsidP="00CB2663">
      <w:pPr>
        <w:pStyle w:val="B1"/>
        <w:rPr>
          <w:lang w:val="en-US"/>
        </w:rPr>
      </w:pPr>
      <w:r>
        <w:rPr>
          <w:lang w:val="en-US"/>
        </w:rPr>
        <w:t>10.</w:t>
      </w:r>
      <w:r w:rsidR="004174B9">
        <w:rPr>
          <w:lang w:val="en-US"/>
        </w:rPr>
        <w:tab/>
      </w:r>
      <w:r>
        <w:rPr>
          <w:lang w:val="en-US"/>
        </w:rPr>
        <w:t>The EDN DNS server cannot resolve the FQDN into an IP address because there is no Application Server in the EDN identified by the provided FQDN. Therefore, the EDN DNS server responds with a DNS Reply containing no answer (no IP address).</w:t>
      </w:r>
    </w:p>
    <w:p w14:paraId="5D26F8D4" w14:textId="77777777" w:rsidR="00CB2663" w:rsidRDefault="00CB2663" w:rsidP="00CB2663">
      <w:pPr>
        <w:pStyle w:val="B1"/>
        <w:rPr>
          <w:lang w:val="en-US"/>
        </w:rPr>
      </w:pPr>
      <w:r>
        <w:rPr>
          <w:lang w:val="en-US"/>
        </w:rPr>
        <w:t>11.</w:t>
      </w:r>
      <w:r>
        <w:rPr>
          <w:lang w:val="en-US"/>
        </w:rPr>
        <w:tab/>
        <w:t>The UPF forwards the DNS query to a cloud DNS server or resolves the FQDN by using its own DNS information (cache). As a result, the FQDN is resolved to the IP address "e.f.g.h".</w:t>
      </w:r>
    </w:p>
    <w:p w14:paraId="3B24BBCD" w14:textId="77777777" w:rsidR="00CB2663" w:rsidRDefault="00CB2663" w:rsidP="00CB2663">
      <w:pPr>
        <w:pStyle w:val="B1"/>
        <w:rPr>
          <w:lang w:val="en-US"/>
        </w:rPr>
      </w:pPr>
      <w:r>
        <w:rPr>
          <w:lang w:val="en-US"/>
        </w:rPr>
        <w:lastRenderedPageBreak/>
        <w:t>12.</w:t>
      </w:r>
      <w:r>
        <w:rPr>
          <w:lang w:val="en-US"/>
        </w:rPr>
        <w:tab/>
        <w:t>The UPF sends the DNS Reply to UE.</w:t>
      </w:r>
    </w:p>
    <w:p w14:paraId="46E56890" w14:textId="4EA1984B" w:rsidR="00CB2663" w:rsidRPr="00520DE9" w:rsidRDefault="00CB2663" w:rsidP="00CB2663">
      <w:pPr>
        <w:pStyle w:val="B1"/>
        <w:rPr>
          <w:lang w:val="en-US"/>
        </w:rPr>
      </w:pPr>
      <w:r>
        <w:rPr>
          <w:lang w:val="en-US"/>
        </w:rPr>
        <w:t>13.</w:t>
      </w:r>
      <w:r w:rsidR="004174B9">
        <w:rPr>
          <w:lang w:val="en-US"/>
        </w:rPr>
        <w:tab/>
      </w:r>
      <w:r>
        <w:rPr>
          <w:lang w:val="en-US"/>
        </w:rPr>
        <w:t>At this point, user-plane communication takes place between the Application Client in the UE and the cloud Application Server via the central UPF.</w:t>
      </w:r>
    </w:p>
    <w:p w14:paraId="6806D3B4" w14:textId="77777777" w:rsidR="00520DE9" w:rsidRPr="00520DE9" w:rsidRDefault="00520DE9" w:rsidP="00520DE9">
      <w:pPr>
        <w:pStyle w:val="Heading3"/>
      </w:pPr>
      <w:bookmarkStart w:id="2076" w:name="_Toc43317356"/>
      <w:bookmarkStart w:id="2077" w:name="_Toc43374828"/>
      <w:bookmarkStart w:id="2078" w:name="_Toc43375289"/>
      <w:bookmarkStart w:id="2079" w:name="_Toc43801813"/>
      <w:bookmarkStart w:id="2080" w:name="_Toc43806079"/>
      <w:bookmarkStart w:id="2081" w:name="_Toc43806386"/>
      <w:bookmarkStart w:id="2082" w:name="_Toc50466880"/>
      <w:bookmarkStart w:id="2083" w:name="_Toc50468224"/>
      <w:bookmarkStart w:id="2084" w:name="_Toc50468494"/>
      <w:bookmarkStart w:id="2085" w:name="_Toc50468765"/>
      <w:bookmarkStart w:id="2086" w:name="_Toc50630689"/>
      <w:bookmarkStart w:id="2087" w:name="_Toc54944038"/>
      <w:r w:rsidRPr="00520DE9">
        <w:t>6.19.3</w:t>
      </w:r>
      <w:r w:rsidRPr="00520DE9">
        <w:tab/>
      </w:r>
      <w:bookmarkEnd w:id="2076"/>
      <w:r w:rsidRPr="00520DE9">
        <w:t>Impacts on services, entities and interfaces</w:t>
      </w:r>
      <w:bookmarkEnd w:id="2077"/>
      <w:bookmarkEnd w:id="2078"/>
      <w:bookmarkEnd w:id="2079"/>
      <w:bookmarkEnd w:id="2080"/>
      <w:bookmarkEnd w:id="2081"/>
      <w:bookmarkEnd w:id="2082"/>
      <w:bookmarkEnd w:id="2083"/>
      <w:bookmarkEnd w:id="2084"/>
      <w:bookmarkEnd w:id="2085"/>
      <w:bookmarkEnd w:id="2086"/>
      <w:bookmarkEnd w:id="2087"/>
    </w:p>
    <w:p w14:paraId="68F49D38" w14:textId="77777777" w:rsidR="00520DE9" w:rsidRPr="00520DE9" w:rsidRDefault="00520DE9" w:rsidP="00520DE9">
      <w:r w:rsidRPr="00520DE9">
        <w:t>This solution has no impact on the UE and no impact on the DNS protocol.</w:t>
      </w:r>
    </w:p>
    <w:p w14:paraId="7FEE99E8" w14:textId="107D1674" w:rsidR="00CB2663" w:rsidRDefault="00520DE9" w:rsidP="00520DE9">
      <w:r w:rsidRPr="00520DE9">
        <w:t>SMF:</w:t>
      </w:r>
    </w:p>
    <w:p w14:paraId="0B405EB7" w14:textId="29D318B7" w:rsidR="00520DE9" w:rsidRDefault="00CB2663" w:rsidP="00520DE9">
      <w:pPr>
        <w:rPr>
          <w:lang w:val="en-US"/>
        </w:rPr>
      </w:pPr>
      <w:r>
        <w:t>For the standalone ARF-based solution, t</w:t>
      </w:r>
      <w:r w:rsidR="00520DE9" w:rsidRPr="00520DE9">
        <w:t xml:space="preserve">he SMF needs to </w:t>
      </w:r>
      <w:r w:rsidR="00520DE9" w:rsidRPr="00520DE9">
        <w:rPr>
          <w:lang w:val="en-US"/>
        </w:rPr>
        <w:t xml:space="preserve">select an ARF as the DNS server for a PDU Session and to provide to UE the address of this ARF as the address of the DNS server. Also, the SMF needs </w:t>
      </w:r>
      <w:r w:rsidR="00520DE9" w:rsidRPr="00520DE9">
        <w:t>to provide to ARF the UE</w:t>
      </w:r>
      <w:r w:rsidR="00252BF9">
        <w:t>'</w:t>
      </w:r>
      <w:r w:rsidR="00520DE9" w:rsidRPr="00520DE9">
        <w:t>s identity and the UE</w:t>
      </w:r>
      <w:r w:rsidR="00252BF9">
        <w:t>'</w:t>
      </w:r>
      <w:r w:rsidR="00520DE9" w:rsidRPr="00520DE9">
        <w:t xml:space="preserve">s IP address, as shown in step 3 of Figure </w:t>
      </w:r>
      <w:r w:rsidR="00520DE9" w:rsidRPr="00520DE9">
        <w:rPr>
          <w:lang w:val="en-US"/>
        </w:rPr>
        <w:t>6.19.2-1.</w:t>
      </w:r>
    </w:p>
    <w:p w14:paraId="723635D3" w14:textId="1E10008A" w:rsidR="00CB2663" w:rsidRPr="00D90FF4" w:rsidRDefault="00CB2663" w:rsidP="00CB2663">
      <w:pPr>
        <w:rPr>
          <w:lang w:val="en-US"/>
        </w:rPr>
      </w:pPr>
      <w:r>
        <w:t>-</w:t>
      </w:r>
      <w:r>
        <w:tab/>
        <w:t>For the UPF-based solution,</w:t>
      </w:r>
    </w:p>
    <w:p w14:paraId="24BBCABA" w14:textId="59C09F17" w:rsidR="00CB2663" w:rsidRPr="00D90FF4" w:rsidRDefault="00CB2663" w:rsidP="00CB2663">
      <w:pPr>
        <w:pStyle w:val="B1"/>
        <w:rPr>
          <w:lang w:val="en-US"/>
        </w:rPr>
      </w:pPr>
      <w:r>
        <w:t>-</w:t>
      </w:r>
      <w:r>
        <w:tab/>
      </w:r>
      <w:r w:rsidRPr="00D90FF4">
        <w:rPr>
          <w:lang w:val="en-US"/>
        </w:rPr>
        <w:t>Configur</w:t>
      </w:r>
      <w:r>
        <w:rPr>
          <w:lang w:val="en-US"/>
        </w:rPr>
        <w:t>ing</w:t>
      </w:r>
      <w:r w:rsidRPr="00D90FF4">
        <w:rPr>
          <w:lang w:val="en-US"/>
        </w:rPr>
        <w:t xml:space="preserve"> the UPF with</w:t>
      </w:r>
      <w:r>
        <w:rPr>
          <w:lang w:val="en-US"/>
        </w:rPr>
        <w:t xml:space="preserve"> t</w:t>
      </w:r>
      <w:r w:rsidRPr="00D90FF4">
        <w:rPr>
          <w:lang w:val="en-US"/>
        </w:rPr>
        <w:t>he address of L-DNS server serving the DNAI available to UE</w:t>
      </w:r>
      <w:r w:rsidR="00770EF6">
        <w:rPr>
          <w:lang w:val="en-US"/>
        </w:rPr>
        <w:t>'</w:t>
      </w:r>
      <w:r w:rsidRPr="00D90FF4">
        <w:rPr>
          <w:lang w:val="en-US"/>
        </w:rPr>
        <w:t>s location</w:t>
      </w:r>
      <w:r>
        <w:rPr>
          <w:lang w:val="en-US"/>
        </w:rPr>
        <w:t xml:space="preserve"> and configures the UPF to forward subsequent DNS queries from the UE to the EDN DNS Server in the EDN where the UE is located</w:t>
      </w:r>
      <w:r w:rsidRPr="00D90FF4">
        <w:rPr>
          <w:lang w:val="en-US"/>
        </w:rPr>
        <w:t>.</w:t>
      </w:r>
    </w:p>
    <w:p w14:paraId="535D0AC6" w14:textId="31520405" w:rsidR="00CB2663" w:rsidRPr="00640C49" w:rsidRDefault="00CB2663" w:rsidP="00CB2663">
      <w:pPr>
        <w:pStyle w:val="B1"/>
        <w:rPr>
          <w:lang w:val="en-US"/>
        </w:rPr>
      </w:pPr>
      <w:r>
        <w:t>-</w:t>
      </w:r>
      <w:r>
        <w:tab/>
      </w:r>
      <w:r w:rsidRPr="00640C49">
        <w:rPr>
          <w:lang w:val="en-US"/>
        </w:rPr>
        <w:t xml:space="preserve">Optionally, </w:t>
      </w:r>
      <w:r>
        <w:rPr>
          <w:lang w:val="en-US"/>
        </w:rPr>
        <w:t>subscribing</w:t>
      </w:r>
      <w:r w:rsidRPr="00640C49">
        <w:rPr>
          <w:lang w:val="en-US"/>
        </w:rPr>
        <w:t xml:space="preserve"> </w:t>
      </w:r>
      <w:r>
        <w:rPr>
          <w:lang w:val="en-US"/>
        </w:rPr>
        <w:t xml:space="preserve">with UPF to receive a notification for </w:t>
      </w:r>
      <w:r w:rsidRPr="00D90FF4">
        <w:rPr>
          <w:lang w:val="en-US"/>
        </w:rPr>
        <w:t>answer to a DNS query</w:t>
      </w:r>
      <w:r w:rsidRPr="00640C49">
        <w:rPr>
          <w:lang w:val="en-US"/>
        </w:rPr>
        <w:t>.</w:t>
      </w:r>
    </w:p>
    <w:p w14:paraId="33733987" w14:textId="5FED3930" w:rsidR="00CB2663" w:rsidRDefault="00CB2663" w:rsidP="00CB2663">
      <w:pPr>
        <w:pStyle w:val="B1"/>
        <w:rPr>
          <w:lang w:val="en-US"/>
        </w:rPr>
      </w:pPr>
      <w:r>
        <w:t>-</w:t>
      </w:r>
      <w:r>
        <w:tab/>
      </w:r>
      <w:r w:rsidRPr="00640C49">
        <w:rPr>
          <w:lang w:val="en-US"/>
        </w:rPr>
        <w:t>Dynamically insert</w:t>
      </w:r>
      <w:r>
        <w:rPr>
          <w:lang w:val="en-US"/>
        </w:rPr>
        <w:t>ing</w:t>
      </w:r>
      <w:r w:rsidRPr="00640C49">
        <w:rPr>
          <w:lang w:val="en-US"/>
        </w:rPr>
        <w:t xml:space="preserve"> ULCL and local PSA and optionally configures the traffic routing rule to </w:t>
      </w:r>
      <w:r>
        <w:rPr>
          <w:lang w:val="en-US"/>
        </w:rPr>
        <w:t>UPF</w:t>
      </w:r>
      <w:r w:rsidRPr="00640C49">
        <w:rPr>
          <w:lang w:val="en-US"/>
        </w:rPr>
        <w:t xml:space="preserve"> for subsequent DNS queries targeting FQDNs supported by the DNAI.</w:t>
      </w:r>
    </w:p>
    <w:p w14:paraId="6672C396" w14:textId="77777777" w:rsidR="00CB2663" w:rsidRDefault="00CB2663" w:rsidP="00CB2663">
      <w:r>
        <w:t>UPF</w:t>
      </w:r>
      <w:r w:rsidRPr="00520DE9">
        <w:t>:</w:t>
      </w:r>
    </w:p>
    <w:p w14:paraId="5BC63FA3" w14:textId="2AB7D003" w:rsidR="00CB2663" w:rsidRPr="00D90FF4" w:rsidRDefault="00CB2663" w:rsidP="00CB2663">
      <w:pPr>
        <w:rPr>
          <w:rFonts w:eastAsia="MS Mincho"/>
          <w:lang w:val="en-US"/>
        </w:rPr>
      </w:pPr>
      <w:r>
        <w:t>-</w:t>
      </w:r>
      <w:r>
        <w:tab/>
        <w:t>For the standalone ARF-based solution, no impact on the UPF.</w:t>
      </w:r>
    </w:p>
    <w:p w14:paraId="5F842A80" w14:textId="66F16DAC" w:rsidR="00CB2663" w:rsidRPr="006F39A0" w:rsidRDefault="00CB2663" w:rsidP="00CB2663">
      <w:pPr>
        <w:rPr>
          <w:rFonts w:eastAsia="MS Mincho"/>
          <w:lang w:val="en-US"/>
        </w:rPr>
      </w:pPr>
      <w:r>
        <w:t>-</w:t>
      </w:r>
      <w:r>
        <w:tab/>
      </w:r>
      <w:r>
        <w:rPr>
          <w:lang w:val="en-US"/>
        </w:rPr>
        <w:t xml:space="preserve">For </w:t>
      </w:r>
      <w:r>
        <w:t>t</w:t>
      </w:r>
      <w:r w:rsidRPr="00520DE9">
        <w:t xml:space="preserve">he </w:t>
      </w:r>
      <w:r>
        <w:t>UPF-based solution,</w:t>
      </w:r>
    </w:p>
    <w:p w14:paraId="6C5F6BFB" w14:textId="57093A85" w:rsidR="00CB2663" w:rsidRPr="00CB2663" w:rsidRDefault="00CB2663" w:rsidP="00CB2663">
      <w:pPr>
        <w:pStyle w:val="B1"/>
      </w:pPr>
      <w:r w:rsidRPr="00CB2663">
        <w:t>-</w:t>
      </w:r>
      <w:r w:rsidRPr="00CB2663">
        <w:tab/>
        <w:t>Configured with the address of L-DNS server serving the DNAI available to UE</w:t>
      </w:r>
      <w:r w:rsidR="00770EF6">
        <w:t>'</w:t>
      </w:r>
      <w:r w:rsidRPr="00CB2663">
        <w:t>s location and the uplink forwarding rules to route subsequent DNS queries for FQDNs.</w:t>
      </w:r>
    </w:p>
    <w:p w14:paraId="23BE6336" w14:textId="43BCFA7E" w:rsidR="00CB2663" w:rsidRPr="00CB2663" w:rsidRDefault="00CB2663" w:rsidP="00CB2663">
      <w:pPr>
        <w:pStyle w:val="B1"/>
      </w:pPr>
      <w:r w:rsidRPr="00CB2663">
        <w:t>-</w:t>
      </w:r>
      <w:r w:rsidRPr="00CB2663">
        <w:tab/>
        <w:t>Forwarding of DNS message based on the configuration.</w:t>
      </w:r>
    </w:p>
    <w:p w14:paraId="02303DED" w14:textId="55B775C8" w:rsidR="00CB2663" w:rsidRPr="00520DE9" w:rsidRDefault="00CB2663" w:rsidP="00CB2663">
      <w:pPr>
        <w:pStyle w:val="B1"/>
        <w:rPr>
          <w:lang w:val="en-US"/>
        </w:rPr>
      </w:pPr>
      <w:r w:rsidRPr="00CB2663">
        <w:t>-</w:t>
      </w:r>
      <w:r w:rsidRPr="00CB2663">
        <w:tab/>
      </w:r>
      <w:r w:rsidRPr="00CB2663">
        <w:rPr>
          <w:rFonts w:hint="eastAsia"/>
        </w:rPr>
        <w:t>N</w:t>
      </w:r>
      <w:r w:rsidRPr="00CB2663">
        <w:t>otifying the SMF with answer to a DNS query.</w:t>
      </w:r>
    </w:p>
    <w:p w14:paraId="3F7E3F23" w14:textId="2267DD47" w:rsidR="00520DE9" w:rsidRPr="00520DE9" w:rsidRDefault="00520DE9" w:rsidP="00520DE9">
      <w:pPr>
        <w:pStyle w:val="NO"/>
      </w:pPr>
      <w:r w:rsidRPr="00520DE9">
        <w:t>NOTE:</w:t>
      </w:r>
      <w:r w:rsidR="00252BF9">
        <w:tab/>
      </w:r>
      <w:r w:rsidRPr="00520DE9">
        <w:t xml:space="preserve">In </w:t>
      </w:r>
      <w:r w:rsidR="00CB2663">
        <w:t>the standalone ARF-based</w:t>
      </w:r>
      <w:r w:rsidR="00CB2663" w:rsidRPr="00520DE9">
        <w:t xml:space="preserve"> </w:t>
      </w:r>
      <w:r w:rsidRPr="00520DE9">
        <w:t>solution the ARF needs to be configured with the deployed Local DNs and their service areas.</w:t>
      </w:r>
    </w:p>
    <w:p w14:paraId="3162B730" w14:textId="77777777" w:rsidR="00520DE9" w:rsidRPr="00520DE9" w:rsidRDefault="00520DE9" w:rsidP="00520DE9">
      <w:pPr>
        <w:pStyle w:val="Heading2"/>
      </w:pPr>
      <w:bookmarkStart w:id="2088" w:name="_Toc43317357"/>
      <w:bookmarkStart w:id="2089" w:name="_Toc43374829"/>
      <w:bookmarkStart w:id="2090" w:name="_Toc43375290"/>
      <w:bookmarkStart w:id="2091" w:name="_Toc43801814"/>
      <w:bookmarkStart w:id="2092" w:name="_Toc43806080"/>
      <w:bookmarkStart w:id="2093" w:name="_Toc43806387"/>
      <w:bookmarkStart w:id="2094" w:name="_Toc50466881"/>
      <w:bookmarkStart w:id="2095" w:name="_Toc50468225"/>
      <w:bookmarkStart w:id="2096" w:name="_Toc50468495"/>
      <w:bookmarkStart w:id="2097" w:name="_Toc50468766"/>
      <w:bookmarkStart w:id="2098" w:name="_Toc50630690"/>
      <w:bookmarkStart w:id="2099" w:name="_Toc54944039"/>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2088"/>
      <w:bookmarkEnd w:id="2089"/>
      <w:bookmarkEnd w:id="2090"/>
      <w:bookmarkEnd w:id="2091"/>
      <w:bookmarkEnd w:id="2092"/>
      <w:bookmarkEnd w:id="2093"/>
      <w:bookmarkEnd w:id="2094"/>
      <w:bookmarkEnd w:id="2095"/>
      <w:bookmarkEnd w:id="2096"/>
      <w:bookmarkEnd w:id="2097"/>
      <w:bookmarkEnd w:id="2098"/>
      <w:bookmarkEnd w:id="2099"/>
    </w:p>
    <w:p w14:paraId="331A7EEF" w14:textId="77777777" w:rsidR="00520DE9" w:rsidRPr="00520DE9" w:rsidRDefault="00520DE9" w:rsidP="00520DE9">
      <w:pPr>
        <w:pStyle w:val="Heading3"/>
      </w:pPr>
      <w:bookmarkStart w:id="2100" w:name="_Toc43317358"/>
      <w:bookmarkStart w:id="2101" w:name="_Toc43374830"/>
      <w:bookmarkStart w:id="2102" w:name="_Toc43375291"/>
      <w:bookmarkStart w:id="2103" w:name="_Toc43801815"/>
      <w:bookmarkStart w:id="2104" w:name="_Toc43806081"/>
      <w:bookmarkStart w:id="2105" w:name="_Toc43806388"/>
      <w:bookmarkStart w:id="2106" w:name="_Toc50466882"/>
      <w:bookmarkStart w:id="2107" w:name="_Toc50468226"/>
      <w:bookmarkStart w:id="2108" w:name="_Toc50468496"/>
      <w:bookmarkStart w:id="2109" w:name="_Toc50468767"/>
      <w:bookmarkStart w:id="2110" w:name="_Toc50630691"/>
      <w:bookmarkStart w:id="2111" w:name="_Toc54944040"/>
      <w:r w:rsidRPr="00520DE9">
        <w:t>6.20.1</w:t>
      </w:r>
      <w:r w:rsidRPr="00520DE9">
        <w:rPr>
          <w:rFonts w:hint="eastAsia"/>
        </w:rPr>
        <w:tab/>
        <w:t>Description</w:t>
      </w:r>
      <w:bookmarkEnd w:id="2100"/>
      <w:bookmarkEnd w:id="2101"/>
      <w:bookmarkEnd w:id="2102"/>
      <w:bookmarkEnd w:id="2103"/>
      <w:bookmarkEnd w:id="2104"/>
      <w:bookmarkEnd w:id="2105"/>
      <w:bookmarkEnd w:id="2106"/>
      <w:bookmarkEnd w:id="2107"/>
      <w:bookmarkEnd w:id="2108"/>
      <w:bookmarkEnd w:id="2109"/>
      <w:bookmarkEnd w:id="2110"/>
      <w:bookmarkEnd w:id="2111"/>
    </w:p>
    <w:p w14:paraId="1A847024" w14:textId="77777777"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14:paraId="65CEDC55" w14:textId="77777777"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14:paraId="4BE79F1E" w14:textId="77777777" w:rsidR="00520DE9" w:rsidRPr="00520DE9" w:rsidRDefault="00520DE9" w:rsidP="00520DE9">
      <w:pPr>
        <w:pStyle w:val="NO"/>
      </w:pPr>
      <w:r w:rsidRPr="00520DE9">
        <w:t>NOTE:</w:t>
      </w:r>
      <w:r w:rsidR="00252BF9">
        <w:tab/>
      </w:r>
      <w:r w:rsidRPr="00520DE9">
        <w:t>This solution can be a complementary option for other solutions after the UL CL/BP UPF is inserted for the PDU Session.</w:t>
      </w:r>
    </w:p>
    <w:p w14:paraId="0FD00D81" w14:textId="77777777" w:rsidR="00520DE9" w:rsidRPr="00520DE9" w:rsidRDefault="00520DE9" w:rsidP="00520DE9">
      <w:pPr>
        <w:pStyle w:val="TH"/>
      </w:pPr>
      <w:r w:rsidRPr="00520DE9">
        <w:object w:dxaOrig="9565" w:dyaOrig="5185" w14:anchorId="4A52D447">
          <v:shape id="_x0000_i1075" type="#_x0000_t75" style="width:468.3pt;height:252.95pt" o:ole="">
            <v:imagedata r:id="rId111" o:title=""/>
          </v:shape>
          <o:OLEObject Type="Embed" ProgID="Visio.Drawing.15" ShapeID="_x0000_i1075" DrawAspect="Content" ObjectID="_1665557971" r:id="rId112"/>
        </w:object>
      </w:r>
    </w:p>
    <w:p w14:paraId="3BA2CBE8" w14:textId="77777777" w:rsidR="00520DE9" w:rsidRPr="00520DE9" w:rsidRDefault="00520DE9" w:rsidP="00520DE9">
      <w:pPr>
        <w:pStyle w:val="TF"/>
      </w:pPr>
      <w:r w:rsidRPr="00520DE9">
        <w:t>Figure 6.20.1-1: EAS Discovery with DNS Inspector</w:t>
      </w:r>
    </w:p>
    <w:p w14:paraId="6F75460A" w14:textId="77777777" w:rsidR="00520DE9" w:rsidRPr="00520DE9" w:rsidRDefault="00520DE9" w:rsidP="00520DE9">
      <w:pPr>
        <w:pStyle w:val="Heading3"/>
      </w:pPr>
      <w:bookmarkStart w:id="2112" w:name="_Toc43317359"/>
      <w:bookmarkStart w:id="2113" w:name="_Toc43374831"/>
      <w:bookmarkStart w:id="2114" w:name="_Toc43375292"/>
      <w:bookmarkStart w:id="2115" w:name="_Toc43801816"/>
      <w:bookmarkStart w:id="2116" w:name="_Toc43806082"/>
      <w:bookmarkStart w:id="2117" w:name="_Toc43806389"/>
      <w:bookmarkStart w:id="2118" w:name="_Toc50466883"/>
      <w:bookmarkStart w:id="2119" w:name="_Toc50468227"/>
      <w:bookmarkStart w:id="2120" w:name="_Toc50468497"/>
      <w:bookmarkStart w:id="2121" w:name="_Toc50468768"/>
      <w:bookmarkStart w:id="2122" w:name="_Toc50630692"/>
      <w:bookmarkStart w:id="2123" w:name="_Toc54944041"/>
      <w:r w:rsidRPr="00520DE9">
        <w:t>6.20.2</w:t>
      </w:r>
      <w:r w:rsidRPr="00520DE9">
        <w:tab/>
        <w:t>Procedures</w:t>
      </w:r>
      <w:bookmarkEnd w:id="2112"/>
      <w:bookmarkEnd w:id="2113"/>
      <w:bookmarkEnd w:id="2114"/>
      <w:bookmarkEnd w:id="2115"/>
      <w:bookmarkEnd w:id="2116"/>
      <w:bookmarkEnd w:id="2117"/>
      <w:bookmarkEnd w:id="2118"/>
      <w:bookmarkEnd w:id="2119"/>
      <w:bookmarkEnd w:id="2120"/>
      <w:bookmarkEnd w:id="2121"/>
      <w:bookmarkEnd w:id="2122"/>
      <w:bookmarkEnd w:id="2123"/>
    </w:p>
    <w:p w14:paraId="010CE7C5" w14:textId="77777777" w:rsidR="00520DE9" w:rsidRPr="00520DE9" w:rsidRDefault="00520DE9" w:rsidP="00520DE9">
      <w:pPr>
        <w:pStyle w:val="TH"/>
      </w:pPr>
      <w:r w:rsidRPr="00520DE9">
        <w:object w:dxaOrig="10693" w:dyaOrig="5485" w14:anchorId="66A68F1E">
          <v:shape id="_x0000_i1076" type="#_x0000_t75" style="width:481.15pt;height:247.3pt" o:ole="">
            <v:imagedata r:id="rId113" o:title=""/>
          </v:shape>
          <o:OLEObject Type="Embed" ProgID="Visio.Drawing.15" ShapeID="_x0000_i1076" DrawAspect="Content" ObjectID="_1665557972" r:id="rId114"/>
        </w:object>
      </w:r>
    </w:p>
    <w:p w14:paraId="6724270A" w14:textId="77777777" w:rsidR="00520DE9" w:rsidRPr="00770EF6" w:rsidRDefault="00520DE9" w:rsidP="00770EF6">
      <w:pPr>
        <w:pStyle w:val="TF"/>
      </w:pPr>
      <w:r w:rsidRPr="00770EF6">
        <w:rPr>
          <w:rFonts w:hint="eastAsia"/>
        </w:rPr>
        <w:t>Figure</w:t>
      </w:r>
      <w:r w:rsidRPr="00770EF6">
        <w:t xml:space="preserve"> 6.20.2-1: EAS Discovery procedure using DNS Inspector</w:t>
      </w:r>
    </w:p>
    <w:p w14:paraId="70FA867E" w14:textId="77777777"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14:paraId="56068F9A" w14:textId="77777777"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Default="00252BF9" w:rsidP="00252BF9">
      <w:pPr>
        <w:pStyle w:val="B1"/>
      </w:pPr>
      <w:r>
        <w:t>3.</w:t>
      </w:r>
      <w:r>
        <w:tab/>
        <w:t>The DNS Inspector behaves as follows:</w:t>
      </w:r>
    </w:p>
    <w:p w14:paraId="5F72D873" w14:textId="77777777" w:rsidR="00252BF9" w:rsidRDefault="00252BF9" w:rsidP="00252BF9">
      <w:pPr>
        <w:pStyle w:val="B2"/>
      </w:pPr>
      <w:r>
        <w:t>a.</w:t>
      </w:r>
      <w:r>
        <w:tab/>
        <w:t>It modifies the packet's destination IP address (corresponding to a default DNS server) to that of the L-DNS and stores the original IP address (Default-DNS-IP) for later processing.</w:t>
      </w:r>
    </w:p>
    <w:p w14:paraId="53E69E40" w14:textId="77777777" w:rsidR="00252BF9" w:rsidRDefault="00252BF9" w:rsidP="00252BF9">
      <w:pPr>
        <w:pStyle w:val="B2"/>
      </w:pPr>
      <w:r>
        <w:lastRenderedPageBreak/>
        <w:t>b.</w:t>
      </w:r>
      <w:r>
        <w:tab/>
        <w:t>It modifies the packet's source IP address (corresponding to UE's IP address) to its own (i.e. the DNS Inspector's) IP address and stores the original source IP address (UE-IP) for later processing.</w:t>
      </w:r>
    </w:p>
    <w:p w14:paraId="5151DB5C" w14:textId="77777777" w:rsidR="00520DE9" w:rsidRPr="00520DE9" w:rsidRDefault="00520DE9" w:rsidP="00520DE9">
      <w:pPr>
        <w:pStyle w:val="B1"/>
      </w:pPr>
      <w:r w:rsidRPr="00520DE9">
        <w:t>4.</w:t>
      </w:r>
      <w:r w:rsidRPr="00520DE9">
        <w:tab/>
        <w:t>The DNS Inspector then forwards the modified DNS request to the L-DNS and processes as follows:</w:t>
      </w:r>
    </w:p>
    <w:p w14:paraId="4C5937A8" w14:textId="77777777" w:rsidR="00252BF9" w:rsidRDefault="00252BF9" w:rsidP="00252BF9">
      <w:pPr>
        <w:pStyle w:val="B2"/>
      </w:pPr>
      <w:r>
        <w:t>-</w:t>
      </w:r>
      <w:r>
        <w:tab/>
        <w:t>If the L-DNS can resolve the IP address for the requested FQDN of EAS, step 5 is skipped, it responds to DNS Inspector with the desired IP address of the local EAS.</w:t>
      </w:r>
    </w:p>
    <w:p w14:paraId="15B8FCB4" w14:textId="77777777"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14:paraId="01DF1D83" w14:textId="77777777" w:rsidR="00252BF9" w:rsidRDefault="00252BF9" w:rsidP="00252BF9">
      <w:pPr>
        <w:pStyle w:val="B1"/>
      </w:pPr>
      <w:r>
        <w:t>5.</w:t>
      </w:r>
      <w:r>
        <w:tab/>
        <w:t>L-DNS recursively resolves the DNS request to the DNS server in the cloud (C-DNS), the C-DNS responds with the cloud EAS IP address to the L-DNS.</w:t>
      </w:r>
    </w:p>
    <w:p w14:paraId="677BDEF6" w14:textId="77777777" w:rsidR="00252BF9" w:rsidRDefault="00252BF9" w:rsidP="00252BF9">
      <w:pPr>
        <w:pStyle w:val="B1"/>
      </w:pPr>
      <w:r>
        <w:t>6.</w:t>
      </w:r>
      <w:r>
        <w:tab/>
        <w:t>L-DNS sends DNS Response to DNS Inspector including the resolved IP address of local EAS or cloud EAS or empty value.</w:t>
      </w:r>
    </w:p>
    <w:p w14:paraId="1625824D" w14:textId="77777777" w:rsidR="00520DE9" w:rsidRPr="00520DE9" w:rsidRDefault="00520DE9" w:rsidP="00252BF9">
      <w:r w:rsidRPr="00520DE9">
        <w:t>Option a (DNS Inspector receives a DNS Response including the resolved IP address):</w:t>
      </w:r>
    </w:p>
    <w:p w14:paraId="380482EA" w14:textId="77777777"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Default="00252BF9" w:rsidP="00520DE9">
      <w:pPr>
        <w:pStyle w:val="B1"/>
      </w:pPr>
      <w:r>
        <w:t>8.</w:t>
      </w:r>
      <w:r>
        <w:tab/>
        <w:t>The UL CL/BP UPF forwards any packets arriving from the DNS Inspector to the UE.</w:t>
      </w:r>
    </w:p>
    <w:p w14:paraId="63688670" w14:textId="77777777" w:rsidR="00520DE9" w:rsidRPr="00520DE9" w:rsidRDefault="00520DE9" w:rsidP="00252BF9">
      <w:r w:rsidRPr="00520DE9">
        <w:t>Option b (DNS Inspector receives a DNS Response including empty value):</w:t>
      </w:r>
    </w:p>
    <w:p w14:paraId="3BFA57DF" w14:textId="77777777"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14:paraId="0E09D00B" w14:textId="77777777" w:rsidR="00252BF9" w:rsidRDefault="00252BF9" w:rsidP="00520DE9">
      <w:pPr>
        <w:pStyle w:val="B1"/>
      </w:pPr>
      <w:r>
        <w:t>8.</w:t>
      </w:r>
      <w:r>
        <w:tab/>
        <w:t>The UL CL/BP UPF forwards the original DNS Request from DNS Inspector to the PSA1 which allocated the IP address for UE via N9.</w:t>
      </w:r>
    </w:p>
    <w:p w14:paraId="297EFB28" w14:textId="77777777" w:rsidR="00252BF9" w:rsidRDefault="00252BF9" w:rsidP="00520DE9">
      <w:pPr>
        <w:pStyle w:val="B1"/>
      </w:pPr>
      <w:r>
        <w:t>9.</w:t>
      </w:r>
      <w:r>
        <w:tab/>
        <w:t>The C-DNS responds to UE with a DNS Response by including the cloud EAS IP address.</w:t>
      </w:r>
    </w:p>
    <w:p w14:paraId="0775FA1D" w14:textId="77777777"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520DE9" w:rsidRDefault="00520DE9" w:rsidP="00520DE9">
      <w:pPr>
        <w:pStyle w:val="Heading3"/>
      </w:pPr>
      <w:bookmarkStart w:id="2124" w:name="_Toc43317360"/>
      <w:bookmarkStart w:id="2125" w:name="_Toc43374832"/>
      <w:bookmarkStart w:id="2126" w:name="_Toc43375293"/>
      <w:bookmarkStart w:id="2127" w:name="_Toc43801817"/>
      <w:bookmarkStart w:id="2128" w:name="_Toc43806083"/>
      <w:bookmarkStart w:id="2129" w:name="_Toc43806390"/>
      <w:bookmarkStart w:id="2130" w:name="_Toc50466884"/>
      <w:bookmarkStart w:id="2131" w:name="_Toc50468228"/>
      <w:bookmarkStart w:id="2132" w:name="_Toc50468498"/>
      <w:bookmarkStart w:id="2133" w:name="_Toc50468769"/>
      <w:bookmarkStart w:id="2134" w:name="_Toc50630693"/>
      <w:bookmarkStart w:id="2135" w:name="_Toc54944042"/>
      <w:r w:rsidRPr="00520DE9">
        <w:t>6.20.3</w:t>
      </w:r>
      <w:r w:rsidRPr="00520DE9">
        <w:tab/>
      </w:r>
      <w:bookmarkEnd w:id="2124"/>
      <w:r w:rsidRPr="00520DE9">
        <w:t>Impacts on services, entities and interfaces</w:t>
      </w:r>
      <w:bookmarkEnd w:id="2125"/>
      <w:bookmarkEnd w:id="2126"/>
      <w:bookmarkEnd w:id="2127"/>
      <w:bookmarkEnd w:id="2128"/>
      <w:bookmarkEnd w:id="2129"/>
      <w:bookmarkEnd w:id="2130"/>
      <w:bookmarkEnd w:id="2131"/>
      <w:bookmarkEnd w:id="2132"/>
      <w:bookmarkEnd w:id="2133"/>
      <w:bookmarkEnd w:id="2134"/>
      <w:bookmarkEnd w:id="2135"/>
    </w:p>
    <w:p w14:paraId="712342D0" w14:textId="77777777"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14:paraId="70C72490" w14:textId="77777777" w:rsidR="00520DE9" w:rsidRPr="00520DE9" w:rsidRDefault="00520DE9" w:rsidP="00520DE9">
      <w:pPr>
        <w:rPr>
          <w:lang w:eastAsia="zh-CN"/>
        </w:rPr>
      </w:pPr>
      <w:r w:rsidRPr="00520DE9">
        <w:rPr>
          <w:lang w:eastAsia="zh-CN"/>
        </w:rPr>
        <w:t>DNS Inspector (new function):</w:t>
      </w:r>
    </w:p>
    <w:p w14:paraId="22D2A405" w14:textId="77777777" w:rsidR="00520DE9" w:rsidRPr="00520DE9" w:rsidRDefault="00520DE9" w:rsidP="00520DE9">
      <w:pPr>
        <w:pStyle w:val="B1"/>
      </w:pPr>
      <w:r w:rsidRPr="00520DE9">
        <w:t>-</w:t>
      </w:r>
      <w:r w:rsidRPr="00520DE9">
        <w:tab/>
        <w:t>Receive and store the original DNS Request from UL CL/BP UPF;</w:t>
      </w:r>
    </w:p>
    <w:p w14:paraId="05EB2977" w14:textId="77777777" w:rsidR="00520DE9" w:rsidRPr="00520DE9" w:rsidRDefault="00520DE9" w:rsidP="00520DE9">
      <w:pPr>
        <w:pStyle w:val="B1"/>
      </w:pPr>
      <w:r w:rsidRPr="00520DE9">
        <w:t>-</w:t>
      </w:r>
      <w:r w:rsidRPr="00520DE9">
        <w:tab/>
        <w:t>Modify the source and destination IP addresses of the UE originated DNS Request;</w:t>
      </w:r>
    </w:p>
    <w:p w14:paraId="29A25EF2" w14:textId="77777777"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14:paraId="552143E7" w14:textId="77777777"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14:paraId="7836D486" w14:textId="77777777" w:rsidR="00520DE9" w:rsidRPr="00520DE9" w:rsidRDefault="00520DE9" w:rsidP="00520DE9">
      <w:pPr>
        <w:rPr>
          <w:lang w:eastAsia="zh-CN"/>
        </w:rPr>
      </w:pPr>
      <w:r w:rsidRPr="00520DE9">
        <w:rPr>
          <w:lang w:eastAsia="zh-CN"/>
        </w:rPr>
        <w:t>If the DNS Inspector is located in the UPF:</w:t>
      </w:r>
    </w:p>
    <w:p w14:paraId="6A841030" w14:textId="77777777" w:rsidR="00520DE9" w:rsidRPr="00520DE9" w:rsidRDefault="00520DE9" w:rsidP="00520DE9">
      <w:pPr>
        <w:rPr>
          <w:lang w:eastAsia="zh-CN"/>
        </w:rPr>
      </w:pPr>
      <w:r w:rsidRPr="00520DE9">
        <w:rPr>
          <w:lang w:eastAsia="zh-CN"/>
        </w:rPr>
        <w:t>UPF impact:</w:t>
      </w:r>
    </w:p>
    <w:p w14:paraId="676DF6D9"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00A3D4E1" w14:textId="77777777" w:rsidR="00520DE9" w:rsidRPr="00520DE9" w:rsidRDefault="00520DE9" w:rsidP="00520DE9">
      <w:pPr>
        <w:rPr>
          <w:lang w:eastAsia="zh-CN"/>
        </w:rPr>
      </w:pPr>
      <w:r w:rsidRPr="00520DE9">
        <w:rPr>
          <w:lang w:eastAsia="zh-CN"/>
        </w:rPr>
        <w:lastRenderedPageBreak/>
        <w:t>If the DNS Inspector is located in the SMF:</w:t>
      </w:r>
    </w:p>
    <w:p w14:paraId="282A5A63" w14:textId="77777777" w:rsidR="00520DE9" w:rsidRPr="00520DE9" w:rsidRDefault="00520DE9" w:rsidP="00520DE9">
      <w:pPr>
        <w:rPr>
          <w:lang w:eastAsia="zh-CN"/>
        </w:rPr>
      </w:pPr>
      <w:r w:rsidRPr="00520DE9">
        <w:rPr>
          <w:lang w:eastAsia="zh-CN"/>
        </w:rPr>
        <w:t>SMF impact:</w:t>
      </w:r>
    </w:p>
    <w:p w14:paraId="7BDA469A"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7FD387F3" w14:textId="77777777" w:rsidR="00520DE9" w:rsidRPr="00520DE9" w:rsidRDefault="00520DE9" w:rsidP="00520DE9">
      <w:pPr>
        <w:rPr>
          <w:lang w:eastAsia="zh-CN"/>
        </w:rPr>
      </w:pPr>
      <w:r w:rsidRPr="00520DE9">
        <w:rPr>
          <w:lang w:eastAsia="zh-CN"/>
        </w:rPr>
        <w:t>UL CL/BP UPF impact (configuration):</w:t>
      </w:r>
    </w:p>
    <w:p w14:paraId="71138390" w14:textId="77777777"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14:paraId="14AB291F" w14:textId="77777777"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14:paraId="05553CD8" w14:textId="77777777" w:rsidR="00520DE9" w:rsidRPr="00520DE9" w:rsidRDefault="00520DE9" w:rsidP="00520DE9">
      <w:pPr>
        <w:pStyle w:val="B1"/>
        <w:rPr>
          <w:lang w:eastAsia="zh-CN"/>
        </w:rPr>
      </w:pPr>
      <w:r w:rsidRPr="00520DE9">
        <w:rPr>
          <w:lang w:eastAsia="zh-CN"/>
        </w:rPr>
        <w:t>-</w:t>
      </w:r>
      <w:r w:rsidRPr="00520DE9">
        <w:rPr>
          <w:lang w:eastAsia="zh-CN"/>
        </w:rPr>
        <w:tab/>
        <w:t>Receive DNS Response coming from DNS Inspector and forward it to UE.</w:t>
      </w:r>
    </w:p>
    <w:p w14:paraId="320BCEE3" w14:textId="77777777" w:rsidR="00520DE9" w:rsidRPr="00520DE9" w:rsidRDefault="00520DE9" w:rsidP="00520DE9">
      <w:pPr>
        <w:pStyle w:val="Heading2"/>
      </w:pPr>
      <w:bookmarkStart w:id="2136" w:name="_Toc43317361"/>
      <w:bookmarkStart w:id="2137" w:name="_Toc43374833"/>
      <w:bookmarkStart w:id="2138" w:name="_Toc43375294"/>
      <w:bookmarkStart w:id="2139" w:name="_Toc43801818"/>
      <w:bookmarkStart w:id="2140" w:name="_Toc43806084"/>
      <w:bookmarkStart w:id="2141" w:name="_Toc43806391"/>
      <w:bookmarkStart w:id="2142" w:name="_Toc50466885"/>
      <w:bookmarkStart w:id="2143" w:name="_Toc50468229"/>
      <w:bookmarkStart w:id="2144" w:name="_Toc50468499"/>
      <w:bookmarkStart w:id="2145" w:name="_Toc50468770"/>
      <w:bookmarkStart w:id="2146" w:name="_Toc50630694"/>
      <w:bookmarkStart w:id="2147" w:name="_Toc54944043"/>
      <w:r w:rsidRPr="00520DE9">
        <w:t>6.21</w:t>
      </w:r>
      <w:r w:rsidRPr="00520DE9">
        <w:tab/>
        <w:t>Solution #21: Provisioning URSP configuration to the UE to establish PDU Sessions for edge applications based on Provisioning Domains</w:t>
      </w:r>
      <w:bookmarkEnd w:id="2136"/>
      <w:bookmarkEnd w:id="2137"/>
      <w:bookmarkEnd w:id="2138"/>
      <w:bookmarkEnd w:id="2139"/>
      <w:bookmarkEnd w:id="2140"/>
      <w:bookmarkEnd w:id="2141"/>
      <w:bookmarkEnd w:id="2142"/>
      <w:bookmarkEnd w:id="2143"/>
      <w:bookmarkEnd w:id="2144"/>
      <w:bookmarkEnd w:id="2145"/>
      <w:bookmarkEnd w:id="2146"/>
      <w:bookmarkEnd w:id="2147"/>
    </w:p>
    <w:p w14:paraId="0A0C9896" w14:textId="77777777" w:rsidR="00520DE9" w:rsidRPr="00520DE9" w:rsidRDefault="00520DE9" w:rsidP="00520DE9">
      <w:r w:rsidRPr="00520DE9">
        <w:t>This solution addresses Edge AS discovery by including Provisioning Domain (PvD) information in the URSP rules, through PvD Descriptors, for PvD-Aware UEs.</w:t>
      </w:r>
    </w:p>
    <w:p w14:paraId="204655DC" w14:textId="3C98A3A8"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558A892" w14:textId="77777777"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520DE9" w:rsidRDefault="00520DE9" w:rsidP="00520DE9">
      <w:pPr>
        <w:pStyle w:val="Heading3"/>
        <w:rPr>
          <w:rFonts w:eastAsia="宋体"/>
        </w:rPr>
      </w:pPr>
      <w:bookmarkStart w:id="2148" w:name="_Toc43317362"/>
      <w:bookmarkStart w:id="2149" w:name="_Toc43374834"/>
      <w:bookmarkStart w:id="2150" w:name="_Toc43375295"/>
      <w:bookmarkStart w:id="2151" w:name="_Toc43801819"/>
      <w:bookmarkStart w:id="2152" w:name="_Toc43806085"/>
      <w:bookmarkStart w:id="2153" w:name="_Toc43806392"/>
      <w:bookmarkStart w:id="2154" w:name="_Toc50466886"/>
      <w:bookmarkStart w:id="2155" w:name="_Toc50468230"/>
      <w:bookmarkStart w:id="2156" w:name="_Toc50468500"/>
      <w:bookmarkStart w:id="2157" w:name="_Toc50468771"/>
      <w:bookmarkStart w:id="2158" w:name="_Toc50630695"/>
      <w:bookmarkStart w:id="2159" w:name="_Toc54944044"/>
      <w:r w:rsidRPr="00520DE9">
        <w:rPr>
          <w:rFonts w:eastAsia="宋体"/>
        </w:rPr>
        <w:t>6.21.1</w:t>
      </w:r>
      <w:r w:rsidRPr="00520DE9">
        <w:rPr>
          <w:rFonts w:hint="eastAsia"/>
        </w:rPr>
        <w:tab/>
      </w:r>
      <w:r w:rsidRPr="00520DE9">
        <w:rPr>
          <w:rFonts w:eastAsia="宋体"/>
        </w:rPr>
        <w:t>Description</w:t>
      </w:r>
      <w:bookmarkEnd w:id="2148"/>
      <w:bookmarkEnd w:id="2149"/>
      <w:bookmarkEnd w:id="2150"/>
      <w:bookmarkEnd w:id="2151"/>
      <w:bookmarkEnd w:id="2152"/>
      <w:bookmarkEnd w:id="2153"/>
      <w:bookmarkEnd w:id="2154"/>
      <w:bookmarkEnd w:id="2155"/>
      <w:bookmarkEnd w:id="2156"/>
      <w:bookmarkEnd w:id="2157"/>
      <w:bookmarkEnd w:id="2158"/>
      <w:bookmarkEnd w:id="2159"/>
    </w:p>
    <w:p w14:paraId="6A1B2A95" w14:textId="10BA90E2"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2F3D8626" w14:textId="77777777"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14:paraId="6650287C" w14:textId="77777777"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520DE9" w:rsidRDefault="00520DE9" w:rsidP="00520DE9">
      <w:r w:rsidRPr="00520DE9">
        <w:t>Additionally, in order to update the URSP rules due to UE mobility, the Application Function (AF) may subscribe to UE location information from the 5GC.</w:t>
      </w:r>
    </w:p>
    <w:p w14:paraId="4E828564" w14:textId="77777777" w:rsidR="00520DE9" w:rsidRPr="00520DE9" w:rsidRDefault="00520DE9" w:rsidP="00520DE9">
      <w:pPr>
        <w:pStyle w:val="Heading3"/>
        <w:rPr>
          <w:rFonts w:eastAsia="宋体"/>
        </w:rPr>
      </w:pPr>
      <w:bookmarkStart w:id="2160" w:name="_Toc43317363"/>
      <w:bookmarkStart w:id="2161" w:name="_Toc43374835"/>
      <w:bookmarkStart w:id="2162" w:name="_Toc43375296"/>
      <w:bookmarkStart w:id="2163" w:name="_Toc43801820"/>
      <w:bookmarkStart w:id="2164" w:name="_Toc43806086"/>
      <w:bookmarkStart w:id="2165" w:name="_Toc43806393"/>
      <w:bookmarkStart w:id="2166" w:name="_Toc50466887"/>
      <w:bookmarkStart w:id="2167" w:name="_Toc50468231"/>
      <w:bookmarkStart w:id="2168" w:name="_Toc50468501"/>
      <w:bookmarkStart w:id="2169" w:name="_Toc50468772"/>
      <w:bookmarkStart w:id="2170" w:name="_Toc50630696"/>
      <w:bookmarkStart w:id="2171" w:name="_Toc54944045"/>
      <w:r w:rsidRPr="00520DE9">
        <w:rPr>
          <w:rFonts w:eastAsia="宋体"/>
        </w:rPr>
        <w:lastRenderedPageBreak/>
        <w:t>6.21.2</w:t>
      </w:r>
      <w:r w:rsidRPr="00520DE9">
        <w:rPr>
          <w:rFonts w:hint="eastAsia"/>
        </w:rPr>
        <w:tab/>
      </w:r>
      <w:r w:rsidRPr="00520DE9">
        <w:rPr>
          <w:rFonts w:eastAsia="宋体"/>
        </w:rPr>
        <w:t>Procedures</w:t>
      </w:r>
      <w:bookmarkEnd w:id="2160"/>
      <w:bookmarkEnd w:id="2161"/>
      <w:bookmarkEnd w:id="2162"/>
      <w:bookmarkEnd w:id="2163"/>
      <w:bookmarkEnd w:id="2164"/>
      <w:bookmarkEnd w:id="2165"/>
      <w:bookmarkEnd w:id="2166"/>
      <w:bookmarkEnd w:id="2167"/>
      <w:bookmarkEnd w:id="2168"/>
      <w:bookmarkEnd w:id="2169"/>
      <w:bookmarkEnd w:id="2170"/>
      <w:bookmarkEnd w:id="2171"/>
    </w:p>
    <w:p w14:paraId="004419FC" w14:textId="77777777" w:rsidR="00520DE9" w:rsidRPr="00520DE9" w:rsidRDefault="00520DE9" w:rsidP="00520DE9">
      <w:pPr>
        <w:pStyle w:val="Heading4"/>
      </w:pPr>
      <w:bookmarkStart w:id="2172" w:name="_Toc43317364"/>
      <w:bookmarkStart w:id="2173" w:name="_Toc43374836"/>
      <w:bookmarkStart w:id="2174" w:name="_Toc43375297"/>
      <w:bookmarkStart w:id="2175" w:name="_Toc43801821"/>
      <w:bookmarkStart w:id="2176" w:name="_Toc43806087"/>
      <w:bookmarkStart w:id="2177" w:name="_Toc43806394"/>
      <w:bookmarkStart w:id="2178" w:name="_Toc50630697"/>
      <w:bookmarkStart w:id="2179" w:name="_Toc54944046"/>
      <w:r w:rsidRPr="00520DE9">
        <w:t>6.21.2.1</w:t>
      </w:r>
      <w:r w:rsidRPr="00520DE9">
        <w:rPr>
          <w:rFonts w:hint="eastAsia"/>
        </w:rPr>
        <w:tab/>
      </w:r>
      <w:r w:rsidRPr="00520DE9">
        <w:t>Policy configuration provisioning procedure</w:t>
      </w:r>
      <w:bookmarkEnd w:id="2172"/>
      <w:bookmarkEnd w:id="2173"/>
      <w:bookmarkEnd w:id="2174"/>
      <w:bookmarkEnd w:id="2175"/>
      <w:bookmarkEnd w:id="2176"/>
      <w:bookmarkEnd w:id="2177"/>
      <w:bookmarkEnd w:id="2178"/>
      <w:bookmarkEnd w:id="2179"/>
    </w:p>
    <w:p w14:paraId="4FA5850E" w14:textId="77777777"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520DE9" w:rsidRDefault="00520DE9" w:rsidP="00520DE9">
      <w:r w:rsidRPr="00520DE9">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t xml:space="preserve">The AF included the UE address to signal the selection of a relevant PCF as described in </w:t>
      </w:r>
      <w:r w:rsidR="00770EF6">
        <w:t>TS 2</w:t>
      </w:r>
      <w:r w:rsidR="00AE1287">
        <w:t xml:space="preserve">3.502, </w:t>
      </w:r>
      <w:r w:rsidR="004174B9">
        <w:t>clause </w:t>
      </w:r>
      <w:r w:rsidR="00AE1287">
        <w:t xml:space="preserve">4.3.6.4. </w:t>
      </w:r>
      <w:r w:rsidRPr="00520DE9">
        <w:t>The PCF discovery is not impacted.</w:t>
      </w:r>
    </w:p>
    <w:p w14:paraId="1E158224" w14:textId="474B641F" w:rsidR="00520DE9" w:rsidRPr="00520DE9" w:rsidRDefault="00520DE9" w:rsidP="00520DE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4.2.2.2.2, the UE may include the UE Policy Container in the Registration Request as specified in Rel-16.</w:t>
      </w:r>
    </w:p>
    <w:p w14:paraId="3A2E6C08" w14:textId="7CB758B9" w:rsidR="00520DE9" w:rsidRPr="00520DE9" w:rsidRDefault="00520DE9" w:rsidP="00520DE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4.16.11. </w:t>
      </w:r>
      <w:r w:rsidR="00AE1287">
        <w:t xml:space="preserve">The AMF selects a PCF based on the UE Address (e.g., SUPI) as described in </w:t>
      </w:r>
      <w:r w:rsidR="00770EF6">
        <w:t>TS 2</w:t>
      </w:r>
      <w:r w:rsidR="00AE1287">
        <w:t xml:space="preserve">3.501, </w:t>
      </w:r>
      <w:r w:rsidR="004174B9">
        <w:t>clause </w:t>
      </w:r>
      <w:r w:rsidR="00AE1287">
        <w:t xml:space="preserve">6.3.7. </w:t>
      </w:r>
      <w:r w:rsidRPr="00520DE9">
        <w:t>The AMF may decide to establish UE Policy Association with the PCF based on the UE Policy Container received at Registration. In the UE Policy Association Establishment procedure step 8, the PCF performs the UE Configuration Update Procedure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to provide URSP rules to the UE based on policy subscription related information and UE location information. The PCF determines the URSP rules based on the policy requested by the AF in step 0. The URSP rules includes</w:t>
      </w:r>
      <w:r w:rsidR="00355D16">
        <w:t xml:space="preserve"> </w:t>
      </w:r>
      <w:r w:rsidRPr="00520DE9">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520DE9" w:rsidRDefault="00520DE9" w:rsidP="00252BF9">
      <w:r w:rsidRPr="00520DE9">
        <w:t>In alternative to steps 0-2, the operator may configure the URSP locally in the UE.</w:t>
      </w:r>
    </w:p>
    <w:p w14:paraId="3DF84D51" w14:textId="77777777"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Default="00252BF9" w:rsidP="00252BF9">
      <w:pPr>
        <w:pStyle w:val="B1"/>
      </w:pPr>
      <w:r>
        <w:tab/>
        <w:t>A PvD-Aware UE matches applications against PvDs descriptors provided in the URSP rule and it provides the relevant PvD ID during the Application Level Service Request.</w:t>
      </w:r>
    </w:p>
    <w:p w14:paraId="113386A9" w14:textId="77777777"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14:paraId="382086C6" w14:textId="77777777"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14:paraId="52DF318F" w14:textId="77777777" w:rsidR="00520DE9" w:rsidRPr="00520DE9" w:rsidRDefault="00520DE9" w:rsidP="00520DE9">
      <w:pPr>
        <w:pStyle w:val="TH"/>
      </w:pPr>
      <w:r w:rsidRPr="00520DE9">
        <w:object w:dxaOrig="10213" w:dyaOrig="8088" w14:anchorId="1ECD5E3F">
          <v:shape id="_x0000_i1077" type="#_x0000_t75" style="width:371.9pt;height:294.9pt" o:ole="">
            <v:imagedata r:id="rId115" o:title=""/>
          </v:shape>
          <o:OLEObject Type="Embed" ProgID="Visio.Drawing.11" ShapeID="_x0000_i1077" DrawAspect="Content" ObjectID="_1665557973" r:id="rId116"/>
        </w:object>
      </w:r>
    </w:p>
    <w:p w14:paraId="577D1204" w14:textId="77777777" w:rsidR="00520DE9" w:rsidRPr="00520DE9" w:rsidRDefault="00520DE9" w:rsidP="00520DE9">
      <w:pPr>
        <w:pStyle w:val="TF"/>
      </w:pPr>
      <w:r w:rsidRPr="00520DE9">
        <w:t>Figure 6.21.2.1-1: Policy configuration provisioning procedure</w:t>
      </w:r>
    </w:p>
    <w:p w14:paraId="7428FFD6" w14:textId="77777777" w:rsidR="00520DE9" w:rsidRPr="00520DE9" w:rsidRDefault="00520DE9" w:rsidP="00520DE9">
      <w:pPr>
        <w:pStyle w:val="Heading3"/>
        <w:rPr>
          <w:rFonts w:eastAsia="宋体"/>
        </w:rPr>
      </w:pPr>
      <w:bookmarkStart w:id="2180" w:name="_Toc43317365"/>
      <w:bookmarkStart w:id="2181" w:name="_Toc43374837"/>
      <w:bookmarkStart w:id="2182" w:name="_Toc43375298"/>
      <w:bookmarkStart w:id="2183" w:name="_Toc43801822"/>
      <w:bookmarkStart w:id="2184" w:name="_Toc43806088"/>
      <w:bookmarkStart w:id="2185" w:name="_Toc43806395"/>
      <w:bookmarkStart w:id="2186" w:name="_Toc50466888"/>
      <w:bookmarkStart w:id="2187" w:name="_Toc50468232"/>
      <w:bookmarkStart w:id="2188" w:name="_Toc50468502"/>
      <w:bookmarkStart w:id="2189" w:name="_Toc50468773"/>
      <w:bookmarkStart w:id="2190" w:name="_Toc50630698"/>
      <w:bookmarkStart w:id="2191" w:name="_Toc54944047"/>
      <w:r w:rsidRPr="00520DE9">
        <w:rPr>
          <w:rFonts w:eastAsia="宋体"/>
        </w:rPr>
        <w:t>6.21.3</w:t>
      </w:r>
      <w:r w:rsidRPr="00520DE9">
        <w:rPr>
          <w:rFonts w:hint="eastAsia"/>
        </w:rPr>
        <w:tab/>
      </w:r>
      <w:r w:rsidRPr="00520DE9">
        <w:rPr>
          <w:rFonts w:eastAsia="宋体"/>
        </w:rPr>
        <w:t>Impacts on services, entities and interfaces</w:t>
      </w:r>
      <w:bookmarkEnd w:id="2180"/>
      <w:bookmarkEnd w:id="2181"/>
      <w:bookmarkEnd w:id="2182"/>
      <w:bookmarkEnd w:id="2183"/>
      <w:bookmarkEnd w:id="2184"/>
      <w:bookmarkEnd w:id="2185"/>
      <w:bookmarkEnd w:id="2186"/>
      <w:bookmarkEnd w:id="2187"/>
      <w:bookmarkEnd w:id="2188"/>
      <w:bookmarkEnd w:id="2189"/>
      <w:bookmarkEnd w:id="2190"/>
      <w:bookmarkEnd w:id="2191"/>
    </w:p>
    <w:p w14:paraId="6452DC0B"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59D06CF5" w14:textId="77777777"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14:paraId="19B57388" w14:textId="1816F4C2" w:rsidR="00AE1287" w:rsidRPr="00520DE9" w:rsidRDefault="00AE1287" w:rsidP="00AE1287">
      <w:pPr>
        <w:pStyle w:val="B1"/>
      </w:pPr>
      <w:r>
        <w:t>-</w:t>
      </w:r>
      <w:r w:rsidR="00770EF6">
        <w:tab/>
      </w:r>
      <w:r>
        <w:t>The AF provides the Address(es) of UE(s) for which specific PCFs need to be used to ensure that the relevant PCF is used during the AM Policy Association.</w:t>
      </w:r>
    </w:p>
    <w:p w14:paraId="2BF0E07A" w14:textId="77777777"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14:paraId="52E06A42" w14:textId="77777777" w:rsidR="00520DE9" w:rsidRPr="00520DE9" w:rsidRDefault="00520DE9" w:rsidP="00520DE9">
      <w:pPr>
        <w:pStyle w:val="B1"/>
      </w:pPr>
      <w:r w:rsidRPr="00520DE9">
        <w:t>-</w:t>
      </w:r>
      <w:r w:rsidRPr="00520DE9">
        <w:tab/>
        <w:t>The SMF uses the PvD ID to determine the associated DNAI and relevant PSA</w:t>
      </w:r>
    </w:p>
    <w:p w14:paraId="065939D3" w14:textId="77777777"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14:paraId="280C10F2" w14:textId="77777777" w:rsidR="00520DE9" w:rsidRPr="00520DE9" w:rsidRDefault="00520DE9" w:rsidP="00520DE9">
      <w:pPr>
        <w:pStyle w:val="Heading2"/>
        <w:rPr>
          <w:rFonts w:eastAsia="宋体"/>
        </w:rPr>
      </w:pPr>
      <w:bookmarkStart w:id="2192" w:name="_Toc43317366"/>
      <w:bookmarkStart w:id="2193" w:name="_Toc43374838"/>
      <w:bookmarkStart w:id="2194" w:name="_Toc43375299"/>
      <w:bookmarkStart w:id="2195" w:name="_Toc43801823"/>
      <w:bookmarkStart w:id="2196" w:name="_Toc43806089"/>
      <w:bookmarkStart w:id="2197" w:name="_Toc43806396"/>
      <w:bookmarkStart w:id="2198" w:name="_Toc50466889"/>
      <w:bookmarkStart w:id="2199" w:name="_Toc50468233"/>
      <w:bookmarkStart w:id="2200" w:name="_Toc50468503"/>
      <w:bookmarkStart w:id="2201" w:name="_Toc50468774"/>
      <w:bookmarkStart w:id="2202" w:name="_Toc50630699"/>
      <w:bookmarkStart w:id="2203" w:name="_Toc54944048"/>
      <w:r w:rsidRPr="00520DE9">
        <w:rPr>
          <w:rFonts w:eastAsia="宋体"/>
        </w:rPr>
        <w:t>6.22</w:t>
      </w:r>
      <w:r w:rsidRPr="00520DE9">
        <w:rPr>
          <w:rFonts w:eastAsia="宋体"/>
        </w:rPr>
        <w:tab/>
        <w:t>Solution #22: DNS based EAS discovery supporting session breakout</w:t>
      </w:r>
      <w:bookmarkEnd w:id="2192"/>
      <w:bookmarkEnd w:id="2193"/>
      <w:bookmarkEnd w:id="2194"/>
      <w:bookmarkEnd w:id="2195"/>
      <w:bookmarkEnd w:id="2196"/>
      <w:bookmarkEnd w:id="2197"/>
      <w:bookmarkEnd w:id="2198"/>
      <w:bookmarkEnd w:id="2199"/>
      <w:bookmarkEnd w:id="2200"/>
      <w:bookmarkEnd w:id="2201"/>
      <w:bookmarkEnd w:id="2202"/>
      <w:bookmarkEnd w:id="2203"/>
    </w:p>
    <w:p w14:paraId="71F2DDB7" w14:textId="77777777" w:rsidR="00520DE9" w:rsidRPr="00520DE9" w:rsidRDefault="00520DE9" w:rsidP="00520DE9">
      <w:r w:rsidRPr="00520DE9">
        <w:t>This solution is for Key Issue #1 on DNS based EAS discovery supporting session breakout.</w:t>
      </w:r>
    </w:p>
    <w:p w14:paraId="0D30B277" w14:textId="77777777" w:rsidR="00520DE9" w:rsidRDefault="00520DE9" w:rsidP="00520DE9">
      <w:pPr>
        <w:pStyle w:val="Heading3"/>
        <w:rPr>
          <w:rFonts w:eastAsia="宋体"/>
        </w:rPr>
      </w:pPr>
      <w:bookmarkStart w:id="2204" w:name="_Toc43317367"/>
      <w:bookmarkStart w:id="2205" w:name="_Toc43374839"/>
      <w:bookmarkStart w:id="2206" w:name="_Toc43375300"/>
      <w:bookmarkStart w:id="2207" w:name="_Toc43801824"/>
      <w:bookmarkStart w:id="2208" w:name="_Toc43806090"/>
      <w:bookmarkStart w:id="2209" w:name="_Toc43806397"/>
      <w:bookmarkStart w:id="2210" w:name="_Toc50466890"/>
      <w:bookmarkStart w:id="2211" w:name="_Toc50468234"/>
      <w:bookmarkStart w:id="2212" w:name="_Toc50468504"/>
      <w:bookmarkStart w:id="2213" w:name="_Toc50468775"/>
      <w:bookmarkStart w:id="2214" w:name="_Toc50630700"/>
      <w:bookmarkStart w:id="2215" w:name="_Toc54944049"/>
      <w:r w:rsidRPr="00520DE9">
        <w:rPr>
          <w:rFonts w:eastAsia="宋体"/>
        </w:rPr>
        <w:t>6.22.1</w:t>
      </w:r>
      <w:r w:rsidRPr="00520DE9">
        <w:rPr>
          <w:rFonts w:eastAsia="宋体"/>
        </w:rPr>
        <w:tab/>
        <w:t>Description</w:t>
      </w:r>
      <w:bookmarkEnd w:id="2204"/>
      <w:bookmarkEnd w:id="2205"/>
      <w:bookmarkEnd w:id="2206"/>
      <w:bookmarkEnd w:id="2207"/>
      <w:bookmarkEnd w:id="2208"/>
      <w:bookmarkEnd w:id="2209"/>
      <w:bookmarkEnd w:id="2210"/>
      <w:bookmarkEnd w:id="2211"/>
      <w:bookmarkEnd w:id="2212"/>
      <w:bookmarkEnd w:id="2213"/>
      <w:bookmarkEnd w:id="2214"/>
      <w:bookmarkEnd w:id="2215"/>
    </w:p>
    <w:p w14:paraId="6023C44A" w14:textId="77777777" w:rsidR="004A6863" w:rsidRDefault="004A6863" w:rsidP="004A6863">
      <w:r>
        <w:t xml:space="preserve">Solution #22 introduces LDNSR, which is a new function that allows coordination of the EAS Discovery using DNS and the 5GC connectivity. LDNSR facilitates that it is possible to select with DNS an EAS closer to the edge, and it allows Dynamic ULCL/BP/Local PSA insertion. </w:t>
      </w:r>
    </w:p>
    <w:p w14:paraId="572E302F" w14:textId="77777777" w:rsidR="004A6863" w:rsidRDefault="004A6863" w:rsidP="004A6863">
      <w:r>
        <w:t>The following principles should be applied for this solution:</w:t>
      </w:r>
    </w:p>
    <w:p w14:paraId="21FB6B18" w14:textId="77777777" w:rsidR="004A6863" w:rsidRDefault="004A6863" w:rsidP="004A6863">
      <w:pPr>
        <w:pStyle w:val="B1"/>
      </w:pPr>
      <w:r>
        <w:lastRenderedPageBreak/>
        <w:t>-</w:t>
      </w:r>
      <w:r>
        <w:tab/>
        <w:t>The LDNSR may get the FQDNs for which it provides a specific handling to match with the FQDN in the DNS Queries from the UE.</w:t>
      </w:r>
    </w:p>
    <w:p w14:paraId="45484066" w14:textId="77777777" w:rsidR="004A6863" w:rsidRDefault="004A6863" w:rsidP="004A6863">
      <w:pPr>
        <w:pStyle w:val="EditorsNote"/>
      </w:pPr>
      <w:r>
        <w:t>Editor's note: How the LDNSR retrieves these FQDNs is FFS, there are two ways being proposed, one is to retrieve the information from UDR, and the other is to retrieve the information from SMF.</w:t>
      </w:r>
    </w:p>
    <w:p w14:paraId="7FDB6A3C" w14:textId="77777777" w:rsidR="004A6863" w:rsidRDefault="004A6863" w:rsidP="004A6863">
      <w:pPr>
        <w:pStyle w:val="B1"/>
      </w:pPr>
      <w:r>
        <w:t>-</w:t>
      </w:r>
      <w:r>
        <w:tab/>
        <w:t>The SMF selects the LDNSR serving the PDU session and configure the LDNSR to the UE as the DNS Server for the PDU Session if used.</w:t>
      </w:r>
    </w:p>
    <w:p w14:paraId="1F877031" w14:textId="77777777" w:rsidR="004A6863" w:rsidRDefault="004A6863" w:rsidP="004A6863">
      <w:pPr>
        <w:pStyle w:val="EditorsNote"/>
      </w:pPr>
      <w:r>
        <w:t xml:space="preserve">Editor's note: How the SMF decides the LDNSR is FFS, there are two ways being proposedon board, one is using interaction between LDNSR (acting as AF) and SMF with subscription mechanism, and the other one is using NF selection mechanism provided by NRF. </w:t>
      </w:r>
    </w:p>
    <w:p w14:paraId="29E7CCF6" w14:textId="77777777" w:rsidR="004A6863" w:rsidRDefault="004A6863" w:rsidP="004A6863">
      <w:pPr>
        <w:pStyle w:val="B1"/>
      </w:pPr>
      <w:r>
        <w:t>-</w:t>
      </w:r>
      <w:r>
        <w:tab/>
        <w:t>The LDNSR maintains a PDU session context during the lifetime of the PDU session and needs to be made aware of the release of the PDU Session.</w:t>
      </w:r>
    </w:p>
    <w:p w14:paraId="3CAEC5F2" w14:textId="77777777" w:rsidR="004A6863" w:rsidRDefault="004A6863" w:rsidP="004A6863">
      <w:pPr>
        <w:pStyle w:val="EditorsNote"/>
      </w:pPr>
      <w:r>
        <w:t>Editor's note: How the LDNSR maintains a PDU session context bound to the User PDU Session is FFS. There are two ways being proposed, one is using the LDNSR subscribing as AF for PDU Session Status from the SMF, and the other is using new Nldnsr services invoked by the SMF.</w:t>
      </w:r>
    </w:p>
    <w:p w14:paraId="17ECA0D2" w14:textId="77777777" w:rsidR="004A6863" w:rsidRDefault="004A6863" w:rsidP="004A6863">
      <w:pPr>
        <w:pStyle w:val="B1"/>
      </w:pPr>
      <w:r>
        <w:t>-</w:t>
      </w:r>
      <w:r>
        <w:tab/>
        <w:t>The LDNSR supports to inform SMF with IP addressing information of EAS selected by DNS, which that may trigger SMF to perform local UPF insertion/relocation if needed.</w:t>
      </w:r>
    </w:p>
    <w:p w14:paraId="5A607438" w14:textId="6269DD3A" w:rsidR="00B66EAE" w:rsidRPr="00B66EAE" w:rsidRDefault="004A6863">
      <w:pPr>
        <w:pStyle w:val="EditorsNote"/>
      </w:pPr>
      <w:r>
        <w:t>Editor's note: How the LDNSR informs SMF is FFS. There are two ways being proposed, one is using the SMF service, and the other is using AF influence on traffic routing procedure.</w:t>
      </w:r>
    </w:p>
    <w:p w14:paraId="203B31CF" w14:textId="77777777" w:rsidR="00520DE9" w:rsidRPr="00520DE9" w:rsidRDefault="00520DE9" w:rsidP="00520DE9">
      <w:pPr>
        <w:pStyle w:val="Heading4"/>
      </w:pPr>
      <w:bookmarkStart w:id="2216" w:name="_Toc43317368"/>
      <w:bookmarkStart w:id="2217" w:name="_Toc43374840"/>
      <w:bookmarkStart w:id="2218" w:name="_Toc43375301"/>
      <w:bookmarkStart w:id="2219" w:name="_Toc43801825"/>
      <w:bookmarkStart w:id="2220" w:name="_Toc43806091"/>
      <w:bookmarkStart w:id="2221" w:name="_Toc43806398"/>
      <w:bookmarkStart w:id="2222" w:name="_Toc50630701"/>
      <w:bookmarkStart w:id="2223" w:name="_Toc54944050"/>
      <w:r w:rsidRPr="00520DE9">
        <w:t>6.22.1.1</w:t>
      </w:r>
      <w:r w:rsidRPr="00520DE9">
        <w:tab/>
        <w:t>Deployment assumption of the solution</w:t>
      </w:r>
      <w:bookmarkEnd w:id="2216"/>
      <w:bookmarkEnd w:id="2217"/>
      <w:bookmarkEnd w:id="2218"/>
      <w:bookmarkEnd w:id="2219"/>
      <w:bookmarkEnd w:id="2220"/>
      <w:bookmarkEnd w:id="2221"/>
      <w:bookmarkEnd w:id="2222"/>
      <w:bookmarkEnd w:id="2223"/>
    </w:p>
    <w:p w14:paraId="3FB1D3FD" w14:textId="43B8744B" w:rsidR="000F3FC5" w:rsidRPr="00F05AB8" w:rsidRDefault="000F3FC5" w:rsidP="000F3FC5">
      <w:r w:rsidRPr="00F05AB8">
        <w:t>Centralized DNS (C-DNS) server is centrally deployed by MNO or 3rd party and responsible for resolving the UE DNS queries into a suitable Edge Application Server (EAS) IP address.</w:t>
      </w:r>
    </w:p>
    <w:p w14:paraId="0B7D074D" w14:textId="77777777" w:rsidR="00252BF9" w:rsidRDefault="00252BF9" w:rsidP="00520DE9">
      <w:r>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14:paraId="480083A5" w14:textId="434A3108" w:rsidR="000F3FC5" w:rsidRPr="00F05AB8" w:rsidRDefault="000F3FC5" w:rsidP="000F3FC5">
      <w:pPr>
        <w:pStyle w:val="NO"/>
      </w:pPr>
      <w:r w:rsidRPr="00F05AB8">
        <w:t>NOTE 2</w:t>
      </w:r>
      <w:r w:rsidRPr="00F05AB8">
        <w:rPr>
          <w:rFonts w:hint="eastAsia"/>
        </w:rPr>
        <w:t>:</w:t>
      </w:r>
      <w:r w:rsidRPr="00F05AB8">
        <w:t xml:space="preserve"> 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Default="00520DE9" w:rsidP="00520DE9">
      <w:pPr>
        <w:pStyle w:val="TH"/>
      </w:pPr>
      <w:r>
        <w:object w:dxaOrig="2835" w:dyaOrig="3399" w14:anchorId="47A56363">
          <v:shape id="_x0000_i1078" type="#_x0000_t75" style="width:141.5pt;height:169.05pt" o:ole="">
            <v:imagedata r:id="rId117" o:title=""/>
          </v:shape>
          <o:OLEObject Type="Embed" ProgID="Word.Picture.8" ShapeID="_x0000_i1078" DrawAspect="Content" ObjectID="_1665557974" r:id="rId118"/>
        </w:object>
      </w:r>
    </w:p>
    <w:p w14:paraId="39DE0A12" w14:textId="77777777" w:rsidR="00520DE9" w:rsidRPr="00520DE9" w:rsidRDefault="00520DE9" w:rsidP="00520DE9">
      <w:pPr>
        <w:pStyle w:val="TF"/>
      </w:pPr>
      <w:r w:rsidRPr="00520DE9">
        <w:t>Figure 6.22.1</w:t>
      </w:r>
      <w:r w:rsidRPr="00520DE9">
        <w:rPr>
          <w:lang w:val="en-US"/>
        </w:rPr>
        <w:t>.1</w:t>
      </w:r>
      <w:r w:rsidRPr="00520DE9">
        <w:t>-1: Target deployment scenario of the solution</w:t>
      </w:r>
    </w:p>
    <w:p w14:paraId="1635162E" w14:textId="77777777" w:rsidR="00520DE9" w:rsidRDefault="00520DE9" w:rsidP="00520DE9">
      <w:pPr>
        <w:rPr>
          <w:lang w:eastAsia="zh-CN"/>
        </w:rPr>
      </w:pPr>
      <w:r w:rsidRPr="00520DE9">
        <w:rPr>
          <w:lang w:eastAsia="zh-CN"/>
        </w:rPr>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14:paraId="53450C30" w14:textId="3F0D6E12" w:rsidR="004A6863" w:rsidRPr="00520DE9" w:rsidRDefault="004A6863" w:rsidP="00520DE9">
      <w:pPr>
        <w:rPr>
          <w:lang w:eastAsia="zh-CN"/>
        </w:rPr>
      </w:pPr>
      <w:r w:rsidRPr="004A6863">
        <w:rPr>
          <w:lang w:eastAsia="zh-CN"/>
        </w:rPr>
        <w:lastRenderedPageBreak/>
        <w:t>The LDNSR is a stand-alone 5GC NF with SBA interfaces with SMF and UP external interfaces with UPF (to exchange DNS traffic with the UE) and with external UP interfaces with DNS entities on the DN. LDNSR is deployed before an (optional) NAT.</w:t>
      </w:r>
    </w:p>
    <w:p w14:paraId="6E1CBA00" w14:textId="77777777" w:rsidR="00520DE9" w:rsidRPr="00520DE9" w:rsidRDefault="00520DE9" w:rsidP="00520DE9">
      <w:pPr>
        <w:pStyle w:val="Heading4"/>
      </w:pPr>
      <w:bookmarkStart w:id="2224" w:name="_Toc43317369"/>
      <w:bookmarkStart w:id="2225" w:name="_Toc43374841"/>
      <w:bookmarkStart w:id="2226" w:name="_Toc43375302"/>
      <w:bookmarkStart w:id="2227" w:name="_Toc43801826"/>
      <w:bookmarkStart w:id="2228" w:name="_Toc43806092"/>
      <w:bookmarkStart w:id="2229" w:name="_Toc43806399"/>
      <w:bookmarkStart w:id="2230" w:name="_Toc50630702"/>
      <w:bookmarkStart w:id="2231" w:name="_Toc54944051"/>
      <w:r w:rsidRPr="00520DE9">
        <w:t>6.22.1.2</w:t>
      </w:r>
      <w:r w:rsidRPr="00520DE9">
        <w:tab/>
        <w:t>PDU session establishment</w:t>
      </w:r>
      <w:bookmarkEnd w:id="2224"/>
      <w:bookmarkEnd w:id="2225"/>
      <w:bookmarkEnd w:id="2226"/>
      <w:bookmarkEnd w:id="2227"/>
      <w:bookmarkEnd w:id="2228"/>
      <w:bookmarkEnd w:id="2229"/>
      <w:bookmarkEnd w:id="2230"/>
      <w:bookmarkEnd w:id="2231"/>
    </w:p>
    <w:p w14:paraId="5F1876B4" w14:textId="77777777"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14:paraId="3874E407" w14:textId="77777777" w:rsidR="000F3FC5" w:rsidRPr="00F05AB8" w:rsidRDefault="000F3FC5" w:rsidP="000F3FC5">
      <w:pPr>
        <w:rPr>
          <w:lang w:eastAsia="zh-CN"/>
        </w:rPr>
      </w:pPr>
      <w:r w:rsidRPr="00F05AB8">
        <w:rPr>
          <w:lang w:eastAsia="zh-CN"/>
        </w:rPr>
        <w:t>ULCL</w:t>
      </w:r>
      <w:r w:rsidRPr="00F05AB8">
        <w:rPr>
          <w:rFonts w:eastAsia="宋体" w:hint="cs"/>
          <w:lang w:eastAsia="zh-CN"/>
        </w:rPr>
        <w:t>/</w:t>
      </w:r>
      <w:r w:rsidRPr="00F05AB8">
        <w:t>BP</w:t>
      </w:r>
      <w:r w:rsidRPr="00F05AB8">
        <w:rPr>
          <w:lang w:eastAsia="zh-CN"/>
        </w:rPr>
        <w:t>/local PSA insertion can be triggered by user traffic ("dynamic ULCL</w:t>
      </w:r>
      <w:r w:rsidRPr="00F05AB8">
        <w:rPr>
          <w:rFonts w:eastAsia="宋体" w:hint="cs"/>
          <w:lang w:eastAsia="zh-CN"/>
        </w:rPr>
        <w:t>/</w:t>
      </w:r>
      <w:r w:rsidRPr="00F05AB8">
        <w:t>BP</w:t>
      </w:r>
      <w:r w:rsidRPr="00F05AB8">
        <w:rPr>
          <w:lang w:eastAsia="zh-CN"/>
        </w:rPr>
        <w:t>/Local PSA insertion") or by other means before user traffic ("pre-established ULCL</w:t>
      </w:r>
      <w:r w:rsidRPr="00F05AB8">
        <w:rPr>
          <w:rFonts w:eastAsia="宋体" w:hint="cs"/>
          <w:lang w:eastAsia="zh-CN"/>
        </w:rPr>
        <w:t>/</w:t>
      </w:r>
      <w:r w:rsidRPr="00F05AB8">
        <w:t>BP</w:t>
      </w:r>
      <w:r w:rsidRPr="00F05AB8">
        <w:rPr>
          <w:lang w:eastAsia="zh-CN"/>
        </w:rPr>
        <w:t>/Local PSA insertion"):</w:t>
      </w:r>
    </w:p>
    <w:p w14:paraId="775CBB81" w14:textId="77777777" w:rsidR="000F3FC5" w:rsidRPr="00F05AB8" w:rsidRDefault="000F3FC5" w:rsidP="000F3FC5">
      <w:pPr>
        <w:pStyle w:val="B1"/>
      </w:pPr>
      <w:r w:rsidRPr="00F05AB8">
        <w:t>-</w:t>
      </w:r>
      <w:r w:rsidRPr="00F05AB8">
        <w:tab/>
        <w:t>Pre-established ULCL</w:t>
      </w:r>
      <w:r w:rsidRPr="00F05AB8">
        <w:rPr>
          <w:rFonts w:eastAsia="宋体" w:hint="cs"/>
          <w:lang w:eastAsia="zh-CN"/>
        </w:rPr>
        <w:t>/</w:t>
      </w:r>
      <w:r w:rsidRPr="00F05AB8">
        <w:t>BP/Local PSA insertion can be done before the UE sends out actual DNS queries or traffic to be locally routed, e.g. at PDU Session establishment or be triggered by AF influence on routing related PCC rules. SMF sets up filters in ULCL</w:t>
      </w:r>
      <w:r w:rsidRPr="00F05AB8">
        <w:rPr>
          <w:rFonts w:eastAsia="宋体" w:hint="cs"/>
          <w:lang w:eastAsia="zh-CN"/>
        </w:rPr>
        <w:t>/</w:t>
      </w:r>
      <w:r w:rsidRPr="00F05AB8">
        <w:t>BP for steering to Local PSA of both the edge application traffic and the DNS messages towards L-DNS.</w:t>
      </w:r>
    </w:p>
    <w:p w14:paraId="3B924856" w14:textId="343F67A1" w:rsidR="000F3FC5" w:rsidRPr="00F05AB8" w:rsidRDefault="000F3FC5" w:rsidP="000F3FC5">
      <w:pPr>
        <w:pStyle w:val="B1"/>
      </w:pPr>
      <w:r w:rsidRPr="00F05AB8">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t>clause </w:t>
      </w:r>
      <w:r w:rsidRPr="00F05AB8">
        <w:t>6.22.2.</w:t>
      </w:r>
    </w:p>
    <w:p w14:paraId="57FEBE70" w14:textId="51ECDE6E" w:rsidR="000F3FC5" w:rsidRPr="00F05AB8" w:rsidRDefault="00520DE9" w:rsidP="000F3FC5">
      <w:pPr>
        <w:pStyle w:val="NO"/>
      </w:pPr>
      <w:r w:rsidRPr="00520DE9">
        <w:t>NOTE</w:t>
      </w:r>
      <w:r>
        <w:t> </w:t>
      </w:r>
      <w:r w:rsidR="000F3FC5">
        <w:t>3</w:t>
      </w:r>
      <w:r w:rsidRPr="00520DE9">
        <w:t>:</w:t>
      </w:r>
      <w:r w:rsidR="00252BF9">
        <w:tab/>
      </w:r>
      <w:r w:rsidR="000F3FC5" w:rsidRPr="00F05AB8">
        <w:t>Encrypted DNS traffic requires that only L3/L4 filters can be used in ULCL</w:t>
      </w:r>
      <w:r w:rsidR="000F3FC5" w:rsidRPr="00F05AB8">
        <w:rPr>
          <w:rFonts w:eastAsia="宋体" w:hint="cs"/>
          <w:lang w:eastAsia="zh-CN"/>
        </w:rPr>
        <w:t>/</w:t>
      </w:r>
      <w:r w:rsidR="000F3FC5" w:rsidRPr="00F05AB8">
        <w:t>BP (e.g. DNS Query destination IP address is used) for DNS traffic detection/ steering. Same filters can be used at all locations if Anycast addresses are used for L-DNS.</w:t>
      </w:r>
    </w:p>
    <w:p w14:paraId="62DCBD48" w14:textId="071E10C9" w:rsidR="000F3FC5" w:rsidRPr="00F05AB8" w:rsidRDefault="000F3FC5" w:rsidP="000F3FC5">
      <w:pPr>
        <w:pStyle w:val="B1"/>
      </w:pPr>
      <w:r w:rsidRPr="00F05AB8">
        <w:t>-</w:t>
      </w:r>
      <w:r w:rsidRPr="00F05AB8">
        <w:tab/>
        <w:t>Dynamic ULCL</w:t>
      </w:r>
      <w:r w:rsidRPr="00F05AB8">
        <w:rPr>
          <w:rFonts w:eastAsia="宋体" w:hint="cs"/>
          <w:lang w:eastAsia="zh-CN"/>
        </w:rPr>
        <w:t>/</w:t>
      </w:r>
      <w:r w:rsidRPr="00F05AB8">
        <w:t>BP/Local PSA insertion is triggered by the DNS messages related with EAS FQDN resolution. It requires LDNSR involvement and different modes are possible. LDNSR behaviour is described below.</w:t>
      </w:r>
    </w:p>
    <w:p w14:paraId="5E4816A3" w14:textId="277694EF" w:rsidR="00520DE9" w:rsidRDefault="00520DE9" w:rsidP="000F3FC5">
      <w:pPr>
        <w:pStyle w:val="NO"/>
      </w:pPr>
      <w:r w:rsidRPr="00520DE9">
        <w:t>NOTE</w:t>
      </w:r>
      <w:r>
        <w:t> </w:t>
      </w:r>
      <w:r w:rsidR="000F3FC5">
        <w:t>4</w:t>
      </w:r>
      <w:r w:rsidRPr="00520DE9">
        <w:t>:</w:t>
      </w:r>
      <w:r w:rsidRPr="00520DE9">
        <w:tab/>
        <w:t>The pre-established option can be combined with options using LDNSR if it is not wanted that all DNS traffic is handled in the L-DNS in deployment.</w:t>
      </w:r>
    </w:p>
    <w:p w14:paraId="215F0EB7" w14:textId="5C942680" w:rsidR="004A6863" w:rsidRPr="00520DE9" w:rsidRDefault="004A6863" w:rsidP="004A6863">
      <w:r w:rsidRPr="004A6863">
        <w:t>At PDU Session establishment, the SMF decides the LDNSR serving the UE and provides it to the UE as the PDU Session DNS Server. The interaction between SMF and LDNSR is as described in clause 6.22.2.</w:t>
      </w:r>
    </w:p>
    <w:p w14:paraId="0E9950E5" w14:textId="0B3C6B38" w:rsidR="00520DE9" w:rsidRPr="00520DE9" w:rsidRDefault="00520DE9" w:rsidP="00520DE9">
      <w:pPr>
        <w:pStyle w:val="Heading4"/>
      </w:pPr>
      <w:bookmarkStart w:id="2232" w:name="_Toc43317370"/>
      <w:bookmarkStart w:id="2233" w:name="_Toc43374842"/>
      <w:bookmarkStart w:id="2234" w:name="_Toc43375303"/>
      <w:bookmarkStart w:id="2235" w:name="_Toc43801827"/>
      <w:bookmarkStart w:id="2236" w:name="_Toc43806093"/>
      <w:bookmarkStart w:id="2237" w:name="_Toc43806400"/>
      <w:bookmarkStart w:id="2238" w:name="_Toc50630703"/>
      <w:bookmarkStart w:id="2239" w:name="_Toc54944052"/>
      <w:r w:rsidRPr="00520DE9">
        <w:t>6.22.1.3</w:t>
      </w:r>
      <w:r w:rsidRPr="00520DE9">
        <w:tab/>
        <w:t xml:space="preserve">DNS resolution with Pre-established </w:t>
      </w:r>
      <w:bookmarkEnd w:id="2232"/>
      <w:bookmarkEnd w:id="2233"/>
      <w:bookmarkEnd w:id="2234"/>
      <w:bookmarkEnd w:id="2235"/>
      <w:bookmarkEnd w:id="2236"/>
      <w:bookmarkEnd w:id="2237"/>
      <w:r w:rsidR="000F3FC5" w:rsidRPr="00F05AB8">
        <w:t>UL CL</w:t>
      </w:r>
      <w:r w:rsidR="000F3FC5" w:rsidRPr="00F05AB8">
        <w:rPr>
          <w:rFonts w:eastAsia="宋体" w:hint="cs"/>
          <w:lang w:eastAsia="zh-CN"/>
        </w:rPr>
        <w:t>/</w:t>
      </w:r>
      <w:r w:rsidR="000F3FC5" w:rsidRPr="00F05AB8">
        <w:t>BP/L-PSA</w:t>
      </w:r>
      <w:bookmarkEnd w:id="2238"/>
      <w:bookmarkEnd w:id="2239"/>
    </w:p>
    <w:p w14:paraId="2AC12753" w14:textId="78EC8174"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w:t>
      </w:r>
      <w:r w:rsidR="004A6863">
        <w:t xml:space="preserve"> or</w:t>
      </w:r>
      <w:r w:rsidR="004A6863" w:rsidRPr="00520DE9">
        <w:t xml:space="preserve"> </w:t>
      </w:r>
      <w:r w:rsidRPr="00520DE9">
        <w:t>L-DNS IP address.</w:t>
      </w:r>
    </w:p>
    <w:p w14:paraId="25B9B7DF" w14:textId="77777777" w:rsidR="000F3FC5" w:rsidRPr="00F05AB8" w:rsidRDefault="000F3FC5" w:rsidP="000F3FC5">
      <w:bookmarkStart w:id="2240" w:name="_Hlk41654442"/>
      <w:bookmarkStart w:id="2241" w:name="_Toc43317371"/>
      <w:bookmarkStart w:id="2242" w:name="_Toc43374843"/>
      <w:bookmarkStart w:id="2243" w:name="_Toc43375304"/>
      <w:bookmarkStart w:id="2244" w:name="_Toc43801828"/>
      <w:bookmarkStart w:id="2245" w:name="_Toc43806094"/>
      <w:bookmarkStart w:id="2246" w:name="_Toc43806401"/>
      <w:r w:rsidRPr="00F05AB8">
        <w:t>Traffic can be steered based on ULCL</w:t>
      </w:r>
      <w:r w:rsidRPr="00F05AB8">
        <w:rPr>
          <w:rFonts w:eastAsia="宋体" w:hint="cs"/>
          <w:lang w:eastAsia="zh-CN"/>
        </w:rPr>
        <w:t>/</w:t>
      </w:r>
      <w:r w:rsidRPr="00F05AB8">
        <w:t>BP filters for all DNS messages (DoH, DoT, Do53), and traffic to applications (to EAS).</w:t>
      </w:r>
    </w:p>
    <w:p w14:paraId="60CFA15A" w14:textId="0003B69E" w:rsidR="000F3FC5" w:rsidRPr="00F05AB8" w:rsidRDefault="000F3FC5" w:rsidP="000F3FC5">
      <w:r w:rsidRPr="00F05AB8">
        <w:t xml:space="preserve">In the configuration phase, traffic filters for each Local DN deployed service and the DNAI are configured using AF traffic influenced routes. PCF stores the list of traffic filters for each DNAI. </w:t>
      </w:r>
      <w:r w:rsidRPr="00F05AB8">
        <w:rPr>
          <w:rFonts w:eastAsia="宋体"/>
          <w:lang w:eastAsia="zh-CN"/>
        </w:rPr>
        <w:t>This uses 3GPP Rel-16 mechanisms</w:t>
      </w:r>
      <w:r w:rsidR="00770EF6">
        <w:rPr>
          <w:rFonts w:eastAsia="宋体"/>
          <w:lang w:eastAsia="zh-CN"/>
        </w:rPr>
        <w:t>.</w:t>
      </w:r>
    </w:p>
    <w:p w14:paraId="186DF481" w14:textId="77777777" w:rsidR="000F3FC5" w:rsidRPr="00F05AB8" w:rsidRDefault="000F3FC5" w:rsidP="000F3FC5">
      <w:pPr>
        <w:rPr>
          <w:rFonts w:eastAsia="宋体"/>
          <w:lang w:eastAsia="zh-CN"/>
        </w:rPr>
      </w:pPr>
      <w:r w:rsidRPr="00F05AB8">
        <w:rPr>
          <w:rFonts w:eastAsia="宋体"/>
          <w:lang w:eastAsia="zh-CN"/>
        </w:rPr>
        <w:t>During PDU session establishment, traffic filters are installed in ULCL</w:t>
      </w:r>
      <w:r w:rsidRPr="00F05AB8">
        <w:rPr>
          <w:rFonts w:eastAsia="宋体" w:hint="cs"/>
          <w:lang w:eastAsia="zh-CN"/>
        </w:rPr>
        <w:t>/</w:t>
      </w:r>
      <w:r w:rsidRPr="00F05AB8">
        <w:t>BP</w:t>
      </w:r>
      <w:r w:rsidRPr="00F05AB8">
        <w:rPr>
          <w:rFonts w:eastAsia="宋体"/>
          <w:lang w:eastAsia="zh-CN"/>
        </w:rPr>
        <w:t xml:space="preserve"> using 3GPP Rel-16 mechanisms.</w:t>
      </w:r>
    </w:p>
    <w:p w14:paraId="4D49C78A" w14:textId="61630A46" w:rsidR="000F3FC5" w:rsidRPr="00F05AB8" w:rsidRDefault="000F3FC5" w:rsidP="000F3FC5">
      <w:pPr>
        <w:rPr>
          <w:rFonts w:eastAsia="宋体"/>
          <w:lang w:eastAsia="zh-CN"/>
        </w:rPr>
      </w:pPr>
      <w:r w:rsidRPr="00F05AB8">
        <w:rPr>
          <w:rFonts w:eastAsia="宋体"/>
          <w:lang w:eastAsia="zh-CN"/>
        </w:rPr>
        <w:t xml:space="preserve">The UE may be configured with </w:t>
      </w:r>
      <w:r w:rsidR="00C859F5">
        <w:rPr>
          <w:rFonts w:eastAsia="宋体"/>
          <w:lang w:eastAsia="zh-CN"/>
        </w:rPr>
        <w:t xml:space="preserve">local </w:t>
      </w:r>
      <w:r w:rsidRPr="00F05AB8">
        <w:rPr>
          <w:rFonts w:eastAsia="宋体"/>
          <w:lang w:eastAsia="zh-CN"/>
        </w:rPr>
        <w:t xml:space="preserve">DNS resolver IP address per UE interface(e.g. per </w:t>
      </w:r>
      <w:r w:rsidRPr="00F05AB8">
        <w:t>(DNN, S-NSSAI)</w:t>
      </w:r>
      <w:r w:rsidRPr="00F05AB8">
        <w:rPr>
          <w:rFonts w:eastAsia="宋体"/>
          <w:lang w:eastAsia="zh-CN"/>
        </w:rPr>
        <w:t xml:space="preserve"> using PCO, or use application specific DNS configurations (DoH, VPN), This may be further refined by other solutions.</w:t>
      </w:r>
    </w:p>
    <w:p w14:paraId="2278C856" w14:textId="77777777" w:rsidR="000F3FC5" w:rsidRPr="00F05AB8" w:rsidRDefault="000F3FC5" w:rsidP="000F3FC5">
      <w:pPr>
        <w:rPr>
          <w:lang w:eastAsia="zh-CN"/>
        </w:rPr>
      </w:pPr>
      <w:r w:rsidRPr="00F05AB8">
        <w:rPr>
          <w:lang w:eastAsia="zh-CN"/>
        </w:rPr>
        <w:t xml:space="preserve">The pre-established traffic filters are used to steer DNS requests to the closest Local DN or DNAI for EAS discovery. The L-DNS may add </w:t>
      </w:r>
      <w:r w:rsidRPr="00F05AB8">
        <w:rPr>
          <w:lang w:eastAsia="ko-KR"/>
        </w:rPr>
        <w:t>an edns-client-subnet (ECS) EDNS0 option before using recursive requests to reach an authoritative DNS server for the target domain.</w:t>
      </w:r>
    </w:p>
    <w:p w14:paraId="5FC54D4B" w14:textId="620D56BB" w:rsidR="00520DE9" w:rsidRPr="00520DE9" w:rsidRDefault="00520DE9" w:rsidP="00520DE9">
      <w:pPr>
        <w:pStyle w:val="Heading4"/>
      </w:pPr>
      <w:bookmarkStart w:id="2247" w:name="_Toc50630704"/>
      <w:bookmarkStart w:id="2248" w:name="_Toc54944053"/>
      <w:r w:rsidRPr="00520DE9">
        <w:t>6.22.1.4</w:t>
      </w:r>
      <w:bookmarkEnd w:id="2240"/>
      <w:r w:rsidRPr="00520DE9">
        <w:tab/>
        <w:t>DNS resolution before and after Dynamic UL CL/</w:t>
      </w:r>
      <w:r w:rsidR="00C859F5">
        <w:t>BP/</w:t>
      </w:r>
      <w:r w:rsidRPr="00520DE9">
        <w:t>L-PSA insertion</w:t>
      </w:r>
      <w:bookmarkEnd w:id="2241"/>
      <w:bookmarkEnd w:id="2242"/>
      <w:bookmarkEnd w:id="2243"/>
      <w:bookmarkEnd w:id="2244"/>
      <w:bookmarkEnd w:id="2245"/>
      <w:bookmarkEnd w:id="2246"/>
      <w:bookmarkEnd w:id="2247"/>
      <w:bookmarkEnd w:id="2248"/>
    </w:p>
    <w:p w14:paraId="24283C56" w14:textId="63D44E28" w:rsidR="000F3FC5" w:rsidRPr="00F05AB8" w:rsidRDefault="000F3FC5" w:rsidP="000F3FC5">
      <w:r w:rsidRPr="00F05AB8">
        <w:rPr>
          <w:lang w:eastAsia="zh-CN"/>
        </w:rPr>
        <w:t>The LDNSR is configured as DNS server to the UE during PDU session establishment by SMF via PCO.</w:t>
      </w:r>
    </w:p>
    <w:p w14:paraId="1C2AB80D" w14:textId="016DFBB7" w:rsidR="000F3FC5" w:rsidRPr="00F05AB8" w:rsidRDefault="000F3FC5" w:rsidP="000F3FC5">
      <w:pPr>
        <w:rPr>
          <w:lang w:eastAsia="zh-CN"/>
        </w:rPr>
      </w:pPr>
      <w:r w:rsidRPr="00F05AB8">
        <w:rPr>
          <w:lang w:eastAsia="zh-CN"/>
        </w:rPr>
        <w:t>LDNSR have visibility of the DNS parameters. I</w:t>
      </w:r>
      <w:r w:rsidRPr="00BE65C4">
        <w:rPr>
          <w:lang w:eastAsia="zh-CN"/>
        </w:rPr>
        <w:t>n case DoT</w:t>
      </w:r>
      <w:r w:rsidRPr="00F05AB8">
        <w:rPr>
          <w:lang w:eastAsia="zh-CN"/>
        </w:rPr>
        <w:t xml:space="preserve"> [</w:t>
      </w:r>
      <w:r w:rsidRPr="00F05AB8">
        <w:t>10</w:t>
      </w:r>
      <w:r w:rsidRPr="00F05AB8">
        <w:rPr>
          <w:lang w:eastAsia="zh-CN"/>
        </w:rPr>
        <w:t xml:space="preserve">], DoH </w:t>
      </w:r>
      <w:r w:rsidRPr="00F05AB8">
        <w:t>[11</w:t>
      </w:r>
      <w:r w:rsidRPr="00F05AB8">
        <w:rPr>
          <w:lang w:eastAsia="zh-CN"/>
        </w:rPr>
        <w:t>] or DN</w:t>
      </w:r>
      <w:r w:rsidRPr="00F05AB8">
        <w:t xml:space="preserve">S over DTLS[x1] is used, </w:t>
      </w:r>
      <w:r w:rsidRPr="00F05AB8">
        <w:rPr>
          <w:lang w:eastAsia="zh-CN"/>
        </w:rPr>
        <w:t xml:space="preserve">LDNSR terminates </w:t>
      </w:r>
      <w:r w:rsidRPr="00270D44">
        <w:t>the DNS security</w:t>
      </w:r>
      <w:r w:rsidRPr="00F05AB8">
        <w:rPr>
          <w:lang w:eastAsia="zh-CN"/>
        </w:rPr>
        <w:t>. The LDNSR is operated by the serving PLMN. LDNSR does not apply in case the security (e.g. for DoT) of the interaction between the UE and its DNS server shall be terminated in a 3rd party (corporate) domain</w:t>
      </w:r>
      <w:r w:rsidR="00770EF6">
        <w:rPr>
          <w:lang w:eastAsia="zh-CN"/>
        </w:rPr>
        <w:t>.</w:t>
      </w:r>
    </w:p>
    <w:p w14:paraId="3539D792" w14:textId="77777777" w:rsidR="00C859F5" w:rsidRDefault="00C859F5" w:rsidP="00C859F5">
      <w:pPr>
        <w:pStyle w:val="NO"/>
        <w:rPr>
          <w:lang w:eastAsia="zh-CN"/>
        </w:rPr>
      </w:pPr>
      <w:r w:rsidRPr="00C859F5">
        <w:rPr>
          <w:lang w:eastAsia="zh-CN"/>
        </w:rPr>
        <w:lastRenderedPageBreak/>
        <w:t>NOTE: UL CL/BP/L-PSA insertion in HR case is not supported in Release 17.</w:t>
      </w:r>
    </w:p>
    <w:p w14:paraId="1018D5FE" w14:textId="070FCE9D" w:rsidR="00520DE9" w:rsidRPr="00520DE9" w:rsidRDefault="00520DE9" w:rsidP="00520DE9">
      <w:r w:rsidRPr="00520DE9">
        <w:rPr>
          <w:lang w:eastAsia="zh-CN"/>
        </w:rPr>
        <w:t>The EAS discovery can happen in two phases:</w:t>
      </w:r>
    </w:p>
    <w:p w14:paraId="6F15D452" w14:textId="77777777" w:rsidR="000F3FC5" w:rsidRPr="00770EF6" w:rsidRDefault="000F3FC5" w:rsidP="000F3FC5">
      <w:pPr>
        <w:pStyle w:val="B1"/>
        <w:rPr>
          <w:b/>
          <w:bCs/>
        </w:rPr>
      </w:pPr>
      <w:r w:rsidRPr="00770EF6">
        <w:rPr>
          <w:b/>
          <w:bCs/>
        </w:rPr>
        <w:t>-</w:t>
      </w:r>
      <w:r w:rsidRPr="00770EF6">
        <w:rPr>
          <w:b/>
          <w:bCs/>
        </w:rPr>
        <w:tab/>
        <w:t>Phase 1: Before Dynamic UL CL</w:t>
      </w:r>
      <w:r w:rsidRPr="00770EF6">
        <w:rPr>
          <w:rFonts w:hint="cs"/>
          <w:b/>
          <w:bCs/>
        </w:rPr>
        <w:t>/</w:t>
      </w:r>
      <w:r w:rsidRPr="00770EF6">
        <w:rPr>
          <w:b/>
          <w:bCs/>
        </w:rPr>
        <w:t>BP/L-PSA insertion</w:t>
      </w:r>
    </w:p>
    <w:p w14:paraId="13A67914" w14:textId="7D5B1EE2" w:rsidR="000F3FC5" w:rsidRPr="00770EF6" w:rsidRDefault="00770EF6" w:rsidP="00770EF6">
      <w:pPr>
        <w:pStyle w:val="B2"/>
      </w:pPr>
      <w:r>
        <w:rPr>
          <w:b/>
          <w:lang w:val="en-US" w:eastAsia="zh-CN"/>
        </w:rPr>
        <w:tab/>
      </w:r>
      <w:r w:rsidR="000F3FC5" w:rsidRPr="00F05AB8">
        <w:rPr>
          <w:b/>
          <w:lang w:val="en-US" w:eastAsia="zh-CN"/>
        </w:rPr>
        <w:t xml:space="preserve">Option 1: </w:t>
      </w:r>
      <w:r w:rsidR="000F3FC5" w:rsidRPr="00F05AB8">
        <w:rPr>
          <w:rFonts w:hint="eastAsia"/>
          <w:lang w:val="en-US" w:eastAsia="zh-CN"/>
        </w:rPr>
        <w:t>L</w:t>
      </w:r>
      <w:r w:rsidR="000F3FC5" w:rsidRPr="00F05AB8">
        <w:rPr>
          <w:lang w:val="en-US" w:eastAsia="zh-CN"/>
        </w:rPr>
        <w:t>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F05AB8" w:rsidRDefault="00770EF6" w:rsidP="00770EF6">
      <w:pPr>
        <w:pStyle w:val="B2"/>
        <w:rPr>
          <w:lang w:val="en-US" w:eastAsia="zh-CN"/>
        </w:rPr>
      </w:pPr>
      <w:r>
        <w:rPr>
          <w:b/>
          <w:lang w:val="en-US" w:eastAsia="zh-CN"/>
        </w:rPr>
        <w:tab/>
      </w:r>
      <w:r w:rsidR="000F3FC5" w:rsidRPr="00F05AB8">
        <w:rPr>
          <w:b/>
          <w:lang w:val="en-US" w:eastAsia="zh-CN"/>
        </w:rPr>
        <w:t>Option 2a:</w:t>
      </w:r>
      <w:r w:rsidR="000F3FC5" w:rsidRPr="00F05AB8">
        <w:rPr>
          <w:lang w:val="en-US" w:eastAsia="zh-CN"/>
        </w:rPr>
        <w:t xml:space="preserve"> LDNSR receives UL DNS query, and it forwards the UL DNS Query to a L-DNS. The L-DNS address is related with the user location and possibly requested FQDN.</w:t>
      </w:r>
    </w:p>
    <w:p w14:paraId="68E0D7CF" w14:textId="223D9BC7" w:rsidR="00520DE9" w:rsidRDefault="00770EF6" w:rsidP="00770EF6">
      <w:pPr>
        <w:pStyle w:val="B2"/>
        <w:rPr>
          <w:lang w:val="en-US" w:eastAsia="zh-CN"/>
        </w:rPr>
      </w:pPr>
      <w:r>
        <w:rPr>
          <w:b/>
          <w:lang w:val="en-US" w:eastAsia="zh-CN"/>
        </w:rPr>
        <w:tab/>
      </w:r>
      <w:r w:rsidR="00520DE9" w:rsidRPr="000F3FC5">
        <w:rPr>
          <w:b/>
          <w:lang w:val="en-US" w:eastAsia="zh-CN"/>
        </w:rPr>
        <w:t xml:space="preserve">Option 2b: </w:t>
      </w:r>
      <w:r w:rsidR="00520DE9" w:rsidRPr="000F3FC5">
        <w:rPr>
          <w:lang w:val="en-US" w:eastAsia="zh-CN"/>
        </w:rPr>
        <w:t xml:space="preserve">LDNSR receives UL DNS query determines the L-DNS address but cannot send traffic to the L-DNS directly. This is further described in </w:t>
      </w:r>
      <w:r w:rsidR="004174B9">
        <w:rPr>
          <w:lang w:val="en-US" w:eastAsia="zh-CN"/>
        </w:rPr>
        <w:t>clause </w:t>
      </w:r>
      <w:r w:rsidR="00520DE9" w:rsidRPr="000F3FC5">
        <w:rPr>
          <w:lang w:val="en-US" w:eastAsia="zh-CN"/>
        </w:rPr>
        <w:t>6.22.2</w:t>
      </w:r>
      <w:r>
        <w:rPr>
          <w:lang w:val="en-US" w:eastAsia="zh-CN"/>
        </w:rPr>
        <w:t>.</w:t>
      </w:r>
    </w:p>
    <w:p w14:paraId="6D0273BE" w14:textId="6BAFFC01" w:rsidR="004A6863" w:rsidRDefault="004A6863" w:rsidP="004A6863">
      <w:pPr>
        <w:pStyle w:val="EditorsNote"/>
        <w:rPr>
          <w:lang w:val="en-US" w:eastAsia="zh-CN"/>
        </w:rPr>
      </w:pPr>
      <w:r w:rsidRPr="004A6863">
        <w:rPr>
          <w:lang w:val="en-US" w:eastAsia="zh-CN"/>
        </w:rPr>
        <w:t>Editor's Note: Option 2b is FFS.</w:t>
      </w:r>
    </w:p>
    <w:p w14:paraId="0714D40F" w14:textId="11A9C662" w:rsidR="00C859F5" w:rsidRPr="00C859F5" w:rsidRDefault="00C859F5" w:rsidP="00C859F5">
      <w:pPr>
        <w:pStyle w:val="B2"/>
        <w:rPr>
          <w:lang w:val="en-US" w:eastAsia="zh-CN"/>
        </w:rPr>
      </w:pPr>
      <w:r>
        <w:rPr>
          <w:lang w:val="en-US" w:eastAsia="zh-CN"/>
        </w:rPr>
        <w:tab/>
      </w:r>
      <w:r w:rsidRPr="00C859F5">
        <w:rPr>
          <w:lang w:val="en-US" w:eastAsia="zh-CN"/>
        </w:rPr>
        <w:t>For the above options, SMF maps user location into DNAI/Local PSA for the Application Traffic. That may reuse exsiting information defined in R16:</w:t>
      </w:r>
    </w:p>
    <w:p w14:paraId="4517E58B" w14:textId="39D49900" w:rsidR="00C859F5" w:rsidRPr="00C859F5" w:rsidRDefault="00C859F5" w:rsidP="00C859F5">
      <w:pPr>
        <w:pStyle w:val="B2"/>
        <w:rPr>
          <w:lang w:val="en-US" w:eastAsia="zh-CN"/>
        </w:rPr>
      </w:pPr>
      <w:r>
        <w:rPr>
          <w:lang w:val="en-US" w:eastAsia="zh-CN"/>
        </w:rPr>
        <w:tab/>
      </w:r>
      <w:r>
        <w:rPr>
          <w:lang w:val="en-US" w:eastAsia="zh-CN"/>
        </w:rPr>
        <w:tab/>
      </w:r>
      <w:r>
        <w:rPr>
          <w:lang w:val="en-US" w:eastAsia="zh-CN"/>
        </w:rPr>
        <w:tab/>
      </w:r>
      <w:r w:rsidRPr="00C859F5">
        <w:rPr>
          <w:lang w:val="en-US" w:eastAsia="zh-CN"/>
        </w:rPr>
        <w:t>-</w:t>
      </w:r>
      <w:r w:rsidRPr="00C859F5">
        <w:rPr>
          <w:lang w:val="en-US" w:eastAsia="zh-CN"/>
        </w:rPr>
        <w:tab/>
        <w:t xml:space="preserve">Information of the topology of UPFs and N6 accesses to the DNs. </w:t>
      </w:r>
    </w:p>
    <w:p w14:paraId="40CDD1C6" w14:textId="59544EBC" w:rsidR="00C859F5" w:rsidRPr="00C859F5" w:rsidRDefault="00C859F5" w:rsidP="00C859F5">
      <w:pPr>
        <w:pStyle w:val="B2"/>
        <w:rPr>
          <w:lang w:val="en-US" w:eastAsia="zh-CN"/>
        </w:rPr>
      </w:pPr>
      <w:r>
        <w:rPr>
          <w:lang w:val="en-US" w:eastAsia="zh-CN"/>
        </w:rPr>
        <w:tab/>
      </w:r>
      <w:r>
        <w:rPr>
          <w:lang w:val="en-US" w:eastAsia="zh-CN"/>
        </w:rPr>
        <w:tab/>
      </w:r>
      <w:r>
        <w:rPr>
          <w:lang w:val="en-US" w:eastAsia="zh-CN"/>
        </w:rPr>
        <w:tab/>
      </w:r>
      <w:r w:rsidRPr="00C859F5">
        <w:rPr>
          <w:lang w:val="en-US" w:eastAsia="zh-CN"/>
        </w:rPr>
        <w:t>-</w:t>
      </w:r>
      <w:r w:rsidRPr="00C859F5">
        <w:rPr>
          <w:lang w:val="en-US" w:eastAsia="zh-CN"/>
        </w:rPr>
        <w:tab/>
        <w:t xml:space="preserve">Application Layer information received via AF influence on routing API. </w:t>
      </w:r>
    </w:p>
    <w:p w14:paraId="32F56F53" w14:textId="268EF6A2" w:rsidR="00C859F5" w:rsidRPr="00C859F5" w:rsidRDefault="00C859F5" w:rsidP="00C859F5">
      <w:pPr>
        <w:pStyle w:val="B2"/>
        <w:rPr>
          <w:lang w:val="en-US" w:eastAsia="zh-CN"/>
        </w:rPr>
      </w:pPr>
      <w:r>
        <w:rPr>
          <w:lang w:val="en-US" w:eastAsia="zh-CN"/>
        </w:rPr>
        <w:tab/>
      </w:r>
      <w:r>
        <w:rPr>
          <w:lang w:val="en-US" w:eastAsia="zh-CN"/>
        </w:rPr>
        <w:tab/>
      </w:r>
      <w:r>
        <w:rPr>
          <w:lang w:val="en-US" w:eastAsia="zh-CN"/>
        </w:rPr>
        <w:tab/>
      </w:r>
      <w:r w:rsidRPr="00C859F5">
        <w:rPr>
          <w:lang w:val="en-US" w:eastAsia="zh-CN"/>
        </w:rPr>
        <w:t>-</w:t>
      </w:r>
      <w:r w:rsidRPr="00C859F5">
        <w:rPr>
          <w:lang w:val="en-US" w:eastAsia="zh-CN"/>
        </w:rPr>
        <w:tab/>
        <w:t>PDU Session information, e.g. any PDU Session Local PSA.</w:t>
      </w:r>
    </w:p>
    <w:p w14:paraId="313B9BA1" w14:textId="55986943" w:rsidR="00C859F5" w:rsidRPr="000F3FC5" w:rsidRDefault="00C859F5" w:rsidP="00C859F5">
      <w:pPr>
        <w:pStyle w:val="B2"/>
        <w:rPr>
          <w:lang w:val="en-US" w:eastAsia="zh-CN"/>
        </w:rPr>
      </w:pPr>
      <w:r>
        <w:rPr>
          <w:lang w:val="en-US" w:eastAsia="zh-CN"/>
        </w:rPr>
        <w:tab/>
      </w:r>
      <w:r w:rsidRPr="00C859F5">
        <w:rPr>
          <w:lang w:val="en-US" w:eastAsia="zh-CN"/>
        </w:rPr>
        <w:t>And then, depending on the option, SMF provides to LDNSR either a L-DNS (options 2a&amp;b) or ECS (option 1) related to the selected DNAI/Local PSA.</w:t>
      </w:r>
    </w:p>
    <w:p w14:paraId="2786EB95" w14:textId="6D08CD9F" w:rsidR="000F3FC5" w:rsidRPr="000F3FC5" w:rsidRDefault="00770EF6" w:rsidP="00770EF6">
      <w:pPr>
        <w:pStyle w:val="B2"/>
        <w:rPr>
          <w:lang w:val="en-US" w:eastAsia="zh-CN"/>
        </w:rPr>
      </w:pPr>
      <w:r>
        <w:rPr>
          <w:lang w:val="en-US" w:eastAsia="zh-CN"/>
        </w:rPr>
        <w:tab/>
      </w:r>
      <w:r w:rsidR="000F3FC5" w:rsidRPr="000F3FC5">
        <w:rPr>
          <w:lang w:val="en-US" w:eastAsia="zh-CN"/>
        </w:rPr>
        <w:t xml:space="preserve">For above options, the SMF is </w:t>
      </w:r>
      <w:r w:rsidR="004A6863" w:rsidRPr="004A6863">
        <w:rPr>
          <w:lang w:val="en-US" w:eastAsia="zh-CN"/>
        </w:rPr>
        <w:t xml:space="preserve">informed </w:t>
      </w:r>
      <w:r w:rsidR="000F3FC5" w:rsidRPr="000F3FC5">
        <w:rPr>
          <w:lang w:val="en-US" w:eastAsia="zh-CN"/>
        </w:rPr>
        <w:t xml:space="preserve">by the LDNSR when conditions on the DNS response are met. These conditions are set by the SMF. Upon such </w:t>
      </w:r>
      <w:r w:rsidR="004A6863" w:rsidRPr="004A6863">
        <w:rPr>
          <w:lang w:val="en-US" w:eastAsia="zh-CN"/>
        </w:rPr>
        <w:t xml:space="preserve">information </w:t>
      </w:r>
      <w:r w:rsidR="000F3FC5" w:rsidRPr="000F3FC5">
        <w:rPr>
          <w:lang w:val="en-US" w:eastAsia="zh-CN"/>
        </w:rPr>
        <w:t xml:space="preserve">the SMF triggers UL CL/L-PSA insertion. In order to support different scenarios, LDNSR may </w:t>
      </w:r>
      <w:r w:rsidR="004A6863" w:rsidRPr="004A6863">
        <w:rPr>
          <w:lang w:val="en-US" w:eastAsia="zh-CN"/>
        </w:rPr>
        <w:t>inform</w:t>
      </w:r>
      <w:r w:rsidR="000F3FC5" w:rsidRPr="000F3FC5">
        <w:rPr>
          <w:lang w:val="en-US" w:eastAsia="zh-CN"/>
        </w:rPr>
        <w:t xml:space="preserve"> SMF based on, EAS IP address in DNS response and/or FQDN.</w:t>
      </w:r>
    </w:p>
    <w:p w14:paraId="40E2BAB2" w14:textId="167BD429" w:rsidR="00520DE9" w:rsidRPr="00520DE9" w:rsidRDefault="00520DE9" w:rsidP="000F3FC5">
      <w:pPr>
        <w:rPr>
          <w:lang w:eastAsia="zh-CN"/>
        </w:rPr>
      </w:pPr>
      <w:r w:rsidRPr="00520DE9">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70EF6" w:rsidRDefault="000F3FC5" w:rsidP="000F3FC5">
      <w:pPr>
        <w:pStyle w:val="B1"/>
        <w:rPr>
          <w:b/>
          <w:bCs/>
        </w:rPr>
      </w:pPr>
      <w:r w:rsidRPr="00770EF6">
        <w:rPr>
          <w:b/>
          <w:bCs/>
        </w:rPr>
        <w:t>-</w:t>
      </w:r>
      <w:r w:rsidRPr="00770EF6">
        <w:rPr>
          <w:b/>
          <w:bCs/>
        </w:rPr>
        <w:tab/>
        <w:t>Phase 2: After Dynamic UL CL</w:t>
      </w:r>
      <w:r w:rsidRPr="00770EF6">
        <w:rPr>
          <w:rFonts w:hint="cs"/>
          <w:b/>
          <w:bCs/>
        </w:rPr>
        <w:t>/</w:t>
      </w:r>
      <w:r w:rsidRPr="00770EF6">
        <w:rPr>
          <w:b/>
          <w:bCs/>
        </w:rPr>
        <w:t>BP/L-PSA is inserted</w:t>
      </w:r>
    </w:p>
    <w:p w14:paraId="73314D76" w14:textId="77777777" w:rsidR="00520DE9" w:rsidRPr="00520DE9" w:rsidRDefault="00520DE9" w:rsidP="00520DE9">
      <w:pPr>
        <w:pStyle w:val="B2"/>
      </w:pPr>
      <w:r>
        <w:tab/>
      </w:r>
      <w:r w:rsidRPr="00520DE9">
        <w:t>Unless configured to be locally routed (see option 3), LDNSR receives subsequent DNS Queries.</w:t>
      </w:r>
    </w:p>
    <w:p w14:paraId="1EBDE52D" w14:textId="02B7B465" w:rsidR="000F3FC5" w:rsidRPr="00F05AB8" w:rsidRDefault="00770EF6" w:rsidP="00770EF6">
      <w:pPr>
        <w:pStyle w:val="B2"/>
      </w:pPr>
      <w:r>
        <w:tab/>
      </w:r>
      <w:r w:rsidR="000F3FC5" w:rsidRPr="00F05AB8">
        <w:t>For queries related to that same FQDN from same UE, LDNSR can follow the procedure as described in Options 1&amp;2 above (e.g. when previous decisions should be reconsidered).</w:t>
      </w:r>
    </w:p>
    <w:p w14:paraId="0925B109" w14:textId="12C8B967" w:rsidR="000F3FC5" w:rsidRPr="00F05AB8" w:rsidRDefault="00770EF6" w:rsidP="00770EF6">
      <w:pPr>
        <w:pStyle w:val="B2"/>
      </w:pPr>
      <w:r>
        <w:tab/>
      </w:r>
      <w:r w:rsidR="000F3FC5" w:rsidRPr="00F05AB8">
        <w:t>For requests related to new FQDNs, the process is as described in Phase 1. The information of the already inserted UL CL</w:t>
      </w:r>
      <w:r w:rsidR="000F3FC5" w:rsidRPr="00F05AB8">
        <w:rPr>
          <w:rFonts w:eastAsia="宋体" w:hint="cs"/>
          <w:lang w:eastAsia="zh-CN"/>
        </w:rPr>
        <w:t>/</w:t>
      </w:r>
      <w:r w:rsidR="000F3FC5" w:rsidRPr="00F05AB8">
        <w:t>BP/ Local PSA can also be considered in Option 1 &amp; 2 above.</w:t>
      </w:r>
    </w:p>
    <w:p w14:paraId="0605692F" w14:textId="5C00BCD3" w:rsidR="000F3FC5" w:rsidRPr="00F05AB8" w:rsidRDefault="00770EF6" w:rsidP="00770EF6">
      <w:pPr>
        <w:pStyle w:val="B2"/>
      </w:pPr>
      <w:r>
        <w:tab/>
      </w:r>
      <w:r w:rsidR="000F3FC5" w:rsidRPr="00F05AB8">
        <w:t>When LDNSR is configured to apply UE redirect for an FQDN, ULCL has also been configured by SMF to locally divert to Local PSA the DNS Queries to L-DNS (e.g. on Destination IP address).</w:t>
      </w:r>
    </w:p>
    <w:p w14:paraId="15116428" w14:textId="77777777" w:rsidR="00C859F5" w:rsidRDefault="00770EF6" w:rsidP="00770EF6">
      <w:pPr>
        <w:pStyle w:val="B2"/>
        <w:rPr>
          <w:b/>
          <w:lang w:val="en-US" w:eastAsia="zh-CN"/>
        </w:rPr>
      </w:pPr>
      <w:r>
        <w:rPr>
          <w:b/>
          <w:lang w:val="en-US" w:eastAsia="zh-CN"/>
        </w:rPr>
        <w:tab/>
      </w:r>
      <w:r w:rsidR="000F3FC5" w:rsidRPr="00F05AB8">
        <w:rPr>
          <w:b/>
          <w:lang w:val="en-US" w:eastAsia="zh-CN"/>
        </w:rPr>
        <w:t xml:space="preserve">Option 3: </w:t>
      </w:r>
    </w:p>
    <w:p w14:paraId="01813BCC" w14:textId="03927F7C" w:rsidR="00C859F5" w:rsidRDefault="00C859F5" w:rsidP="00C859F5">
      <w:pPr>
        <w:pStyle w:val="B2"/>
        <w:rPr>
          <w:lang w:eastAsia="zh-CN"/>
        </w:rPr>
      </w:pPr>
      <w:r>
        <w:rPr>
          <w:lang w:eastAsia="zh-CN"/>
        </w:rPr>
        <w:tab/>
      </w:r>
      <w:r w:rsidRPr="00C859F5">
        <w:rPr>
          <w:b/>
          <w:lang w:eastAsia="zh-CN"/>
        </w:rPr>
        <w:t xml:space="preserve">Option 3a: </w:t>
      </w:r>
      <w:r>
        <w:rPr>
          <w:lang w:eastAsia="zh-CN"/>
        </w:rPr>
        <w:t>the SMF notifies the UE with the address of local DNS resolver or L-DNS server through PCO in PDU session modification command. And SMF is responsible for the DNS address selection based on location, subscription and/or local policy. The ULCL forwards the DNS query to the local PSA based solely on inspection of L3/L4 information on packet header. UPF(PSA) routes the DNS query to the local DNS resolver or L-DNS server. The DNS query can be processed in local DNS resolver or L-DNS server based on current DNS mechanism. The local DNS resolver or L-DNS server may do recursive DNS resolution to other DNS servers.</w:t>
      </w:r>
    </w:p>
    <w:p w14:paraId="363ABE1A" w14:textId="483A9ADA" w:rsidR="000F3FC5" w:rsidRPr="00F05AB8" w:rsidRDefault="00C859F5" w:rsidP="005319E8">
      <w:pPr>
        <w:pStyle w:val="B2"/>
        <w:rPr>
          <w:lang w:eastAsia="zh-CN"/>
        </w:rPr>
      </w:pPr>
      <w:r>
        <w:rPr>
          <w:lang w:eastAsia="zh-CN"/>
        </w:rPr>
        <w:tab/>
      </w:r>
      <w:r w:rsidRPr="00C859F5">
        <w:rPr>
          <w:b/>
          <w:lang w:eastAsia="zh-CN"/>
        </w:rPr>
        <w:t>Option 3b:</w:t>
      </w:r>
      <w:r>
        <w:rPr>
          <w:lang w:eastAsia="zh-CN"/>
        </w:rPr>
        <w:t xml:space="preserve"> </w:t>
      </w:r>
      <w:r w:rsidR="000F3FC5" w:rsidRPr="00F05AB8">
        <w:rPr>
          <w:rFonts w:hint="eastAsia"/>
          <w:lang w:eastAsia="zh-CN"/>
        </w:rPr>
        <w:t>I</w:t>
      </w:r>
      <w:r w:rsidR="000F3FC5" w:rsidRPr="00F05AB8">
        <w:rPr>
          <w:lang w:eastAsia="zh-CN"/>
        </w:rPr>
        <w:t>f in Phase 1</w:t>
      </w:r>
      <w:r>
        <w:rPr>
          <w:lang w:eastAsia="zh-CN"/>
        </w:rPr>
        <w:t>, the</w:t>
      </w:r>
      <w:r w:rsidR="000F3FC5" w:rsidRPr="00F05AB8">
        <w:rPr>
          <w:lang w:eastAsia="zh-CN"/>
        </w:rPr>
        <w:t xml:space="preserve"> SMF</w:t>
      </w:r>
      <w:r>
        <w:rPr>
          <w:lang w:eastAsia="zh-CN"/>
        </w:rPr>
        <w:t xml:space="preserve"> has</w:t>
      </w:r>
      <w:r w:rsidR="000F3FC5" w:rsidRPr="00F05AB8">
        <w:rPr>
          <w:lang w:eastAsia="zh-CN"/>
        </w:rPr>
        <w:t xml:space="preserve"> configured </w:t>
      </w:r>
      <w:r>
        <w:rPr>
          <w:lang w:eastAsia="zh-CN"/>
        </w:rPr>
        <w:t xml:space="preserve">that </w:t>
      </w:r>
      <w:r w:rsidR="000F3FC5" w:rsidRPr="00F05AB8">
        <w:rPr>
          <w:lang w:eastAsia="zh-CN"/>
        </w:rPr>
        <w:t>a FQDN query can be local</w:t>
      </w:r>
      <w:r>
        <w:rPr>
          <w:lang w:eastAsia="zh-CN"/>
        </w:rPr>
        <w:t>ly</w:t>
      </w:r>
      <w:r w:rsidR="000F3FC5" w:rsidRPr="00F05AB8">
        <w:rPr>
          <w:lang w:eastAsia="zh-CN"/>
        </w:rPr>
        <w:t xml:space="preserve"> routed on the UL CL, then the subsequent DNS queries for the FQDN will be locally routed to the Local DNS Resolver. </w:t>
      </w:r>
      <w:r w:rsidRPr="00C859F5">
        <w:rPr>
          <w:lang w:eastAsia="zh-CN"/>
        </w:rPr>
        <w:t xml:space="preserve">The local DNS resolver receives and handles the DNS Query that is addressing LDNSR: modifies the packet's destination IP address (corresponding to LDNSR) to that of the L-DNS and stores the original IP address </w:t>
      </w:r>
      <w:r w:rsidRPr="00C859F5">
        <w:rPr>
          <w:lang w:eastAsia="zh-CN"/>
        </w:rPr>
        <w:lastRenderedPageBreak/>
        <w:t>(LDNSR IP) and the packet's source IP address (corresponding to UE's IP address) to its own (i.e. the local DNS resolver's) IP address and stores the original source IP address (UE IP) for later processing. The local DNS resolver then forwards the modified DNS request to the L-DNS, if the L-DNS can resolve the IP address, it responds to the local DNS resolver with the IP address of EAS; otherwise, it does recursive DNS resolution.</w:t>
      </w:r>
    </w:p>
    <w:p w14:paraId="05891294" w14:textId="59951040" w:rsidR="00520DE9" w:rsidRDefault="00520DE9" w:rsidP="00520DE9">
      <w:pPr>
        <w:pStyle w:val="NO"/>
      </w:pPr>
      <w:r w:rsidRPr="00520DE9">
        <w:t>NOTE:</w:t>
      </w:r>
      <w:r>
        <w:tab/>
      </w:r>
      <w:r w:rsidRPr="00520DE9">
        <w:t>Option 3</w:t>
      </w:r>
      <w:r w:rsidR="00C859F5">
        <w:t>b</w:t>
      </w:r>
      <w:r w:rsidRPr="00520DE9">
        <w:t xml:space="preserve"> assumes that either ULCL steering is based on L4 information</w:t>
      </w:r>
      <w:r w:rsidR="00C859F5">
        <w:t xml:space="preserve"> </w:t>
      </w:r>
      <w:r w:rsidR="00C859F5" w:rsidRPr="00A84EBE">
        <w:t>(i.e. DNS port number)</w:t>
      </w:r>
      <w:r w:rsidRPr="00520DE9">
        <w:t xml:space="preserve"> or ULCL has visibility of the DNS traffic</w:t>
      </w:r>
      <w:r w:rsidR="00C859F5" w:rsidRPr="00A84EBE">
        <w:t xml:space="preserve"> (i.e. FQDN in the DNS Query message)</w:t>
      </w:r>
      <w:r w:rsidR="00C859F5">
        <w:t xml:space="preserve"> </w:t>
      </w:r>
      <w:r w:rsidR="00C859F5" w:rsidRPr="00C859F5">
        <w:t>The UPF may be instructed by the SMF to apply different forwarding of non ciphered UL DNS traffic based on the target domain of the DNS request. To support this the UPF would only need to support FQDN domain based PDR.</w:t>
      </w:r>
      <w:r w:rsidRPr="00520DE9">
        <w:t>.</w:t>
      </w:r>
    </w:p>
    <w:p w14:paraId="7631EDB4" w14:textId="7FAD0C47" w:rsidR="00C859F5" w:rsidRPr="000F3FC5" w:rsidRDefault="00C859F5" w:rsidP="00C859F5">
      <w:pPr>
        <w:pStyle w:val="NO"/>
      </w:pPr>
      <w:r w:rsidRPr="00C859F5">
        <w:t xml:space="preserve">NOTE: </w:t>
      </w:r>
      <w:r w:rsidRPr="00C859F5">
        <w:tab/>
        <w:t>The Local DNS Resolver can be deployed in an operator-controlled domain</w:t>
      </w:r>
      <w:r>
        <w:t>.</w:t>
      </w:r>
    </w:p>
    <w:p w14:paraId="769A5C7A" w14:textId="77777777" w:rsidR="00520DE9" w:rsidRPr="00770EF6" w:rsidRDefault="00520DE9" w:rsidP="00520DE9">
      <w:r w:rsidRPr="00770EF6">
        <w:t>The above options for the EAS discovery using LDNSR can be described in Figure 6.22.1.4-1.</w:t>
      </w:r>
    </w:p>
    <w:p w14:paraId="360A58D6" w14:textId="15916A91" w:rsidR="00770EF6" w:rsidRDefault="00770EF6" w:rsidP="00770EF6">
      <w:pPr>
        <w:pStyle w:val="TH"/>
      </w:pPr>
      <w:r>
        <w:object w:dxaOrig="8931" w:dyaOrig="5526" w14:anchorId="40D7E8CA">
          <v:shape id="_x0000_i1079" type="#_x0000_t75" style="width:446.4pt;height:275.5pt" o:ole="">
            <v:imagedata r:id="rId119" o:title=""/>
          </v:shape>
          <o:OLEObject Type="Embed" ProgID="Word.Picture.8" ShapeID="_x0000_i1079" DrawAspect="Content" ObjectID="_1665557975" r:id="rId120"/>
        </w:object>
      </w:r>
    </w:p>
    <w:p w14:paraId="53520A2B" w14:textId="64CE8649" w:rsidR="00520DE9" w:rsidRPr="00520DE9" w:rsidRDefault="00520DE9" w:rsidP="00520DE9">
      <w:pPr>
        <w:pStyle w:val="TF"/>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14:paraId="0D5CEBBD" w14:textId="77777777" w:rsidR="00520DE9" w:rsidRPr="00520DE9" w:rsidRDefault="00520DE9" w:rsidP="00520DE9">
      <w:pPr>
        <w:pStyle w:val="Heading3"/>
      </w:pPr>
      <w:bookmarkStart w:id="2249" w:name="_Toc43317372"/>
      <w:bookmarkStart w:id="2250" w:name="_Toc43374844"/>
      <w:bookmarkStart w:id="2251" w:name="_Toc43375305"/>
      <w:bookmarkStart w:id="2252" w:name="_Toc43801829"/>
      <w:bookmarkStart w:id="2253" w:name="_Toc43806095"/>
      <w:bookmarkStart w:id="2254" w:name="_Toc43806402"/>
      <w:bookmarkStart w:id="2255" w:name="_Toc50466891"/>
      <w:bookmarkStart w:id="2256" w:name="_Toc50468235"/>
      <w:bookmarkStart w:id="2257" w:name="_Toc50468505"/>
      <w:bookmarkStart w:id="2258" w:name="_Toc50468776"/>
      <w:bookmarkStart w:id="2259" w:name="_Toc50630705"/>
      <w:bookmarkStart w:id="2260" w:name="_Toc54944054"/>
      <w:r w:rsidRPr="00520DE9">
        <w:lastRenderedPageBreak/>
        <w:t>6.22.2</w:t>
      </w:r>
      <w:r w:rsidRPr="00520DE9">
        <w:tab/>
        <w:t>Procedures</w:t>
      </w:r>
      <w:bookmarkEnd w:id="2249"/>
      <w:bookmarkEnd w:id="2250"/>
      <w:bookmarkEnd w:id="2251"/>
      <w:bookmarkEnd w:id="2252"/>
      <w:bookmarkEnd w:id="2253"/>
      <w:bookmarkEnd w:id="2254"/>
      <w:bookmarkEnd w:id="2255"/>
      <w:bookmarkEnd w:id="2256"/>
      <w:bookmarkEnd w:id="2257"/>
      <w:bookmarkEnd w:id="2258"/>
      <w:bookmarkEnd w:id="2259"/>
      <w:bookmarkEnd w:id="2260"/>
    </w:p>
    <w:p w14:paraId="5D6D7EB5" w14:textId="20E561F6" w:rsidR="00770EF6" w:rsidRDefault="007403C3" w:rsidP="00770EF6">
      <w:pPr>
        <w:pStyle w:val="TH"/>
      </w:pPr>
      <w:r w:rsidRPr="00520DE9">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83257F" w:rsidRPr="0087702A" w:rsidRDefault="0083257F"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">
                <v:textbox>
                  <w:txbxContent>
                    <w:p w14:paraId="568EC49A" w14:textId="77777777" w:rsidR="0083257F" w:rsidRPr="0087702A" w:rsidRDefault="0083257F"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v:textbox>
              </v:shape>
            </w:pict>
          </mc:Fallback>
        </mc:AlternateContent>
      </w:r>
      <w:bookmarkStart w:id="2261" w:name="_MON_1662836998"/>
      <w:bookmarkEnd w:id="2261"/>
      <w:r w:rsidR="00C859F5" w:rsidRPr="00265D26">
        <w:rPr>
          <w:rFonts w:eastAsia="等线"/>
        </w:rPr>
        <w:object w:dxaOrig="9781" w:dyaOrig="10912" w14:anchorId="18516ABF">
          <v:shape id="_x0000_i1080" type="#_x0000_t75" style="width:479.25pt;height:533.1pt" o:ole="">
            <v:imagedata r:id="rId121" o:title=""/>
          </v:shape>
          <o:OLEObject Type="Embed" ProgID="Word.Picture.8" ShapeID="_x0000_i1080" DrawAspect="Content" ObjectID="_1665557976" r:id="rId122"/>
        </w:object>
      </w:r>
    </w:p>
    <w:p w14:paraId="7FD19909" w14:textId="10F1E8DB" w:rsidR="00520DE9" w:rsidRPr="00520DE9" w:rsidRDefault="00520DE9" w:rsidP="00520DE9">
      <w:pPr>
        <w:pStyle w:val="TF"/>
      </w:pPr>
      <w:r w:rsidRPr="00520DE9">
        <w:t>Figure 6.22.2-1</w:t>
      </w:r>
      <w:r w:rsidR="00770EF6">
        <w:t>:</w:t>
      </w:r>
      <w:r w:rsidR="00BE5086">
        <w:t xml:space="preserve"> </w:t>
      </w:r>
      <w:r w:rsidR="00BE5086" w:rsidRPr="00F05AB8">
        <w:t>DNS resolving in session breakout scenario</w:t>
      </w:r>
    </w:p>
    <w:p w14:paraId="461005D9" w14:textId="42103F5F" w:rsidR="00BE5086" w:rsidRPr="00770EF6" w:rsidRDefault="00BE5086" w:rsidP="00BE5086">
      <w:r w:rsidRPr="00770EF6">
        <w:t>The AF may provide EAS deployment information to UDR via Nnef_TrafficInfluence, this includes FQDNs, IP addresses/prefixes, Local DNS resolver/server IP address per DNAI.</w:t>
      </w:r>
      <w:r w:rsidR="004A6863">
        <w:t xml:space="preserve"> </w:t>
      </w:r>
      <w:r w:rsidR="004A6863" w:rsidRPr="004A6863">
        <w:t>Multiple AF(s) may provide the information</w:t>
      </w:r>
      <w:r w:rsidR="004A6863">
        <w:t>.</w:t>
      </w:r>
    </w:p>
    <w:p w14:paraId="6FBD3A4F" w14:textId="49734833" w:rsidR="00BE5086" w:rsidRPr="00770EF6" w:rsidRDefault="00BE5086" w:rsidP="00BE5086">
      <w:r w:rsidRPr="00770EF6">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1AEBD796" w:rsidR="00BE5086" w:rsidRDefault="00BE5086" w:rsidP="00BE5086">
      <w:r w:rsidRPr="00F05AB8">
        <w:t xml:space="preserve">For the </w:t>
      </w:r>
      <w:r w:rsidR="00770EF6">
        <w:t>"</w:t>
      </w:r>
      <w:r w:rsidRPr="00F05AB8">
        <w:t>pre-established</w:t>
      </w:r>
      <w:r w:rsidR="00770EF6">
        <w:t>"</w:t>
      </w:r>
      <w:r w:rsidRPr="00F05AB8">
        <w:t xml:space="preserve"> ULCL/BP/L-PSA scenario, the SMF performs UL CL/BP/L-PSA selection and insertion based on UE location and sets up uplink filter rule on UL CL/BP. Steps 1</w:t>
      </w:r>
      <w:r w:rsidR="00C859F5" w:rsidRPr="00C859F5">
        <w:rPr>
          <w:rFonts w:eastAsia="等线"/>
        </w:rPr>
        <w:t xml:space="preserve"> </w:t>
      </w:r>
      <w:r w:rsidR="00C859F5">
        <w:rPr>
          <w:rFonts w:eastAsia="等线"/>
        </w:rPr>
        <w:t>and</w:t>
      </w:r>
      <w:r w:rsidR="00C859F5">
        <w:rPr>
          <w:rFonts w:eastAsia="等线" w:hint="eastAsia"/>
          <w:lang w:eastAsia="zh-CN"/>
        </w:rPr>
        <w:t xml:space="preserve"> 8</w:t>
      </w:r>
      <w:r w:rsidRPr="00F05AB8">
        <w:t xml:space="preserve"> are processed for each DNS request if </w:t>
      </w:r>
      <w:r w:rsidRPr="00F05AB8">
        <w:lastRenderedPageBreak/>
        <w:t>UL CL/BP is configured to route DNS query to Local PSA.</w:t>
      </w:r>
      <w:r w:rsidR="00C859F5" w:rsidRPr="00C859F5">
        <w:t xml:space="preserve"> Also Steps 1 and 8 are processed for each DNS request in the dynamic case for option 3. Step7 m ay happen any time, and among other, it may update the Local DNS Revolver/L-DNS in the UE. The procedures in 6.22.1.3 may be used to configure L-DNS address in UE using PCO during PDU Session Establishment.</w:t>
      </w:r>
    </w:p>
    <w:p w14:paraId="43510915" w14:textId="386BD590" w:rsidR="00B85F60" w:rsidRPr="00F05AB8" w:rsidRDefault="00B85F60" w:rsidP="00BE5086">
      <w:r w:rsidRPr="00B85F60">
        <w:t>At PDU session establishment, the SMF decides the LDNSR and informs the LDNSR for the PDU Session and provides it to the UE as the PDU Session DNS Server. The LDNSR needs to maintain a PDU session context during the lifetime of the PDU session that may also be created at this stage.</w:t>
      </w:r>
    </w:p>
    <w:p w14:paraId="55F3B365" w14:textId="16523578" w:rsidR="00BE5086" w:rsidRPr="00F05AB8" w:rsidRDefault="00BE5086" w:rsidP="00BE5086">
      <w:r w:rsidRPr="00F05AB8">
        <w:t>The SMF may provide to the LDNSR</w:t>
      </w:r>
    </w:p>
    <w:p w14:paraId="338B4F79" w14:textId="77777777" w:rsidR="00355D16" w:rsidRDefault="00355D16" w:rsidP="00355D16">
      <w:pPr>
        <w:pStyle w:val="B1"/>
      </w:pPr>
      <w:bookmarkStart w:id="2262" w:name="_Hlk49092626"/>
      <w:bookmarkStart w:id="2263" w:name="_Hlk49101932"/>
      <w:r>
        <w:tab/>
        <w:t>Option 1: The ECS option (IP address corresponding to DNAI available to UE's location).</w:t>
      </w:r>
    </w:p>
    <w:p w14:paraId="5037A73B" w14:textId="77777777" w:rsidR="00355D16" w:rsidRDefault="00355D16" w:rsidP="00355D16">
      <w:pPr>
        <w:pStyle w:val="B1"/>
      </w:pPr>
      <w:r>
        <w:tab/>
        <w:t>Option 2a: The address of L-DNS server serving the DNAI available to UE's location.</w:t>
      </w:r>
    </w:p>
    <w:p w14:paraId="63FF7D6E" w14:textId="661AD592" w:rsidR="00B85F60" w:rsidRDefault="00B85F60" w:rsidP="00355D16">
      <w:pPr>
        <w:pStyle w:val="B1"/>
      </w:pPr>
      <w:r w:rsidRPr="00B85F60">
        <w:tab/>
        <w:t>Option 2b: An indication to forward DNS query with FQDN(s) corresponding to DNAI which has no direct connectivity to LDNSR.</w:t>
      </w:r>
    </w:p>
    <w:bookmarkEnd w:id="2262"/>
    <w:bookmarkEnd w:id="2263"/>
    <w:p w14:paraId="6C9651DB" w14:textId="6AD9F65C" w:rsidR="00BE5086" w:rsidRPr="00F05AB8" w:rsidRDefault="00BE5086" w:rsidP="002461FB">
      <w:pPr>
        <w:rPr>
          <w:lang w:eastAsia="ko-KR"/>
        </w:rPr>
      </w:pPr>
      <w:r w:rsidRPr="00BE5086">
        <w:rPr>
          <w:lang w:eastAsia="ko-KR"/>
        </w:rPr>
        <w:t>Based on the UE location, at PDU session establishment and during UE mobility the SMF may provide the LDNSR with ECS option and L-DNS server address for the relevant FQDNs.</w:t>
      </w:r>
    </w:p>
    <w:p w14:paraId="0480D672" w14:textId="54A62DF4" w:rsidR="00BE5086" w:rsidRPr="006632AC" w:rsidRDefault="00BE5086" w:rsidP="002461FB">
      <w:pPr>
        <w:rPr>
          <w:lang w:eastAsia="ko-KR"/>
        </w:rPr>
      </w:pPr>
      <w:r w:rsidRPr="00F05AB8">
        <w:rPr>
          <w:lang w:eastAsia="ko-KR"/>
        </w:rPr>
        <w:t xml:space="preserve">The SMF may also provide the IP range(s) that shall trigger the LDNSR to notify SMF when the IP address (of EAS) in DNS response is within one of these the IP range(s). </w:t>
      </w:r>
      <w:r w:rsidR="007D31A2">
        <w:rPr>
          <w:lang w:eastAsia="ko-KR"/>
        </w:rPr>
        <w:t>LDNSR could also be instructed to notify SMF when certain FQDN in the DNS response is matched.</w:t>
      </w:r>
      <w:r w:rsidRPr="00BE5086">
        <w:rPr>
          <w:lang w:eastAsia="ko-KR"/>
        </w:rPr>
        <w:t>At PDU session establishment</w:t>
      </w:r>
      <w:r w:rsidRPr="006632AC">
        <w:rPr>
          <w:lang w:eastAsia="ko-KR"/>
        </w:rPr>
        <w:t xml:space="preserve"> </w:t>
      </w:r>
      <w:r w:rsidRPr="00BE5086">
        <w:rPr>
          <w:lang w:eastAsia="ko-KR"/>
        </w:rPr>
        <w:t>and during UE mobility, the SMF may provide the LDNSR with the FQDNs that, when received in the DNS query, will trigger the LDNSR to fetch the forwarding parameters from the SMF (option 1 and 2a) or forward the DNS query to the SMF (option 2b)</w:t>
      </w:r>
      <w:r w:rsidRPr="006632AC">
        <w:rPr>
          <w:lang w:eastAsia="ko-KR"/>
        </w:rPr>
        <w:t xml:space="preserve"> in step 3 of the following procedure</w:t>
      </w:r>
      <w:r w:rsidRPr="00BE5086">
        <w:rPr>
          <w:lang w:eastAsia="ko-KR"/>
        </w:rPr>
        <w:t>.</w:t>
      </w:r>
    </w:p>
    <w:p w14:paraId="41197921" w14:textId="46CD2959" w:rsidR="00BE5086" w:rsidRPr="00F05AB8" w:rsidRDefault="00BE5086" w:rsidP="00BE5086">
      <w:pPr>
        <w:pStyle w:val="B1"/>
      </w:pPr>
      <w:r w:rsidRPr="00F05AB8">
        <w:t>1.</w:t>
      </w:r>
      <w:r w:rsidRPr="00F05AB8">
        <w:tab/>
        <w:t>The UE sends a DNS query including the requested FQDN.</w:t>
      </w:r>
    </w:p>
    <w:p w14:paraId="0948C554" w14:textId="47B813F9" w:rsidR="00BE5086" w:rsidRPr="00F05AB8" w:rsidRDefault="00BE5086" w:rsidP="00BE5086">
      <w:pPr>
        <w:pStyle w:val="B1"/>
      </w:pPr>
      <w:r w:rsidRPr="00F05AB8">
        <w:t>2.</w:t>
      </w:r>
      <w:r w:rsidR="00770EF6">
        <w:tab/>
      </w:r>
      <w:r w:rsidRPr="00F05AB8">
        <w:t xml:space="preserve">If an ULCL/BP exists and the DNS query matches the uplink filter rule on UL CL/BP </w:t>
      </w:r>
      <w:r w:rsidRPr="00F05AB8">
        <w:rPr>
          <w:rFonts w:hint="eastAsia"/>
        </w:rPr>
        <w:t>t</w:t>
      </w:r>
      <w:r w:rsidRPr="00F05AB8">
        <w:t>o route the DNS query to Local PSA, then step 3 to 6 are skipped. Otherwise the PSA1 UPF forwards the received DNS query to the LDNSR.</w:t>
      </w:r>
    </w:p>
    <w:p w14:paraId="06BA1CDA" w14:textId="7BE30CB9" w:rsidR="00BE5086" w:rsidRPr="00F05AB8" w:rsidRDefault="00BE5086" w:rsidP="00BE5086">
      <w:pPr>
        <w:pStyle w:val="B1"/>
      </w:pPr>
      <w:r w:rsidRPr="00F05AB8">
        <w:t>3.</w:t>
      </w:r>
      <w:r w:rsidRPr="00F05AB8">
        <w:tab/>
        <w:t>Based on the configuration received from the SMF for the FQDN in the DNS query, the LDNSR determines the forwarding parameters:</w:t>
      </w:r>
    </w:p>
    <w:p w14:paraId="2CF19803" w14:textId="17B0B5AF" w:rsidR="00BE5086" w:rsidRPr="00F05AB8" w:rsidRDefault="00BE5086" w:rsidP="00770EF6">
      <w:pPr>
        <w:pStyle w:val="B2"/>
      </w:pPr>
      <w:r>
        <w:rPr>
          <w:lang w:eastAsia="ko-KR"/>
        </w:rPr>
        <w:tab/>
      </w:r>
      <w:r w:rsidRPr="00F05AB8">
        <w:t xml:space="preserve">Option 1: </w:t>
      </w:r>
      <w:r w:rsidR="00770EF6" w:rsidRPr="00F05AB8">
        <w:t xml:space="preserve">The </w:t>
      </w:r>
      <w:r w:rsidRPr="00F05AB8">
        <w:t xml:space="preserve">IP address to add as ECS DNS option. This IP address may </w:t>
      </w:r>
      <w:r w:rsidRPr="00BE5086">
        <w:t xml:space="preserve">correspond to </w:t>
      </w:r>
      <w:r w:rsidRPr="00F05AB8">
        <w:t>the DNAI</w:t>
      </w:r>
      <w:r w:rsidR="007D31A2">
        <w:t>/Local PSA</w:t>
      </w:r>
      <w:r w:rsidRPr="00F05AB8">
        <w:t xml:space="preserve"> </w:t>
      </w:r>
      <w:r w:rsidR="007D31A2">
        <w:t>selected</w:t>
      </w:r>
      <w:r w:rsidR="007D31A2" w:rsidRPr="00F05AB8">
        <w:t xml:space="preserve"> </w:t>
      </w:r>
      <w:r w:rsidRPr="00F05AB8">
        <w:t>by the SMF</w:t>
      </w:r>
      <w:r w:rsidRPr="00BE5086">
        <w:t xml:space="preserve"> </w:t>
      </w:r>
      <w:r w:rsidR="007D31A2">
        <w:t>for</w:t>
      </w:r>
      <w:r w:rsidR="007D31A2" w:rsidRPr="00BE5086">
        <w:t xml:space="preserve"> </w:t>
      </w:r>
      <w:r w:rsidRPr="00BE5086">
        <w:t>the UE location and a target domain.</w:t>
      </w:r>
    </w:p>
    <w:p w14:paraId="4B616323" w14:textId="27B5A2C7" w:rsidR="00BE5086" w:rsidRPr="00F05AB8" w:rsidRDefault="00BE5086" w:rsidP="00770EF6">
      <w:pPr>
        <w:pStyle w:val="B2"/>
      </w:pPr>
      <w:r>
        <w:rPr>
          <w:lang w:eastAsia="ko-KR"/>
        </w:rPr>
        <w:tab/>
      </w:r>
      <w:r w:rsidRPr="00F05AB8">
        <w:t xml:space="preserve">Option 2a (with direct connectivity between LDNSR and L-DNS): </w:t>
      </w:r>
      <w:r w:rsidR="00770EF6" w:rsidRPr="00F05AB8">
        <w:t xml:space="preserve">The </w:t>
      </w:r>
      <w:r w:rsidRPr="00F05AB8">
        <w:t xml:space="preserve">address of L-DNS server towards which to propagate a DNS request. This L-DNS address may </w:t>
      </w:r>
      <w:r w:rsidRPr="00BE5086">
        <w:t xml:space="preserve">correspond to </w:t>
      </w:r>
      <w:r w:rsidRPr="00F05AB8">
        <w:t>the DNAI associated by the SMF</w:t>
      </w:r>
      <w:r w:rsidRPr="00BE5086">
        <w:t xml:space="preserve"> with the UE location and a target domain</w:t>
      </w:r>
      <w:r w:rsidRPr="00F05AB8">
        <w:t>..</w:t>
      </w:r>
    </w:p>
    <w:p w14:paraId="72250A75" w14:textId="6FE5D36E" w:rsidR="00BE5086" w:rsidRPr="00F05AB8" w:rsidRDefault="00BE5086" w:rsidP="00770EF6">
      <w:pPr>
        <w:pStyle w:val="B2"/>
      </w:pPr>
      <w:r>
        <w:rPr>
          <w:lang w:eastAsia="ko-KR"/>
        </w:rPr>
        <w:tab/>
      </w:r>
      <w:r w:rsidRPr="00F05AB8">
        <w:t xml:space="preserve">Option 2b (without direct connectivity between LDNSR and L-DNS): </w:t>
      </w:r>
      <w:r w:rsidR="00770EF6" w:rsidRPr="00BE5086">
        <w:t xml:space="preserve">The </w:t>
      </w:r>
      <w:r w:rsidRPr="00BE5086">
        <w:t xml:space="preserve">LDNSR requests the SMF to forward </w:t>
      </w:r>
      <w:r w:rsidRPr="00F05AB8">
        <w:t>a</w:t>
      </w:r>
      <w:r w:rsidRPr="00BE5086">
        <w:t xml:space="preserve"> DNS query (</w:t>
      </w:r>
      <w:r w:rsidRPr="00F05AB8">
        <w:t>in</w:t>
      </w:r>
      <w:r w:rsidRPr="00BE5086">
        <w:t xml:space="preserve"> step 5).</w:t>
      </w:r>
    </w:p>
    <w:p w14:paraId="120F150E" w14:textId="4B44CEF2" w:rsidR="00BE5086" w:rsidRDefault="00BE5086" w:rsidP="00770EF6">
      <w:pPr>
        <w:pStyle w:val="B1"/>
      </w:pPr>
      <w:r>
        <w:rPr>
          <w:lang w:eastAsia="ko-KR"/>
        </w:rPr>
        <w:tab/>
      </w:r>
      <w:r w:rsidRPr="00BE5086">
        <w:t xml:space="preserve">The LDSNR may </w:t>
      </w:r>
      <w:r w:rsidR="007D31A2">
        <w:t xml:space="preserve">have these forwarding parameters as part of the instructions received from SMF before or may </w:t>
      </w:r>
      <w:r w:rsidRPr="00BE5086">
        <w:t>fetch these forwarding parameters from the SMF by providing the FQDN to the SMF in this step.</w:t>
      </w:r>
      <w:r w:rsidR="00B85F60" w:rsidRPr="00B85F60">
        <w:t xml:space="preserve"> </w:t>
      </w:r>
      <w:r w:rsidR="00B85F60">
        <w:t>The LDNSR identifies the UE and the PDU session by using the information received from SMF.</w:t>
      </w:r>
    </w:p>
    <w:p w14:paraId="04F2919B" w14:textId="74873915" w:rsidR="00B85F60" w:rsidRPr="00F05AB8" w:rsidRDefault="00B85F60" w:rsidP="00B85F60">
      <w:pPr>
        <w:pStyle w:val="EditorsNote"/>
      </w:pPr>
      <w:r w:rsidRPr="00B85F60">
        <w:t>Editor's note:  It is FFS whether the User PDU Session context in LDNSR could be created at this stage</w:t>
      </w:r>
    </w:p>
    <w:p w14:paraId="1596CB30" w14:textId="274B20DD" w:rsidR="00520DE9" w:rsidRPr="00520DE9" w:rsidRDefault="00520DE9" w:rsidP="00520DE9">
      <w:pPr>
        <w:pStyle w:val="B1"/>
      </w:pPr>
      <w:r w:rsidRPr="00520DE9">
        <w:t>4a-4b:</w:t>
      </w:r>
      <w:r w:rsidRPr="00520DE9">
        <w:tab/>
        <w:t xml:space="preserve">Option 1: The LDNSR adds the IPv4 subnet or </w:t>
      </w:r>
      <w:r w:rsidR="007D31A2">
        <w:t xml:space="preserve">IPv4 </w:t>
      </w:r>
      <w:r w:rsidRPr="00520DE9">
        <w:t xml:space="preserve">address or IPv6 prefix </w:t>
      </w:r>
      <w:r w:rsidR="00BE5086" w:rsidRPr="00BE5086">
        <w:t xml:space="preserve">provisioned by SMF </w:t>
      </w:r>
      <w:r w:rsidR="00BE5086" w:rsidRPr="00F05AB8">
        <w:t>in step 3</w:t>
      </w:r>
      <w:r w:rsidRPr="00520DE9">
        <w:t xml:space="preserve"> as ECS option as specified in RFC 7871 and sends it to C-DNS server. The C-DNS returns the DNS response including EAS IP address.</w:t>
      </w:r>
    </w:p>
    <w:p w14:paraId="28FEDB79" w14:textId="506C0A2B" w:rsidR="00BE5086" w:rsidRPr="00F05AB8" w:rsidRDefault="00BE5086" w:rsidP="00BE5086">
      <w:pPr>
        <w:pStyle w:val="B1"/>
      </w:pPr>
      <w:r w:rsidRPr="00F05AB8">
        <w:t>4c-4d:</w:t>
      </w:r>
      <w:r w:rsidRPr="00F05AB8">
        <w:tab/>
        <w:t>Option 2a (with direct connectivity between LDNSR and L-DNS): the LDNSR sends the DNS query to the L-DNS server provisioned by SMF and get the DNS response including the EAS IP address.</w:t>
      </w:r>
    </w:p>
    <w:p w14:paraId="6D6DE997" w14:textId="51EA1106" w:rsidR="00BE5086" w:rsidRPr="00F05AB8" w:rsidRDefault="00BE5086" w:rsidP="00BE5086">
      <w:r w:rsidRPr="00F05AB8">
        <w:t xml:space="preserve">For both 4a-4b and 4c-4d, </w:t>
      </w:r>
      <w:r w:rsidR="00B85F60">
        <w:t>a</w:t>
      </w:r>
      <w:r w:rsidRPr="00F05AB8">
        <w:t xml:space="preserve">fter receiving the DNS response, the LDNSR may </w:t>
      </w:r>
      <w:r w:rsidR="00B85F60" w:rsidRPr="00B85F60">
        <w:t xml:space="preserve">inform </w:t>
      </w:r>
      <w:r w:rsidRPr="00F05AB8">
        <w:t xml:space="preserve">SMF with IP address of EAS and FQDN if certain criteria </w:t>
      </w:r>
      <w:r w:rsidRPr="00BE5086">
        <w:t>set by SMF</w:t>
      </w:r>
      <w:r w:rsidRPr="00F05AB8">
        <w:t xml:space="preserve"> are matched, e.g., the IP address of EAS in DNS response is within the IP range(s) indicated by SMF, or the FQDN is matched. Then, SMF</w:t>
      </w:r>
      <w:r w:rsidR="00B85F60">
        <w:t xml:space="preserve"> </w:t>
      </w:r>
      <w:r w:rsidR="00B85F60" w:rsidRPr="00B85F60">
        <w:t>may</w:t>
      </w:r>
      <w:r w:rsidRPr="00F05AB8">
        <w:t xml:space="preserve"> decide whether to trigger the insertion of the ULCL/Local PSA.</w:t>
      </w:r>
    </w:p>
    <w:p w14:paraId="78F20353" w14:textId="1469C79C" w:rsidR="00770EF6" w:rsidRDefault="00770EF6" w:rsidP="00010A55">
      <w:pPr>
        <w:pStyle w:val="B1"/>
        <w:rPr>
          <w:lang w:eastAsia="ko-KR"/>
        </w:rPr>
      </w:pPr>
      <w:r>
        <w:rPr>
          <w:lang w:eastAsia="ko-KR"/>
        </w:rPr>
        <w:lastRenderedPageBreak/>
        <w:t>5a.</w:t>
      </w:r>
      <w:r>
        <w:rPr>
          <w:lang w:eastAsia="ko-KR"/>
        </w:rPr>
        <w:tab/>
        <w:t xml:space="preserve">The SMF decides DNAI and performs UL CL/L-PSA selection and set up. The DNAI and UL CL/Local </w:t>
      </w:r>
      <w:r w:rsidR="005D5265">
        <w:rPr>
          <w:lang w:eastAsia="ko-KR"/>
        </w:rPr>
        <w:t>PSA2</w:t>
      </w:r>
      <w:r>
        <w:rPr>
          <w:lang w:eastAsia="ko-KR"/>
        </w:rPr>
        <w:t xml:space="preserve"> </w:t>
      </w:r>
      <w:r w:rsidR="007D31A2">
        <w:rPr>
          <w:lang w:eastAsia="ko-KR"/>
        </w:rPr>
        <w:t xml:space="preserve">are </w:t>
      </w:r>
      <w:r>
        <w:rPr>
          <w:lang w:eastAsia="ko-KR"/>
        </w:rPr>
        <w:t>selected based on the information provided by LDNSR to ensure the selected local PSA and EAS are corresponding to same DNAI.</w:t>
      </w:r>
    </w:p>
    <w:p w14:paraId="41A8E0B1" w14:textId="0CDEA70D" w:rsidR="00770EF6" w:rsidRDefault="00770EF6" w:rsidP="00010A55">
      <w:pPr>
        <w:pStyle w:val="B1"/>
        <w:rPr>
          <w:lang w:eastAsia="ko-KR"/>
        </w:rPr>
      </w:pPr>
      <w:r>
        <w:rPr>
          <w:lang w:eastAsia="ko-KR"/>
        </w:rPr>
        <w:tab/>
        <w:t xml:space="preserve">Option 2b: If the LDNSR requested the SMF to forward the DNS query in step 3, the SMF sends the DNS query to the address of the local DNS server via the Local </w:t>
      </w:r>
      <w:r w:rsidR="005D5265">
        <w:rPr>
          <w:lang w:eastAsia="ko-KR"/>
        </w:rPr>
        <w:t>PSA2</w:t>
      </w:r>
      <w:r>
        <w:rPr>
          <w:lang w:eastAsia="ko-KR"/>
        </w:rPr>
        <w:t xml:space="preserve">. The SMF configures the Local </w:t>
      </w:r>
      <w:r w:rsidR="005D5265">
        <w:rPr>
          <w:lang w:eastAsia="ko-KR"/>
        </w:rPr>
        <w:t>PSA2</w:t>
      </w:r>
      <w:r>
        <w:rPr>
          <w:lang w:eastAsia="ko-KR"/>
        </w:rPr>
        <w:t xml:space="preserve"> to forward the DNS response to the SMF. When receiving the DNS response, the SMF forwards it to the LDNSR. After receiving the DNS response, the LDNSR may notify the SMF with IP address of EAS as in option 1 and 2a. The SMF may perform update of the ULCL/L-PSA based on this notification as in option 1 and 2a..</w:t>
      </w:r>
    </w:p>
    <w:p w14:paraId="77E6A950" w14:textId="77777777" w:rsidR="00770EF6" w:rsidRDefault="00770EF6" w:rsidP="00010A55">
      <w:pPr>
        <w:pStyle w:val="B1"/>
        <w:rPr>
          <w:lang w:eastAsia="ko-KR"/>
        </w:rPr>
      </w:pPr>
      <w:r>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33FE227B" w:rsidR="00770EF6" w:rsidRDefault="00770EF6" w:rsidP="00010A55">
      <w:pPr>
        <w:pStyle w:val="B1"/>
        <w:rPr>
          <w:lang w:eastAsia="ko-KR"/>
        </w:rPr>
      </w:pPr>
      <w:r>
        <w:rPr>
          <w:lang w:eastAsia="ko-KR"/>
        </w:rPr>
        <w:tab/>
        <w:t xml:space="preserve">As an optimization, the SMF may configure uplink forwarding rules on UL CL to route the traffic and (if the SMF is configured to determine that the DNS traffic is not encrypted) subsequent DNS queries for FQDNs corresponding to the DNAI to the Local </w:t>
      </w:r>
      <w:r w:rsidR="005D5265">
        <w:rPr>
          <w:lang w:eastAsia="ko-KR"/>
        </w:rPr>
        <w:t>PSA2</w:t>
      </w:r>
      <w:r>
        <w:rPr>
          <w:lang w:eastAsia="ko-KR"/>
        </w:rPr>
        <w:t xml:space="preserve"> (as option 3a in step 7).</w:t>
      </w:r>
    </w:p>
    <w:p w14:paraId="3061B7E0" w14:textId="68B9ECE5" w:rsidR="00770EF6" w:rsidRDefault="00770EF6" w:rsidP="00010A55">
      <w:pPr>
        <w:pStyle w:val="B1"/>
        <w:rPr>
          <w:lang w:eastAsia="ko-KR"/>
        </w:rPr>
      </w:pPr>
      <w:r>
        <w:rPr>
          <w:lang w:eastAsia="ko-KR"/>
        </w:rPr>
        <w:t xml:space="preserve">5b. In the case of IPv6 multi-homing, the SMF notifies the UE of the availability of the new IP prefix @ </w:t>
      </w:r>
      <w:r w:rsidR="005D5265">
        <w:rPr>
          <w:lang w:eastAsia="ko-KR"/>
        </w:rPr>
        <w:t>PSA2</w:t>
      </w:r>
      <w:r>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3A4D1C20" w:rsidR="00770EF6" w:rsidRDefault="00770EF6" w:rsidP="00010A55">
      <w:pPr>
        <w:pStyle w:val="B1"/>
        <w:rPr>
          <w:lang w:eastAsia="ko-KR"/>
        </w:rPr>
      </w:pPr>
      <w:r>
        <w:rPr>
          <w:lang w:eastAsia="ko-KR"/>
        </w:rPr>
        <w:tab/>
        <w:t xml:space="preserve">Also, the SMF sends IPv6 multi-homed routing rule along with the IPv6 prefix to the UE to influence the selection of the source Prefix for the subsequent DNS queries(RFC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0BD0F76F" w14:textId="77777777" w:rsidR="00770EF6" w:rsidRDefault="00770EF6" w:rsidP="00010A55">
      <w:pPr>
        <w:pStyle w:val="B1"/>
        <w:rPr>
          <w:lang w:eastAsia="ko-KR"/>
        </w:rPr>
      </w:pPr>
      <w:r>
        <w:rPr>
          <w:lang w:eastAsia="ko-KR"/>
        </w:rPr>
        <w:t>6.</w:t>
      </w:r>
      <w:r>
        <w:rPr>
          <w:lang w:eastAsia="ko-KR"/>
        </w:rPr>
        <w:tab/>
        <w:t>The LDNSR sends DNS response to UE via PSA1.</w:t>
      </w:r>
    </w:p>
    <w:p w14:paraId="7463AB74" w14:textId="77777777" w:rsidR="00770EF6" w:rsidRDefault="00770EF6" w:rsidP="00010A55">
      <w:pPr>
        <w:pStyle w:val="B1"/>
        <w:rPr>
          <w:lang w:eastAsia="ko-KR"/>
        </w:rPr>
      </w:pPr>
      <w:r>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231F3AAC" w14:textId="77777777" w:rsidR="007D31A2" w:rsidRDefault="00770EF6" w:rsidP="00010A55">
      <w:pPr>
        <w:pStyle w:val="B1"/>
        <w:rPr>
          <w:rFonts w:eastAsia="等线"/>
          <w:lang w:eastAsia="zh-CN"/>
        </w:rPr>
      </w:pPr>
      <w:r>
        <w:rPr>
          <w:lang w:eastAsia="ko-KR"/>
        </w:rPr>
        <w:t>7.</w:t>
      </w:r>
      <w:r>
        <w:rPr>
          <w:lang w:eastAsia="ko-KR"/>
        </w:rPr>
        <w:tab/>
      </w:r>
      <w:r w:rsidR="007D31A2">
        <w:rPr>
          <w:rFonts w:eastAsia="等线" w:hint="eastAsia"/>
          <w:lang w:eastAsia="zh-CN"/>
        </w:rPr>
        <w:t>The SMF may send PDU session modification command with t</w:t>
      </w:r>
      <w:r w:rsidR="007D31A2" w:rsidRPr="00997AC5">
        <w:rPr>
          <w:rFonts w:eastAsia="等线"/>
          <w:lang w:eastAsia="zh-CN"/>
        </w:rPr>
        <w:t xml:space="preserve">he local DNS </w:t>
      </w:r>
      <w:r w:rsidR="007D31A2">
        <w:rPr>
          <w:rFonts w:eastAsia="等线" w:hint="eastAsia"/>
          <w:lang w:eastAsia="zh-CN"/>
        </w:rPr>
        <w:t xml:space="preserve">resolver/L-DNS server </w:t>
      </w:r>
      <w:r w:rsidR="007D31A2" w:rsidRPr="00997AC5">
        <w:rPr>
          <w:rFonts w:eastAsia="等线"/>
          <w:lang w:eastAsia="zh-CN"/>
        </w:rPr>
        <w:t>address</w:t>
      </w:r>
      <w:r w:rsidR="007D31A2">
        <w:rPr>
          <w:rFonts w:eastAsia="等线" w:hint="eastAsia"/>
          <w:lang w:eastAsia="zh-CN"/>
        </w:rPr>
        <w:t xml:space="preserve"> via ePCO </w:t>
      </w:r>
      <w:r w:rsidR="007D31A2">
        <w:rPr>
          <w:rFonts w:eastAsia="等线"/>
          <w:lang w:eastAsia="zh-CN"/>
        </w:rPr>
        <w:t>to the UE</w:t>
      </w:r>
      <w:r w:rsidR="007D31A2" w:rsidRPr="00997AC5">
        <w:rPr>
          <w:rFonts w:eastAsia="等线"/>
          <w:lang w:eastAsia="zh-CN"/>
        </w:rPr>
        <w:t xml:space="preserve">. </w:t>
      </w:r>
      <w:r w:rsidR="007D31A2">
        <w:rPr>
          <w:rFonts w:eastAsia="等线" w:hint="eastAsia"/>
          <w:lang w:eastAsia="zh-CN"/>
        </w:rPr>
        <w:t>And then t</w:t>
      </w:r>
      <w:r w:rsidR="007D31A2" w:rsidRPr="00997AC5">
        <w:rPr>
          <w:rFonts w:eastAsia="等线"/>
          <w:lang w:eastAsia="zh-CN"/>
        </w:rPr>
        <w:t>he UE updates the DNS server address accordingly</w:t>
      </w:r>
      <w:r w:rsidR="007D31A2">
        <w:rPr>
          <w:rFonts w:eastAsia="等线" w:hint="eastAsia"/>
          <w:lang w:eastAsia="zh-CN"/>
        </w:rPr>
        <w:t>.</w:t>
      </w:r>
    </w:p>
    <w:p w14:paraId="68DC7A8A" w14:textId="0F21B48D" w:rsidR="00770EF6" w:rsidRDefault="007D31A2" w:rsidP="00010A55">
      <w:pPr>
        <w:pStyle w:val="B1"/>
        <w:rPr>
          <w:lang w:eastAsia="ko-KR"/>
        </w:rPr>
      </w:pPr>
      <w:r>
        <w:rPr>
          <w:rFonts w:eastAsia="等线"/>
          <w:lang w:eastAsia="zh-CN"/>
        </w:rPr>
        <w:t>8.</w:t>
      </w:r>
      <w:r>
        <w:rPr>
          <w:rFonts w:eastAsia="等线"/>
          <w:lang w:eastAsia="zh-CN"/>
        </w:rPr>
        <w:tab/>
      </w:r>
      <w:r w:rsidR="00770EF6">
        <w:rPr>
          <w:lang w:eastAsia="ko-KR"/>
        </w:rPr>
        <w:t xml:space="preserve">Option 3a and "pre-established" case: Based on the uplink forwarding rules, if an ULCL exists and the query matches the uplink filter rule on UL CL, the UL CL route the DNS query to local </w:t>
      </w:r>
      <w:r w:rsidR="005D5265">
        <w:rPr>
          <w:lang w:eastAsia="ko-KR"/>
        </w:rPr>
        <w:t>PSA2</w:t>
      </w:r>
      <w:r w:rsidR="00770EF6">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Default="00770EF6" w:rsidP="00010A55">
      <w:pPr>
        <w:pStyle w:val="B1"/>
        <w:rPr>
          <w:lang w:eastAsia="ko-KR"/>
        </w:rPr>
      </w:pPr>
      <w:r>
        <w:rPr>
          <w:lang w:eastAsia="ko-KR"/>
        </w:rPr>
        <w:tab/>
        <w:t>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DNS query packet has topologically correct UE source address when DNS resolver gets it, e.g. via NAT in Local DN. See Figure 6.22.1.4-1.</w:t>
      </w:r>
    </w:p>
    <w:p w14:paraId="22685159" w14:textId="77777777" w:rsidR="00770EF6" w:rsidRDefault="00770EF6" w:rsidP="00010A55">
      <w:pPr>
        <w:pStyle w:val="B1"/>
        <w:rPr>
          <w:lang w:eastAsia="ko-KR"/>
        </w:rPr>
      </w:pPr>
      <w:r>
        <w:rPr>
          <w:lang w:eastAsia="ko-KR"/>
        </w:rPr>
        <w:tab/>
        <w:t>The local DNS resolver or C-DNS server sends DNS response to the UE by retracing the forward path.</w:t>
      </w:r>
    </w:p>
    <w:p w14:paraId="53F7E2BE" w14:textId="55058173" w:rsidR="00520DE9" w:rsidRPr="00520DE9" w:rsidRDefault="00010A55" w:rsidP="00010A55">
      <w:pPr>
        <w:pStyle w:val="B1"/>
        <w:rPr>
          <w:lang w:eastAsia="ko-KR"/>
        </w:rPr>
      </w:pPr>
      <w:r>
        <w:rPr>
          <w:lang w:eastAsia="ko-KR"/>
        </w:rPr>
        <w:tab/>
        <w:t>Option 3b:</w:t>
      </w:r>
    </w:p>
    <w:p w14:paraId="67C28536" w14:textId="3FE5F859" w:rsidR="00010A55" w:rsidRDefault="00010A55" w:rsidP="00010A55">
      <w:pPr>
        <w:pStyle w:val="B2"/>
      </w:pPr>
      <w:r>
        <w:t>a.</w:t>
      </w:r>
      <w:r>
        <w:tab/>
        <w:t xml:space="preserve">The local DNS resolver modifies the packet's destination IP address (corresponding to </w:t>
      </w:r>
      <w:r w:rsidR="00BB7E90">
        <w:t>LDNSR</w:t>
      </w:r>
      <w:r>
        <w:t>) to that of the L-DNS and stores the original IP address (</w:t>
      </w:r>
      <w:r w:rsidR="00BB7E90">
        <w:t>LDNSR</w:t>
      </w:r>
      <w:r>
        <w:t>-IP) and the packet's source IP address (corresponding to UE's IP address) to its own (i.e. the local DNS resolver's) IP address and stores the original source IP address (UE-IP) for later processing.</w:t>
      </w:r>
    </w:p>
    <w:p w14:paraId="2C7D61ED" w14:textId="77777777" w:rsidR="00010A55" w:rsidRDefault="00010A55" w:rsidP="00010A55">
      <w:pPr>
        <w:pStyle w:val="B2"/>
      </w:pPr>
      <w:r>
        <w:t>b.</w:t>
      </w:r>
      <w:r>
        <w:tab/>
        <w:t>The local DNS resolver then forwards the modified DNS request to the L-DNS and processes as follows:</w:t>
      </w:r>
    </w:p>
    <w:p w14:paraId="61229DDB" w14:textId="77777777" w:rsidR="00010A55" w:rsidRDefault="00010A55" w:rsidP="00010A55">
      <w:pPr>
        <w:pStyle w:val="B3"/>
      </w:pPr>
      <w:r>
        <w:lastRenderedPageBreak/>
        <w:t>-</w:t>
      </w:r>
      <w:r>
        <w:tab/>
        <w:t>If the L-DNS can resolve the IP address for the requested FQDN of EAS, it responds to the local DNS resolver with the desired IP address of the local EAS.</w:t>
      </w:r>
    </w:p>
    <w:p w14:paraId="7AE1D68A" w14:textId="3E9B88E4" w:rsidR="00010A55" w:rsidRDefault="00010A55" w:rsidP="00010A55">
      <w:pPr>
        <w:pStyle w:val="B3"/>
      </w:pPr>
      <w:r>
        <w:t>-</w:t>
      </w:r>
      <w:r>
        <w:tab/>
        <w:t>If the L-DNS cannot resolve the IP address for the requested FQDN of EAS but it is connected to a C-DNS, it communicates with the C-DNS to recursively resolve the EAS IP address.</w:t>
      </w:r>
    </w:p>
    <w:p w14:paraId="44F06FB5" w14:textId="360E4302" w:rsidR="00520DE9" w:rsidRDefault="00010A55" w:rsidP="00010A55">
      <w:pPr>
        <w:pStyle w:val="NO"/>
      </w:pPr>
      <w:r>
        <w:t>NOTE </w:t>
      </w:r>
      <w:r w:rsidR="00812E55">
        <w:t>6</w:t>
      </w:r>
      <w:r>
        <w:t>:</w:t>
      </w:r>
      <w:r>
        <w:tab/>
        <w:t>Option 1 and 2 can be still applicable in Phase 2 if the requested FQDN is not configured to be local routed on the UL CL or the DNS traffic is encrypted.</w:t>
      </w:r>
    </w:p>
    <w:p w14:paraId="07F365E3" w14:textId="33C56552" w:rsidR="00BB7E90" w:rsidRDefault="00BB7E90" w:rsidP="00010A55">
      <w:pPr>
        <w:pStyle w:val="NO"/>
      </w:pPr>
      <w:bookmarkStart w:id="2264" w:name="_Hlk53989182"/>
      <w:r>
        <w:t xml:space="preserve">NOTE 7: Option 3 can be applied when SMF is configured to know that there is connectivity </w:t>
      </w:r>
      <w:bookmarkEnd w:id="2264"/>
      <w:r>
        <w:t>between local DN and central DN.</w:t>
      </w:r>
    </w:p>
    <w:p w14:paraId="61DA09BB" w14:textId="6B4566BC" w:rsidR="00B85F60" w:rsidRPr="00BB7E90" w:rsidRDefault="00B85F60" w:rsidP="00B85F60">
      <w:r w:rsidRPr="00B85F60">
        <w:t>When the PDU Session is released, the LDNSR removes the corresponding UE context for the PDU session (UE IP address).</w:t>
      </w:r>
    </w:p>
    <w:p w14:paraId="56FA4B18" w14:textId="77777777" w:rsidR="00520DE9" w:rsidRDefault="00520DE9" w:rsidP="00520DE9">
      <w:pPr>
        <w:pStyle w:val="Heading3"/>
      </w:pPr>
      <w:bookmarkStart w:id="2265" w:name="_Toc43317373"/>
      <w:bookmarkStart w:id="2266" w:name="_Toc43374845"/>
      <w:bookmarkStart w:id="2267" w:name="_Toc43375306"/>
      <w:bookmarkStart w:id="2268" w:name="_Toc43801830"/>
      <w:bookmarkStart w:id="2269" w:name="_Toc43806096"/>
      <w:bookmarkStart w:id="2270" w:name="_Toc43806403"/>
      <w:bookmarkStart w:id="2271" w:name="_Toc50466892"/>
      <w:bookmarkStart w:id="2272" w:name="_Toc50468236"/>
      <w:bookmarkStart w:id="2273" w:name="_Toc50468506"/>
      <w:bookmarkStart w:id="2274" w:name="_Toc50468777"/>
      <w:bookmarkStart w:id="2275" w:name="_Toc50630707"/>
      <w:bookmarkStart w:id="2276" w:name="_Toc54944055"/>
      <w:r w:rsidRPr="00520DE9">
        <w:t>6.22.3</w:t>
      </w:r>
      <w:r w:rsidRPr="00520DE9">
        <w:tab/>
      </w:r>
      <w:bookmarkEnd w:id="2265"/>
      <w:r w:rsidRPr="00520DE9">
        <w:t>Impacts on services, entities and interfaces</w:t>
      </w:r>
      <w:bookmarkEnd w:id="2266"/>
      <w:bookmarkEnd w:id="2267"/>
      <w:bookmarkEnd w:id="2268"/>
      <w:bookmarkEnd w:id="2269"/>
      <w:bookmarkEnd w:id="2270"/>
      <w:bookmarkEnd w:id="2271"/>
      <w:bookmarkEnd w:id="2272"/>
      <w:bookmarkEnd w:id="2273"/>
      <w:bookmarkEnd w:id="2274"/>
      <w:bookmarkEnd w:id="2275"/>
      <w:bookmarkEnd w:id="2276"/>
    </w:p>
    <w:p w14:paraId="01589E01" w14:textId="77777777" w:rsidR="00BE5086" w:rsidRPr="00F05AB8" w:rsidRDefault="00BE5086" w:rsidP="00BE5086">
      <w:pPr>
        <w:rPr>
          <w:b/>
          <w:lang w:eastAsia="zh-CN"/>
        </w:rPr>
      </w:pPr>
      <w:r w:rsidRPr="00F05AB8">
        <w:rPr>
          <w:rFonts w:hint="eastAsia"/>
          <w:b/>
          <w:lang w:eastAsia="zh-CN"/>
        </w:rPr>
        <w:t>U</w:t>
      </w:r>
      <w:r w:rsidRPr="00F05AB8">
        <w:rPr>
          <w:b/>
          <w:lang w:eastAsia="zh-CN"/>
        </w:rPr>
        <w:t>E:</w:t>
      </w:r>
    </w:p>
    <w:p w14:paraId="3FB23786" w14:textId="5BA8DBE9" w:rsidR="00BE5086" w:rsidRPr="00BE5086" w:rsidRDefault="00BE5086" w:rsidP="00BE5086">
      <w:pPr>
        <w:pStyle w:val="B1"/>
      </w:pPr>
      <w:r w:rsidRPr="00BE5086">
        <w:t>-</w:t>
      </w:r>
      <w:r w:rsidRPr="00BE5086">
        <w:tab/>
        <w:t>In case of IPv6 multi-homing, the UE receives the DNS-related configuration information for the PDU Session and selects the DNS server to be used for DNS queries of a specific FQDN.</w:t>
      </w:r>
    </w:p>
    <w:p w14:paraId="75CB8948" w14:textId="77777777" w:rsidR="00BE5086" w:rsidRPr="00F05AB8" w:rsidRDefault="00BE5086" w:rsidP="00BE5086">
      <w:pPr>
        <w:rPr>
          <w:b/>
          <w:lang w:eastAsia="zh-CN"/>
        </w:rPr>
      </w:pPr>
      <w:r w:rsidRPr="00F05AB8">
        <w:rPr>
          <w:b/>
          <w:lang w:eastAsia="zh-CN"/>
        </w:rPr>
        <w:t>SMF:</w:t>
      </w:r>
    </w:p>
    <w:p w14:paraId="1C5E7882" w14:textId="79422D08" w:rsidR="00BE5086" w:rsidRPr="00A2616E" w:rsidRDefault="00BE5086" w:rsidP="00A2616E">
      <w:pPr>
        <w:pStyle w:val="B1"/>
      </w:pPr>
      <w:r w:rsidRPr="00BE5086">
        <w:t>-</w:t>
      </w:r>
      <w:r w:rsidRPr="00BE5086">
        <w:tab/>
      </w:r>
      <w:r w:rsidRPr="00F05AB8">
        <w:t>Configure UE with the address of LDNSR as the DNS server during PDU session establishment via PCO.</w:t>
      </w:r>
    </w:p>
    <w:p w14:paraId="6F41D5AF" w14:textId="14D91599" w:rsidR="00BE5086" w:rsidRPr="00BE5086" w:rsidRDefault="00BE5086" w:rsidP="00A2616E">
      <w:pPr>
        <w:pStyle w:val="B1"/>
      </w:pPr>
      <w:r w:rsidRPr="00BE5086">
        <w:t>-</w:t>
      </w:r>
      <w:r w:rsidRPr="00BE5086">
        <w:tab/>
        <w:t xml:space="preserve">the SMF provides the LDNSR </w:t>
      </w:r>
      <w:r w:rsidRPr="00F05AB8">
        <w:t>with</w:t>
      </w:r>
      <w:r w:rsidRPr="00BE5086">
        <w:t>:</w:t>
      </w:r>
    </w:p>
    <w:p w14:paraId="4BAF9F32" w14:textId="2D54F4D3" w:rsidR="00BE5086" w:rsidRPr="00A2616E" w:rsidRDefault="00A2616E" w:rsidP="00A2616E">
      <w:pPr>
        <w:pStyle w:val="B2"/>
      </w:pPr>
      <w:r w:rsidRPr="00BE5086">
        <w:t>-</w:t>
      </w:r>
      <w:r w:rsidRPr="00BE5086">
        <w:tab/>
      </w:r>
      <w:r w:rsidR="00BE5086" w:rsidRPr="00A2616E">
        <w:t>Option 1: the IP address to add as ECS DNS option.</w:t>
      </w:r>
    </w:p>
    <w:p w14:paraId="2B7B2E7C" w14:textId="2F97B596" w:rsidR="00BE5086" w:rsidRPr="00A2616E" w:rsidRDefault="00A2616E" w:rsidP="00A2616E">
      <w:pPr>
        <w:pStyle w:val="B2"/>
      </w:pPr>
      <w:r w:rsidRPr="00BE5086">
        <w:t>-</w:t>
      </w:r>
      <w:r w:rsidRPr="00BE5086">
        <w:tab/>
      </w:r>
      <w:r w:rsidR="00BE5086" w:rsidRPr="00A2616E">
        <w:t>Option 2a (with direct connectivity between LDNSR and L-DNS): the address of L-DNS server towards which to propagate a DNS request.</w:t>
      </w:r>
    </w:p>
    <w:p w14:paraId="2FB32569" w14:textId="6A1E1A20" w:rsidR="00BE5086" w:rsidRPr="00A2616E" w:rsidRDefault="00A2616E" w:rsidP="00A2616E">
      <w:pPr>
        <w:pStyle w:val="B2"/>
      </w:pPr>
      <w:r w:rsidRPr="00BE5086">
        <w:t>-</w:t>
      </w:r>
      <w:r w:rsidRPr="00BE5086">
        <w:tab/>
      </w:r>
      <w:r w:rsidR="00BE5086" w:rsidRPr="00A2616E">
        <w:t>Option 2b (without direct connectivity between LDNSR and L-DNS) the requirement (with relevant filters) to forward a DNS request to the SMF</w:t>
      </w:r>
    </w:p>
    <w:p w14:paraId="5BAD7D74" w14:textId="46D5A705" w:rsidR="00BE5086" w:rsidRPr="00BE5086" w:rsidRDefault="00A2616E" w:rsidP="00BE5086">
      <w:pPr>
        <w:pStyle w:val="B2"/>
        <w:rPr>
          <w:lang w:eastAsia="zh-CN"/>
        </w:rPr>
      </w:pPr>
      <w:r w:rsidRPr="00BE5086">
        <w:t>-</w:t>
      </w:r>
      <w:r w:rsidRPr="00BE5086">
        <w:tab/>
      </w:r>
      <w:r w:rsidR="00BE5086" w:rsidRPr="00F05AB8">
        <w:t xml:space="preserve">Conditions on the DNS response </w:t>
      </w:r>
      <w:r w:rsidR="00BE5086" w:rsidRPr="00BE5086">
        <w:t>th</w:t>
      </w:r>
      <w:r w:rsidR="00BE5086" w:rsidRPr="00F05AB8">
        <w:t>at request LDNSR to notify the SMF</w:t>
      </w:r>
    </w:p>
    <w:p w14:paraId="29B2A49B" w14:textId="2FE6E3A5" w:rsidR="00BE5086" w:rsidRPr="00F05AB8" w:rsidRDefault="00BE5086" w:rsidP="00A2616E">
      <w:pPr>
        <w:pStyle w:val="B1"/>
      </w:pPr>
      <w:r w:rsidRPr="00BE5086">
        <w:t>-</w:t>
      </w:r>
      <w:r w:rsidRPr="00BE5086">
        <w:tab/>
      </w:r>
      <w:r w:rsidRPr="00F05AB8">
        <w:t>Dynamically (upon LDNSR notifications) inserts ULCL and local PSA and optionally configures the traffic routing rule to ULCL</w:t>
      </w:r>
      <w:r w:rsidRPr="00F05AB8">
        <w:rPr>
          <w:rFonts w:hint="eastAsia"/>
        </w:rPr>
        <w:t>/</w:t>
      </w:r>
      <w:r w:rsidRPr="00F05AB8">
        <w:t>BP for subsequent DNS queries targeting FQDNs supported by the DNAI.</w:t>
      </w:r>
    </w:p>
    <w:p w14:paraId="4561A381" w14:textId="4F333CE5" w:rsidR="00BE5086" w:rsidRPr="00F05AB8" w:rsidRDefault="00BE5086" w:rsidP="00A2616E">
      <w:pPr>
        <w:pStyle w:val="B1"/>
      </w:pPr>
      <w:r w:rsidRPr="00BE5086">
        <w:t>-</w:t>
      </w:r>
      <w:r w:rsidRPr="00BE5086">
        <w:tab/>
      </w:r>
      <w:r w:rsidRPr="00F05AB8">
        <w:t>In case of IPv6 multi-homing, the SMF indicates the UE to contact the DHCP server to get the DNS-related configuration information for the PDU Session.</w:t>
      </w:r>
    </w:p>
    <w:p w14:paraId="4DCA537F" w14:textId="77777777" w:rsidR="00BE5086" w:rsidRPr="00770EF6" w:rsidRDefault="00BE5086" w:rsidP="00770EF6">
      <w:pPr>
        <w:rPr>
          <w:b/>
          <w:bCs/>
        </w:rPr>
      </w:pPr>
      <w:r w:rsidRPr="00770EF6">
        <w:rPr>
          <w:rFonts w:hint="eastAsia"/>
          <w:b/>
          <w:bCs/>
        </w:rPr>
        <w:t>U</w:t>
      </w:r>
      <w:r w:rsidRPr="00770EF6">
        <w:rPr>
          <w:b/>
          <w:bCs/>
        </w:rPr>
        <w:t>PF:</w:t>
      </w:r>
    </w:p>
    <w:p w14:paraId="65F1FB7D" w14:textId="77777777" w:rsidR="00BE5086" w:rsidRPr="00F05AB8" w:rsidRDefault="00BE5086" w:rsidP="00BE5086">
      <w:pPr>
        <w:rPr>
          <w:lang w:eastAsia="zh-CN"/>
        </w:rPr>
      </w:pPr>
      <w:r w:rsidRPr="00F05AB8">
        <w:rPr>
          <w:lang w:eastAsia="zh-CN"/>
        </w:rPr>
        <w:t>UPF as an ULCL:</w:t>
      </w:r>
    </w:p>
    <w:p w14:paraId="0F49C7C6" w14:textId="3DB1004F" w:rsidR="00BE5086" w:rsidRPr="00F05AB8" w:rsidRDefault="00BE5086" w:rsidP="00A2616E">
      <w:pPr>
        <w:pStyle w:val="B1"/>
      </w:pPr>
      <w:r w:rsidRPr="00BE5086">
        <w:t>-</w:t>
      </w:r>
      <w:r w:rsidRPr="00BE5086">
        <w:tab/>
      </w:r>
      <w:r w:rsidRPr="00F05AB8">
        <w:t xml:space="preserve">Optionally, the ULCL is configured with uplink forwarding rules to route the traffic and DNS queries for FQDNs ranges to the Local </w:t>
      </w:r>
      <w:r w:rsidR="005D5265">
        <w:t>PSA2</w:t>
      </w:r>
      <w:r w:rsidRPr="00F05AB8">
        <w:t xml:space="preserve"> (assuming DNS traffic is not ciphered).</w:t>
      </w:r>
    </w:p>
    <w:p w14:paraId="1C81B6D9" w14:textId="77777777" w:rsidR="00BE5086" w:rsidRPr="00770EF6" w:rsidRDefault="00BE5086" w:rsidP="00BE5086">
      <w:pPr>
        <w:rPr>
          <w:b/>
          <w:bCs/>
        </w:rPr>
      </w:pPr>
      <w:r w:rsidRPr="00770EF6">
        <w:rPr>
          <w:b/>
          <w:bCs/>
        </w:rPr>
        <w:t>LDNSR:</w:t>
      </w:r>
    </w:p>
    <w:p w14:paraId="4CF7F19A" w14:textId="77777777" w:rsidR="00BB7E90" w:rsidRDefault="00BB7E90" w:rsidP="00BB7E90">
      <w:pPr>
        <w:pStyle w:val="B1"/>
      </w:pPr>
      <w:r w:rsidRPr="00BE5086">
        <w:t>-</w:t>
      </w:r>
      <w:r w:rsidRPr="00BE5086">
        <w:tab/>
      </w:r>
      <w:r>
        <w:t>LDNSR is a standalone Network Function.</w:t>
      </w:r>
    </w:p>
    <w:p w14:paraId="375053FC" w14:textId="63CC5F8B" w:rsidR="00BE5086" w:rsidRPr="00F05AB8" w:rsidRDefault="00BE5086" w:rsidP="00A2616E">
      <w:pPr>
        <w:pStyle w:val="B1"/>
      </w:pPr>
      <w:r w:rsidRPr="00BE5086">
        <w:t>-</w:t>
      </w:r>
      <w:r w:rsidRPr="00BE5086">
        <w:tab/>
      </w:r>
      <w:r w:rsidRPr="00F05AB8">
        <w:t>performs the role of a DNS Resolver and performs interactions with the SMF</w:t>
      </w:r>
      <w:r w:rsidR="00BB7E90">
        <w:t xml:space="preserve"> via service based interface</w:t>
      </w:r>
      <w:r w:rsidRPr="00F05AB8">
        <w:t>.</w:t>
      </w:r>
    </w:p>
    <w:p w14:paraId="1FB2CA62" w14:textId="01AB1134" w:rsidR="00BE5086" w:rsidRPr="00F05AB8" w:rsidRDefault="00BE5086" w:rsidP="00A2616E">
      <w:pPr>
        <w:pStyle w:val="B1"/>
      </w:pPr>
      <w:r w:rsidRPr="00BE5086">
        <w:t>-</w:t>
      </w:r>
      <w:r w:rsidRPr="00BE5086">
        <w:tab/>
      </w:r>
      <w:r w:rsidRPr="00F05AB8">
        <w:t>the LDNSR is configured by the SMF with:</w:t>
      </w:r>
    </w:p>
    <w:p w14:paraId="290AD14B" w14:textId="5AA81922" w:rsidR="00BE5086" w:rsidRPr="00F05AB8" w:rsidRDefault="00A2616E" w:rsidP="00BE5086">
      <w:pPr>
        <w:pStyle w:val="B2"/>
        <w:rPr>
          <w:lang w:eastAsia="zh-CN"/>
        </w:rPr>
      </w:pPr>
      <w:r w:rsidRPr="00BE5086">
        <w:t>-</w:t>
      </w:r>
      <w:r w:rsidRPr="00BE5086">
        <w:tab/>
      </w:r>
      <w:r w:rsidR="00BE5086" w:rsidRPr="00F05AB8">
        <w:rPr>
          <w:lang w:eastAsia="zh-CN"/>
        </w:rPr>
        <w:t>Option 1: the IP address to add as ECS DNS option.</w:t>
      </w:r>
    </w:p>
    <w:p w14:paraId="1F0BECDC" w14:textId="1FDD2747" w:rsidR="00BE5086" w:rsidRPr="00F05AB8" w:rsidRDefault="00A2616E" w:rsidP="00BE5086">
      <w:pPr>
        <w:pStyle w:val="B2"/>
        <w:rPr>
          <w:lang w:eastAsia="zh-CN"/>
        </w:rPr>
      </w:pPr>
      <w:r w:rsidRPr="00BE5086">
        <w:t>-</w:t>
      </w:r>
      <w:r w:rsidRPr="00BE5086">
        <w:tab/>
      </w:r>
      <w:r w:rsidR="00BE5086" w:rsidRPr="00F05AB8">
        <w:rPr>
          <w:lang w:eastAsia="zh-CN"/>
        </w:rPr>
        <w:t>Option 2a (with direct connectivity between LDNSR and L-DNS): the address of L-DNS server towards which to propagate a DNS request.</w:t>
      </w:r>
    </w:p>
    <w:p w14:paraId="278A79C2" w14:textId="0238869E" w:rsidR="00BE5086" w:rsidRPr="00F05AB8" w:rsidRDefault="00A2616E" w:rsidP="00BE5086">
      <w:pPr>
        <w:pStyle w:val="B2"/>
        <w:rPr>
          <w:lang w:eastAsia="zh-CN"/>
        </w:rPr>
      </w:pPr>
      <w:r w:rsidRPr="00BE5086">
        <w:t>-</w:t>
      </w:r>
      <w:r w:rsidRPr="00BE5086">
        <w:tab/>
      </w:r>
      <w:r w:rsidR="00BE5086" w:rsidRPr="00F05AB8">
        <w:rPr>
          <w:lang w:eastAsia="zh-CN"/>
        </w:rPr>
        <w:t>Option 2b (without direct connectivity between LDNSR and L-DNS) the requirement (with relevant filters) to forward a DNS request to the SMF</w:t>
      </w:r>
    </w:p>
    <w:p w14:paraId="066DC60C" w14:textId="61674F19" w:rsidR="00BE5086" w:rsidRPr="00F05AB8" w:rsidRDefault="00A2616E" w:rsidP="00BE5086">
      <w:pPr>
        <w:pStyle w:val="B2"/>
        <w:rPr>
          <w:lang w:eastAsia="zh-CN"/>
        </w:rPr>
      </w:pPr>
      <w:r w:rsidRPr="00BE5086">
        <w:lastRenderedPageBreak/>
        <w:t>-</w:t>
      </w:r>
      <w:r w:rsidRPr="00BE5086">
        <w:tab/>
      </w:r>
      <w:r w:rsidR="00BE5086" w:rsidRPr="00F05AB8">
        <w:t>Conditions on the DNS response that request LDNSR to notify the SMF</w:t>
      </w:r>
    </w:p>
    <w:p w14:paraId="3C53612C" w14:textId="417EC3F5" w:rsidR="00BE5086" w:rsidRPr="00F05AB8" w:rsidRDefault="00BE5086" w:rsidP="00A2616E">
      <w:pPr>
        <w:pStyle w:val="B1"/>
      </w:pPr>
      <w:r w:rsidRPr="00BE5086">
        <w:t>-</w:t>
      </w:r>
      <w:r w:rsidRPr="00BE5086">
        <w:tab/>
      </w:r>
      <w:r w:rsidRPr="00F05AB8">
        <w:t>The handling of DNS message in the LDNSR:</w:t>
      </w:r>
    </w:p>
    <w:p w14:paraId="65C3B245" w14:textId="78FCE754" w:rsidR="00BE5086" w:rsidRPr="00F05AB8" w:rsidRDefault="00BE5086" w:rsidP="00A2616E">
      <w:pPr>
        <w:pStyle w:val="B2"/>
      </w:pPr>
      <w:r w:rsidRPr="00BE5086">
        <w:t>-</w:t>
      </w:r>
      <w:r w:rsidRPr="00BE5086">
        <w:tab/>
      </w:r>
      <w:r w:rsidRPr="00F05AB8">
        <w:t>Option 1: the LDNSR adds ECS option in DNS query message.</w:t>
      </w:r>
    </w:p>
    <w:p w14:paraId="1F9AE061" w14:textId="7AE3708F" w:rsidR="00BE5086" w:rsidRPr="00F05AB8" w:rsidRDefault="00BE5086" w:rsidP="00A2616E">
      <w:pPr>
        <w:pStyle w:val="B2"/>
      </w:pPr>
      <w:r w:rsidRPr="00BE5086">
        <w:t>-</w:t>
      </w:r>
      <w:r w:rsidRPr="00BE5086">
        <w:tab/>
      </w:r>
      <w:r w:rsidRPr="00F05AB8">
        <w:t>Option 2a: the LDNSR redirects the DNS query to the L-DNS.</w:t>
      </w:r>
    </w:p>
    <w:p w14:paraId="139E9E84" w14:textId="79BF5A19" w:rsidR="00BE5086" w:rsidRPr="00F05AB8" w:rsidRDefault="00BE5086" w:rsidP="00A2616E">
      <w:pPr>
        <w:pStyle w:val="B2"/>
      </w:pPr>
      <w:r w:rsidRPr="00BE5086">
        <w:t>-</w:t>
      </w:r>
      <w:r w:rsidRPr="00BE5086">
        <w:tab/>
      </w:r>
      <w:r w:rsidRPr="00F05AB8">
        <w:t>Option 2b: the LDNSR forwards the DNS query to the SMF and receives the DNS response from SMF.</w:t>
      </w:r>
    </w:p>
    <w:p w14:paraId="4733E70C" w14:textId="4D911B3D" w:rsidR="00BE5086" w:rsidRDefault="00BE5086" w:rsidP="00A2616E">
      <w:pPr>
        <w:pStyle w:val="B1"/>
      </w:pPr>
      <w:r w:rsidRPr="00BE5086">
        <w:t>-</w:t>
      </w:r>
      <w:r w:rsidRPr="00BE5086">
        <w:tab/>
      </w:r>
      <w:r w:rsidRPr="00F05AB8">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0D9F6A36" w14:textId="77777777" w:rsidR="00BB7E90" w:rsidRPr="00BB7E90" w:rsidRDefault="00BB7E90" w:rsidP="00BB7E90">
      <w:pPr>
        <w:rPr>
          <w:b/>
          <w:bCs/>
        </w:rPr>
      </w:pPr>
      <w:r w:rsidRPr="00BB7E90">
        <w:rPr>
          <w:b/>
          <w:bCs/>
        </w:rPr>
        <w:t>Local DNS Resolver:</w:t>
      </w:r>
    </w:p>
    <w:p w14:paraId="37BA418E" w14:textId="77777777" w:rsidR="00BB7E90" w:rsidRDefault="00BB7E90" w:rsidP="00BB7E90">
      <w:pPr>
        <w:pStyle w:val="B1"/>
      </w:pPr>
      <w:r>
        <w:t>-</w:t>
      </w:r>
      <w:r>
        <w:tab/>
        <w:t>Option 3b: Store the original DNS Request from UE, generate a DNS Request by modifying the source and destination IP addresses of the UE originated DNS Request and send the DNS Request to L-DNS Server.</w:t>
      </w:r>
    </w:p>
    <w:p w14:paraId="2029550C" w14:textId="7F71B74E" w:rsidR="00BB7E90" w:rsidRPr="00A2616E" w:rsidRDefault="00BB7E90" w:rsidP="00BB7E90">
      <w:pPr>
        <w:pStyle w:val="NO"/>
      </w:pPr>
      <w:r>
        <w:t>NOTE: Whether the IP address modification in DNS Request as proposed in option3b can be used in deployment or not is subject to local regulations.</w:t>
      </w:r>
    </w:p>
    <w:p w14:paraId="2D33A0EF" w14:textId="77777777" w:rsidR="00BE5086" w:rsidRPr="00F05AB8" w:rsidRDefault="00BE5086" w:rsidP="00BE5086">
      <w:pPr>
        <w:rPr>
          <w:b/>
          <w:lang w:eastAsia="zh-CN"/>
        </w:rPr>
      </w:pPr>
      <w:r w:rsidRPr="00F05AB8">
        <w:rPr>
          <w:b/>
          <w:lang w:eastAsia="zh-CN"/>
        </w:rPr>
        <w:t>PCF</w:t>
      </w:r>
    </w:p>
    <w:p w14:paraId="1C47B793" w14:textId="188E773A" w:rsidR="00BE5086" w:rsidRPr="00A2616E" w:rsidRDefault="00BE5086" w:rsidP="00B66EAE">
      <w:pPr>
        <w:pStyle w:val="B1"/>
      </w:pPr>
      <w:r w:rsidRPr="00BE5086">
        <w:t>-</w:t>
      </w:r>
      <w:r w:rsidRPr="00BE5086">
        <w:tab/>
      </w:r>
      <w:r w:rsidRPr="00270D44">
        <w:t>Optionally allow AF to provide PCF with Traffic Influence routing per service address</w:t>
      </w:r>
    </w:p>
    <w:p w14:paraId="6ACEA267" w14:textId="38F1B4E5" w:rsidR="00520DE9" w:rsidRPr="00520DE9" w:rsidRDefault="00520DE9" w:rsidP="00520DE9">
      <w:pPr>
        <w:pStyle w:val="Heading2"/>
      </w:pPr>
      <w:bookmarkStart w:id="2277" w:name="_Toc43317374"/>
      <w:bookmarkStart w:id="2278" w:name="_Toc43374846"/>
      <w:bookmarkStart w:id="2279" w:name="_Toc43375307"/>
      <w:bookmarkStart w:id="2280" w:name="_Toc43801831"/>
      <w:bookmarkStart w:id="2281" w:name="_Toc43806097"/>
      <w:bookmarkStart w:id="2282" w:name="_Toc43806404"/>
      <w:bookmarkStart w:id="2283" w:name="_Toc50466893"/>
      <w:bookmarkStart w:id="2284" w:name="_Toc50468237"/>
      <w:bookmarkStart w:id="2285" w:name="_Toc50468507"/>
      <w:bookmarkStart w:id="2286" w:name="_Toc50468778"/>
      <w:bookmarkStart w:id="2287" w:name="_Toc50630708"/>
      <w:bookmarkStart w:id="2288" w:name="_Toc54944056"/>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2277"/>
      <w:bookmarkEnd w:id="2278"/>
      <w:bookmarkEnd w:id="2279"/>
      <w:bookmarkEnd w:id="2280"/>
      <w:bookmarkEnd w:id="2281"/>
      <w:bookmarkEnd w:id="2282"/>
      <w:bookmarkEnd w:id="2283"/>
      <w:bookmarkEnd w:id="2284"/>
      <w:bookmarkEnd w:id="2285"/>
      <w:bookmarkEnd w:id="2286"/>
      <w:bookmarkEnd w:id="2287"/>
      <w:bookmarkEnd w:id="2288"/>
    </w:p>
    <w:p w14:paraId="14393684" w14:textId="77777777" w:rsidR="00520DE9" w:rsidRPr="00520DE9" w:rsidRDefault="00520DE9" w:rsidP="00520DE9">
      <w:pPr>
        <w:pStyle w:val="Heading3"/>
      </w:pPr>
      <w:bookmarkStart w:id="2289" w:name="_Toc43317375"/>
      <w:bookmarkStart w:id="2290" w:name="_Toc43374847"/>
      <w:bookmarkStart w:id="2291" w:name="_Toc43375308"/>
      <w:bookmarkStart w:id="2292" w:name="_Toc43801832"/>
      <w:bookmarkStart w:id="2293" w:name="_Toc43806098"/>
      <w:bookmarkStart w:id="2294" w:name="_Toc43806405"/>
      <w:bookmarkStart w:id="2295" w:name="_Toc50466894"/>
      <w:bookmarkStart w:id="2296" w:name="_Toc50468238"/>
      <w:bookmarkStart w:id="2297" w:name="_Toc50468508"/>
      <w:bookmarkStart w:id="2298" w:name="_Toc50468779"/>
      <w:bookmarkStart w:id="2299" w:name="_Toc50630709"/>
      <w:bookmarkStart w:id="2300" w:name="_Toc54944057"/>
      <w:r w:rsidRPr="00520DE9">
        <w:t>6.23.1</w:t>
      </w:r>
      <w:r w:rsidRPr="00520DE9">
        <w:tab/>
        <w:t>Solution description</w:t>
      </w:r>
      <w:bookmarkEnd w:id="2289"/>
      <w:bookmarkEnd w:id="2290"/>
      <w:bookmarkEnd w:id="2291"/>
      <w:bookmarkEnd w:id="2292"/>
      <w:bookmarkEnd w:id="2293"/>
      <w:bookmarkEnd w:id="2294"/>
      <w:bookmarkEnd w:id="2295"/>
      <w:bookmarkEnd w:id="2296"/>
      <w:bookmarkEnd w:id="2297"/>
      <w:bookmarkEnd w:id="2298"/>
      <w:bookmarkEnd w:id="2299"/>
      <w:bookmarkEnd w:id="2300"/>
    </w:p>
    <w:p w14:paraId="71ED2B69" w14:textId="77777777" w:rsidR="00010A55" w:rsidRDefault="00010A55" w:rsidP="00010A55">
      <w:r>
        <w:t>The solution addresses Key Issue #2: Edge Relocation. The UE is Edge Computing Service agnostic.</w:t>
      </w:r>
    </w:p>
    <w:p w14:paraId="32A74399" w14:textId="77777777"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520DE9" w:rsidRDefault="00520DE9" w:rsidP="00520DE9">
      <w:pPr>
        <w:pStyle w:val="B1"/>
      </w:pPr>
      <w:r w:rsidRPr="00520DE9">
        <w:rPr>
          <w:rFonts w:eastAsia="宋体" w:hint="eastAsia"/>
        </w:rPr>
        <w:t>-</w:t>
      </w:r>
      <w:r w:rsidRPr="00520DE9">
        <w:tab/>
        <w:t>Solution #10 for DNS based Discovery of Edge Application Server for Distributed Anchor connectivity model.</w:t>
      </w:r>
    </w:p>
    <w:p w14:paraId="00E79B28" w14:textId="77777777" w:rsidR="00520DE9" w:rsidRPr="00770EF6" w:rsidRDefault="00520DE9" w:rsidP="00520DE9">
      <w:r w:rsidRPr="00770EF6">
        <w:t>Like Solution #10, this solution supports encrypted DNS, and both MNO and 3rd party DNS Resolvers.</w:t>
      </w:r>
    </w:p>
    <w:p w14:paraId="50380FD8"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520DE9" w:rsidRDefault="00520DE9" w:rsidP="00520DE9">
      <w:r w:rsidRPr="00520DE9">
        <w:t xml:space="preserve">This solution assumes Solution </w:t>
      </w:r>
      <w:r w:rsidR="001E19F2" w:rsidRPr="00520DE9">
        <w:t>#10</w:t>
      </w:r>
      <w:r w:rsidRPr="00520DE9">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520DE9" w:rsidRDefault="00520DE9" w:rsidP="00520DE9">
      <w:r w:rsidRPr="00520DE9">
        <w:t>Detailed procedures describe this solution at PDU Session re-anchoring with SSC#3 and SSC#2.</w:t>
      </w:r>
    </w:p>
    <w:p w14:paraId="2372A501" w14:textId="77777777" w:rsidR="00520DE9" w:rsidRPr="00520DE9" w:rsidRDefault="00520DE9" w:rsidP="00520DE9">
      <w:pPr>
        <w:pStyle w:val="Heading3"/>
      </w:pPr>
      <w:bookmarkStart w:id="2301" w:name="_Toc43317376"/>
      <w:bookmarkStart w:id="2302" w:name="_Toc43374848"/>
      <w:bookmarkStart w:id="2303" w:name="_Toc43375309"/>
      <w:bookmarkStart w:id="2304" w:name="_Toc43801833"/>
      <w:bookmarkStart w:id="2305" w:name="_Toc43806099"/>
      <w:bookmarkStart w:id="2306" w:name="_Toc43806406"/>
      <w:bookmarkStart w:id="2307" w:name="_Toc50466895"/>
      <w:bookmarkStart w:id="2308" w:name="_Toc50468239"/>
      <w:bookmarkStart w:id="2309" w:name="_Toc50468509"/>
      <w:bookmarkStart w:id="2310" w:name="_Toc50468780"/>
      <w:bookmarkStart w:id="2311" w:name="_Toc50630710"/>
      <w:bookmarkStart w:id="2312" w:name="_Toc54944058"/>
      <w:r w:rsidRPr="00520DE9">
        <w:t>6.23.2</w:t>
      </w:r>
      <w:r w:rsidRPr="00520DE9">
        <w:tab/>
        <w:t>Procedures</w:t>
      </w:r>
      <w:bookmarkEnd w:id="2301"/>
      <w:bookmarkEnd w:id="2302"/>
      <w:bookmarkEnd w:id="2303"/>
      <w:bookmarkEnd w:id="2304"/>
      <w:bookmarkEnd w:id="2305"/>
      <w:bookmarkEnd w:id="2306"/>
      <w:bookmarkEnd w:id="2307"/>
      <w:bookmarkEnd w:id="2308"/>
      <w:bookmarkEnd w:id="2309"/>
      <w:bookmarkEnd w:id="2310"/>
      <w:bookmarkEnd w:id="2311"/>
      <w:bookmarkEnd w:id="2312"/>
    </w:p>
    <w:p w14:paraId="0030CBAB" w14:textId="77777777" w:rsidR="00520DE9" w:rsidRPr="00520DE9" w:rsidRDefault="00520DE9" w:rsidP="00520DE9">
      <w:pPr>
        <w:pStyle w:val="Heading4"/>
      </w:pPr>
      <w:bookmarkStart w:id="2313" w:name="_Toc43317377"/>
      <w:bookmarkStart w:id="2314" w:name="_Toc43374849"/>
      <w:bookmarkStart w:id="2315" w:name="_Toc43375310"/>
      <w:bookmarkStart w:id="2316" w:name="_Toc43801834"/>
      <w:bookmarkStart w:id="2317" w:name="_Toc43806100"/>
      <w:bookmarkStart w:id="2318" w:name="_Toc43806407"/>
      <w:bookmarkStart w:id="2319" w:name="_Toc50630711"/>
      <w:bookmarkStart w:id="2320" w:name="_Toc54944059"/>
      <w:r w:rsidRPr="00520DE9">
        <w:t>6.23.2.1</w:t>
      </w:r>
      <w:r w:rsidRPr="00520DE9">
        <w:tab/>
        <w:t>High Level procedure for SSC#2</w:t>
      </w:r>
      <w:bookmarkEnd w:id="2313"/>
      <w:bookmarkEnd w:id="2314"/>
      <w:bookmarkEnd w:id="2315"/>
      <w:bookmarkEnd w:id="2316"/>
      <w:bookmarkEnd w:id="2317"/>
      <w:bookmarkEnd w:id="2318"/>
      <w:bookmarkEnd w:id="2319"/>
      <w:bookmarkEnd w:id="2320"/>
    </w:p>
    <w:p w14:paraId="6B020A5A"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520DE9" w:rsidRDefault="00520DE9" w:rsidP="00520DE9">
      <w:r w:rsidRPr="00520DE9">
        <w:t xml:space="preserve">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w:t>
      </w:r>
      <w:r w:rsidRPr="00520DE9">
        <w:lastRenderedPageBreak/>
        <w:t>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520DE9" w:rsidRDefault="00520DE9" w:rsidP="00520DE9">
      <w:bookmarkStart w:id="2321" w:name="_Hlk41034031"/>
      <w:r w:rsidRPr="00520DE9">
        <w:t xml:space="preserve">Figure 6.23.2.1-1 </w:t>
      </w:r>
      <w:bookmarkEnd w:id="2321"/>
      <w:r w:rsidRPr="00520DE9">
        <w:t>below shows an example sequence for this solution that includes the following steps:</w:t>
      </w:r>
    </w:p>
    <w:p w14:paraId="25D3ED07" w14:textId="510FDE3C" w:rsidR="00520DE9" w:rsidRPr="00520DE9" w:rsidRDefault="00520DE9" w:rsidP="00520DE9">
      <w:r w:rsidRPr="00520DE9">
        <w:t xml:space="preserve">When the UE sets up a PDU session, 5G Core existing mechanisms are used to provide the UE with the address of the DNS. The address provided depends on the DNS distribution selected as has been described in Solution </w:t>
      </w:r>
      <w:r w:rsidR="001E19F2" w:rsidRPr="00520DE9">
        <w:t>#10</w:t>
      </w:r>
      <w:r w:rsidRPr="00520DE9">
        <w:t>. The DNS queries sent over the new PDU session are addressed to that DNS Resolver but might also be sent to another DNS Resolver depending on the Application client, the Browser or UE OS configuration.</w:t>
      </w:r>
    </w:p>
    <w:p w14:paraId="4E38EFDF" w14:textId="77777777" w:rsidR="00010A55" w:rsidRDefault="00010A55" w:rsidP="00010A55">
      <w:pPr>
        <w:pStyle w:val="TH"/>
      </w:pPr>
      <w:r>
        <w:object w:dxaOrig="9136" w:dyaOrig="6847" w14:anchorId="319F63DB">
          <v:shape id="_x0000_i1081" type="#_x0000_t75" style="width:456.4pt;height:341.55pt" o:ole="">
            <v:imagedata r:id="rId123" o:title=""/>
          </v:shape>
          <o:OLEObject Type="Embed" ProgID="Word.Picture.8" ShapeID="_x0000_i1081" DrawAspect="Content" ObjectID="_1665557977" r:id="rId124"/>
        </w:object>
      </w:r>
    </w:p>
    <w:p w14:paraId="79571F0A" w14:textId="77777777" w:rsidR="00520DE9" w:rsidRPr="00520DE9" w:rsidRDefault="00520DE9" w:rsidP="00520DE9">
      <w:pPr>
        <w:pStyle w:val="TF"/>
      </w:pPr>
      <w:r w:rsidRPr="00520DE9">
        <w:t>Figure 6.23.2.</w:t>
      </w:r>
      <w:r w:rsidRPr="00520DE9">
        <w:rPr>
          <w:lang w:val="en-US"/>
        </w:rPr>
        <w:t>1</w:t>
      </w:r>
      <w:r w:rsidRPr="00520DE9">
        <w:t>-1 Example flow for DNS resolution</w:t>
      </w:r>
    </w:p>
    <w:p w14:paraId="1E4ECB74" w14:textId="68CD74DE"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520DE9">
        <w:t>#10</w:t>
      </w:r>
      <w:r w:rsidRPr="00520DE9">
        <w:t xml:space="preserve"> for further details).</w:t>
      </w:r>
    </w:p>
    <w:p w14:paraId="4FDFEEB1" w14:textId="77777777" w:rsidR="00520DE9" w:rsidRPr="00520DE9" w:rsidRDefault="00520DE9" w:rsidP="00520DE9">
      <w:pPr>
        <w:pStyle w:val="B1"/>
      </w:pPr>
      <w:r w:rsidRPr="00520DE9">
        <w:t>2.</w:t>
      </w:r>
      <w:r w:rsidRPr="00520DE9">
        <w:tab/>
        <w:t>The application traffic starts towards AS#1.</w:t>
      </w:r>
    </w:p>
    <w:p w14:paraId="5CD4D610" w14:textId="77777777"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14:paraId="6C2514E0" w14:textId="0EBA0B13"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4.3.5.1.</w:t>
      </w:r>
    </w:p>
    <w:p w14:paraId="659ED93F" w14:textId="77777777"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520DE9" w:rsidRDefault="00520DE9" w:rsidP="00520DE9">
      <w:pPr>
        <w:pStyle w:val="B1"/>
      </w:pPr>
      <w:r w:rsidRPr="00520DE9">
        <w:lastRenderedPageBreak/>
        <w:t>6.</w:t>
      </w:r>
      <w:r w:rsidRPr="00520DE9">
        <w:tab/>
        <w:t>At some point the Application triggers a new DNS request for the Application FQDN. The new DNS request could be sent for example if the application client supports OS notifications of the new IP connection.</w:t>
      </w:r>
    </w:p>
    <w:p w14:paraId="3C1EC6B8" w14:textId="612744FB" w:rsidR="00520DE9" w:rsidRPr="00520DE9" w:rsidRDefault="00520DE9" w:rsidP="00520DE9">
      <w:pPr>
        <w:pStyle w:val="B1"/>
      </w:pPr>
      <w:r w:rsidRPr="00520DE9">
        <w:t>7.</w:t>
      </w:r>
      <w:r w:rsidRPr="00520DE9">
        <w:tab/>
        <w:t xml:space="preserve">The DNS Query with the Application FQDN is sent over the new PDU Session and the response is tuned to the </w:t>
      </w:r>
      <w:r w:rsidR="005D5265">
        <w:t>PSA2</w:t>
      </w:r>
      <w:r w:rsidRPr="00520DE9">
        <w:t xml:space="preserve"> (see solution </w:t>
      </w:r>
      <w:r w:rsidR="001762FA" w:rsidRPr="00520DE9">
        <w:t>#10</w:t>
      </w:r>
      <w:r w:rsidRPr="00520DE9">
        <w:t xml:space="preserve"> for further details).</w:t>
      </w:r>
    </w:p>
    <w:p w14:paraId="03BA616E" w14:textId="77777777" w:rsidR="00520DE9" w:rsidRPr="00520DE9" w:rsidRDefault="00520DE9" w:rsidP="00520DE9">
      <w:pPr>
        <w:pStyle w:val="B1"/>
      </w:pPr>
      <w:r w:rsidRPr="00520DE9">
        <w:t>8.</w:t>
      </w:r>
      <w:r w:rsidRPr="00520DE9">
        <w:tab/>
        <w:t>The application traffic starts towards AS#2.</w:t>
      </w:r>
    </w:p>
    <w:p w14:paraId="2038719C" w14:textId="77777777" w:rsidR="00520DE9" w:rsidRPr="00520DE9" w:rsidRDefault="00520DE9" w:rsidP="00520DE9">
      <w:pPr>
        <w:pStyle w:val="Heading4"/>
      </w:pPr>
      <w:bookmarkStart w:id="2322" w:name="_Toc43317378"/>
      <w:bookmarkStart w:id="2323" w:name="_Toc43374850"/>
      <w:bookmarkStart w:id="2324" w:name="_Toc43375311"/>
      <w:bookmarkStart w:id="2325" w:name="_Toc43801835"/>
      <w:bookmarkStart w:id="2326" w:name="_Toc43806101"/>
      <w:bookmarkStart w:id="2327" w:name="_Toc43806408"/>
      <w:bookmarkStart w:id="2328" w:name="_Toc50630712"/>
      <w:bookmarkStart w:id="2329" w:name="_Toc54944060"/>
      <w:r w:rsidRPr="00520DE9">
        <w:t>6.23.2.2</w:t>
      </w:r>
      <w:r w:rsidRPr="00520DE9">
        <w:tab/>
        <w:t>High Level procedure for SSC#3</w:t>
      </w:r>
      <w:bookmarkEnd w:id="2322"/>
      <w:bookmarkEnd w:id="2323"/>
      <w:bookmarkEnd w:id="2324"/>
      <w:bookmarkEnd w:id="2325"/>
      <w:bookmarkEnd w:id="2326"/>
      <w:bookmarkEnd w:id="2327"/>
      <w:bookmarkEnd w:id="2328"/>
      <w:bookmarkEnd w:id="2329"/>
    </w:p>
    <w:p w14:paraId="306B2D70"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520DE9" w:rsidRDefault="00520DE9" w:rsidP="00520DE9">
      <w:r w:rsidRPr="00520DE9">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4174B9" w:rsidRDefault="004174B9" w:rsidP="004174B9">
      <w:pPr>
        <w:pStyle w:val="NO"/>
      </w:pPr>
      <w:r w:rsidRPr="004174B9">
        <w:t>NOTE</w:t>
      </w:r>
      <w:r w:rsidR="00770EF6" w:rsidRPr="004174B9">
        <w:t>:</w:t>
      </w:r>
      <w:r w:rsidR="00770EF6" w:rsidRPr="004174B9">
        <w:tab/>
      </w:r>
      <w:r w:rsidR="00520DE9" w:rsidRPr="004174B9">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520DE9" w:rsidRDefault="00520DE9" w:rsidP="00520DE9">
      <w:r w:rsidRPr="00520DE9">
        <w:t xml:space="preserve">Figure </w:t>
      </w:r>
      <w:bookmarkStart w:id="2330" w:name="_Hlk41034152"/>
      <w:r w:rsidRPr="00520DE9">
        <w:t xml:space="preserve">6.23.2.3-1 </w:t>
      </w:r>
      <w:bookmarkEnd w:id="2330"/>
      <w:r w:rsidRPr="00520DE9">
        <w:t>below shows an example sequence for this solution including an example for how a stateful application can build service continuity. The sequence includes the following steps:</w:t>
      </w:r>
    </w:p>
    <w:p w14:paraId="48EAA13C" w14:textId="77777777"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14:paraId="6C3869D7" w14:textId="77777777" w:rsidR="00010A55" w:rsidRDefault="00010A55" w:rsidP="00010A55">
      <w:pPr>
        <w:pStyle w:val="TH"/>
      </w:pPr>
      <w:r>
        <w:object w:dxaOrig="9331" w:dyaOrig="7430" w14:anchorId="4AC68EEA">
          <v:shape id="_x0000_i1082" type="#_x0000_t75" style="width:465.5pt;height:371.25pt" o:ole="">
            <v:imagedata r:id="rId125" o:title=""/>
          </v:shape>
          <o:OLEObject Type="Embed" ProgID="Word.Picture.8" ShapeID="_x0000_i1082" DrawAspect="Content" ObjectID="_1665557978" r:id="rId126"/>
        </w:object>
      </w:r>
    </w:p>
    <w:p w14:paraId="4B413E49" w14:textId="537F6272" w:rsidR="00520DE9" w:rsidRPr="00520DE9" w:rsidRDefault="00520DE9" w:rsidP="00520DE9">
      <w:pPr>
        <w:pStyle w:val="TF"/>
      </w:pPr>
      <w:r w:rsidRPr="00520DE9">
        <w:t>Figure 6.23.2.</w:t>
      </w:r>
      <w:r w:rsidRPr="00520DE9">
        <w:rPr>
          <w:lang w:val="en-US"/>
        </w:rPr>
        <w:t>2</w:t>
      </w:r>
      <w:r w:rsidRPr="00520DE9">
        <w:t>-1</w:t>
      </w:r>
      <w:r w:rsidR="00355D16">
        <w:t xml:space="preserve">: </w:t>
      </w:r>
      <w:r w:rsidRPr="00520DE9">
        <w:t>Example sequence of DNS resolution</w:t>
      </w:r>
    </w:p>
    <w:p w14:paraId="20FF66FD" w14:textId="1EF72E27" w:rsidR="00520DE9" w:rsidRPr="00520DE9" w:rsidRDefault="00520DE9" w:rsidP="00520DE9">
      <w:pPr>
        <w:pStyle w:val="B1"/>
        <w:rPr>
          <w:rFonts w:eastAsia="宋体"/>
        </w:rPr>
      </w:pPr>
      <w:r w:rsidRPr="00520DE9">
        <w:rPr>
          <w:rFonts w:eastAsia="宋体"/>
        </w:rPr>
        <w:t>1.</w:t>
      </w:r>
      <w:r w:rsidRPr="00520DE9">
        <w:rPr>
          <w:rFonts w:eastAsia="宋体"/>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宋体"/>
        </w:rPr>
        <w:t>"</w:t>
      </w:r>
      <w:r w:rsidRPr="00520DE9">
        <w:rPr>
          <w:rFonts w:eastAsia="宋体"/>
        </w:rPr>
        <w:t>T</w:t>
      </w:r>
      <w:r w:rsidR="00252BF9">
        <w:rPr>
          <w:rFonts w:eastAsia="宋体"/>
        </w:rPr>
        <w:t>"</w:t>
      </w:r>
      <w:r w:rsidRPr="00520DE9">
        <w:rPr>
          <w:rFonts w:eastAsia="宋体"/>
        </w:rPr>
        <w:t xml:space="preserve"> before it is removed. A timer is started for that purpose.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rPr>
          <w:rFonts w:eastAsia="宋体"/>
        </w:rPr>
        <w:t xml:space="preserve"> </w:t>
      </w:r>
      <w:r w:rsidR="004174B9">
        <w:rPr>
          <w:rFonts w:eastAsia="宋体"/>
        </w:rPr>
        <w:t>clause </w:t>
      </w:r>
      <w:r w:rsidRPr="00520DE9">
        <w:rPr>
          <w:rFonts w:eastAsia="宋体"/>
        </w:rPr>
        <w:t>4.3.5.2.</w:t>
      </w:r>
    </w:p>
    <w:p w14:paraId="011EC40B" w14:textId="77777777" w:rsidR="00520DE9" w:rsidRPr="00520DE9" w:rsidRDefault="00520DE9" w:rsidP="00520DE9">
      <w:pPr>
        <w:pStyle w:val="B1"/>
        <w:rPr>
          <w:rFonts w:eastAsia="宋体"/>
        </w:rPr>
      </w:pPr>
      <w:r w:rsidRPr="00520DE9">
        <w:rPr>
          <w:rFonts w:eastAsia="宋体"/>
        </w:rPr>
        <w:t>2.</w:t>
      </w:r>
      <w:r w:rsidRPr="00520DE9">
        <w:rPr>
          <w:rFonts w:eastAsia="宋体"/>
        </w:rPr>
        <w:tab/>
        <w:t>The Application traffic can continue on the former PDU Session as it is still available.</w:t>
      </w:r>
    </w:p>
    <w:p w14:paraId="14537C17" w14:textId="77777777" w:rsidR="00520DE9" w:rsidRPr="00520DE9" w:rsidRDefault="00520DE9" w:rsidP="00520DE9">
      <w:pPr>
        <w:pStyle w:val="B1"/>
        <w:rPr>
          <w:rFonts w:eastAsia="宋体"/>
        </w:rPr>
      </w:pPr>
      <w:r w:rsidRPr="00520DE9">
        <w:rPr>
          <w:rFonts w:eastAsia="宋体"/>
        </w:rPr>
        <w:t>3.</w:t>
      </w:r>
      <w:r w:rsidRPr="00520DE9">
        <w:rPr>
          <w:rFonts w:eastAsia="宋体"/>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520DE9" w:rsidRDefault="00520DE9" w:rsidP="00520DE9">
      <w:pPr>
        <w:pStyle w:val="B1"/>
        <w:rPr>
          <w:rFonts w:eastAsia="宋体"/>
        </w:rPr>
      </w:pPr>
      <w:r w:rsidRPr="00520DE9">
        <w:rPr>
          <w:rFonts w:eastAsia="宋体"/>
        </w:rPr>
        <w:t>4.</w:t>
      </w:r>
      <w:r w:rsidRPr="00520DE9">
        <w:rPr>
          <w:rFonts w:eastAsia="宋体"/>
        </w:rPr>
        <w:tab/>
        <w:t xml:space="preserve">The UE sends a DNS Query with the Application FQDN. That query is sent over the new PDU Session and it is resolved to an AS#2 that is closets to the new PSA (as described in Solution </w:t>
      </w:r>
      <w:r w:rsidR="001762FA" w:rsidRPr="00520DE9">
        <w:t>#10</w:t>
      </w:r>
      <w:r w:rsidRPr="00520DE9">
        <w:rPr>
          <w:rFonts w:eastAsia="宋体"/>
        </w:rPr>
        <w:t>).</w:t>
      </w:r>
    </w:p>
    <w:p w14:paraId="75580ABE" w14:textId="77777777" w:rsidR="00520DE9" w:rsidRPr="00520DE9" w:rsidRDefault="00520DE9" w:rsidP="00520DE9">
      <w:pPr>
        <w:pStyle w:val="B1"/>
        <w:rPr>
          <w:rFonts w:eastAsia="宋体"/>
        </w:rPr>
      </w:pPr>
      <w:r w:rsidRPr="00520DE9">
        <w:rPr>
          <w:rFonts w:eastAsia="宋体"/>
        </w:rPr>
        <w:t>5.</w:t>
      </w:r>
      <w:r w:rsidRPr="00520DE9">
        <w:rPr>
          <w:rFonts w:eastAsia="宋体"/>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520DE9" w:rsidRDefault="00520DE9" w:rsidP="00520DE9">
      <w:pPr>
        <w:pStyle w:val="B1"/>
        <w:rPr>
          <w:rFonts w:eastAsia="宋体"/>
        </w:rPr>
      </w:pPr>
      <w:r w:rsidRPr="00520DE9">
        <w:rPr>
          <w:rFonts w:eastAsia="宋体"/>
        </w:rPr>
        <w:t>6.</w:t>
      </w:r>
      <w:r w:rsidRPr="00520DE9">
        <w:rPr>
          <w:rFonts w:eastAsia="宋体"/>
        </w:rPr>
        <w:tab/>
        <w:t>The application traffic is sent towards the AS#2 that is closer to the new PSA.</w:t>
      </w:r>
    </w:p>
    <w:p w14:paraId="378D3E07" w14:textId="77777777" w:rsidR="00520DE9" w:rsidRPr="00520DE9" w:rsidRDefault="00520DE9" w:rsidP="00520DE9">
      <w:pPr>
        <w:pStyle w:val="B1"/>
        <w:rPr>
          <w:lang w:eastAsia="zh-CN"/>
        </w:rPr>
      </w:pPr>
      <w:r w:rsidRPr="00520DE9">
        <w:rPr>
          <w:rFonts w:eastAsia="宋体"/>
        </w:rPr>
        <w:t>7.</w:t>
      </w:r>
      <w:r w:rsidRPr="00520DE9">
        <w:rPr>
          <w:rFonts w:eastAsia="宋体"/>
        </w:rPr>
        <w:tab/>
        <w:t>The old PDU Session is released by the UE or by the CP at Timer expiry.</w:t>
      </w:r>
    </w:p>
    <w:p w14:paraId="409173CD" w14:textId="77777777" w:rsidR="00520DE9" w:rsidRPr="00520DE9" w:rsidRDefault="00520DE9" w:rsidP="00520DE9">
      <w:pPr>
        <w:pStyle w:val="Heading3"/>
      </w:pPr>
      <w:bookmarkStart w:id="2331" w:name="_Toc43317379"/>
      <w:bookmarkStart w:id="2332" w:name="_Toc43374851"/>
      <w:bookmarkStart w:id="2333" w:name="_Toc43375312"/>
      <w:bookmarkStart w:id="2334" w:name="_Toc43801836"/>
      <w:bookmarkStart w:id="2335" w:name="_Toc43806102"/>
      <w:bookmarkStart w:id="2336" w:name="_Toc43806409"/>
      <w:bookmarkStart w:id="2337" w:name="_Toc50466896"/>
      <w:bookmarkStart w:id="2338" w:name="_Toc50468240"/>
      <w:bookmarkStart w:id="2339" w:name="_Toc50468510"/>
      <w:bookmarkStart w:id="2340" w:name="_Toc50468781"/>
      <w:bookmarkStart w:id="2341" w:name="_Toc50630713"/>
      <w:bookmarkStart w:id="2342" w:name="_Toc54944061"/>
      <w:r w:rsidRPr="00520DE9">
        <w:lastRenderedPageBreak/>
        <w:t>6.23.3</w:t>
      </w:r>
      <w:r w:rsidRPr="00520DE9">
        <w:tab/>
      </w:r>
      <w:bookmarkEnd w:id="2331"/>
      <w:r w:rsidRPr="00520DE9">
        <w:t>Impacts on services, entities and interfaces</w:t>
      </w:r>
      <w:bookmarkEnd w:id="2332"/>
      <w:bookmarkEnd w:id="2333"/>
      <w:bookmarkEnd w:id="2334"/>
      <w:bookmarkEnd w:id="2335"/>
      <w:bookmarkEnd w:id="2336"/>
      <w:bookmarkEnd w:id="2337"/>
      <w:bookmarkEnd w:id="2338"/>
      <w:bookmarkEnd w:id="2339"/>
      <w:bookmarkEnd w:id="2340"/>
      <w:bookmarkEnd w:id="2341"/>
      <w:bookmarkEnd w:id="2342"/>
    </w:p>
    <w:p w14:paraId="27145079" w14:textId="77777777" w:rsidR="00520DE9" w:rsidRPr="00520DE9" w:rsidRDefault="00520DE9" w:rsidP="00520DE9">
      <w:r w:rsidRPr="00520DE9">
        <w:t>For non-distributed DNS Deployments, it assumes that the DNS supports RFC 7871. No impact to 3GPP defined network functions or services.</w:t>
      </w:r>
    </w:p>
    <w:p w14:paraId="515FF2FE" w14:textId="77777777" w:rsidR="00520DE9" w:rsidRPr="00520DE9" w:rsidRDefault="00520DE9" w:rsidP="00520DE9">
      <w:r w:rsidRPr="00520DE9">
        <w:t>Stateful Applications may design service continuity on the coexistence of two sessions enabled by SSC#3.</w:t>
      </w:r>
    </w:p>
    <w:p w14:paraId="68F9ED96" w14:textId="77777777" w:rsidR="00520DE9" w:rsidRPr="00520DE9" w:rsidRDefault="00520DE9" w:rsidP="00520DE9">
      <w:pPr>
        <w:pStyle w:val="Heading2"/>
      </w:pPr>
      <w:bookmarkStart w:id="2343" w:name="_Toc43317380"/>
      <w:bookmarkStart w:id="2344" w:name="_Toc43374852"/>
      <w:bookmarkStart w:id="2345" w:name="_Toc43375313"/>
      <w:bookmarkStart w:id="2346" w:name="_Toc43801837"/>
      <w:bookmarkStart w:id="2347" w:name="_Toc43806103"/>
      <w:bookmarkStart w:id="2348" w:name="_Toc43806410"/>
      <w:bookmarkStart w:id="2349" w:name="_Toc50466897"/>
      <w:bookmarkStart w:id="2350" w:name="_Toc50468241"/>
      <w:bookmarkStart w:id="2351" w:name="_Toc50468511"/>
      <w:bookmarkStart w:id="2352" w:name="_Toc50468782"/>
      <w:bookmarkStart w:id="2353" w:name="_Toc50630714"/>
      <w:bookmarkStart w:id="2354" w:name="_Toc54944062"/>
      <w:r w:rsidRPr="00520DE9">
        <w:t>6.24</w:t>
      </w:r>
      <w:r w:rsidRPr="00520DE9">
        <w:tab/>
        <w:t xml:space="preserve">Solution #24: </w:t>
      </w:r>
      <w:bookmarkStart w:id="2355" w:name="_Hlk39492776"/>
      <w:r w:rsidRPr="00520DE9">
        <w:t xml:space="preserve">Support of edge relocation, </w:t>
      </w:r>
      <w:bookmarkStart w:id="2356" w:name="_Hlk39492757"/>
      <w:r w:rsidRPr="00520DE9">
        <w:t>triggering of new DNS query by the UE</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571C823C" w14:textId="77777777" w:rsidR="00520DE9" w:rsidRPr="00520DE9" w:rsidRDefault="00520DE9" w:rsidP="00520DE9">
      <w:pPr>
        <w:pStyle w:val="Heading3"/>
      </w:pPr>
      <w:bookmarkStart w:id="2357" w:name="_Toc43317381"/>
      <w:bookmarkStart w:id="2358" w:name="_Toc43374853"/>
      <w:bookmarkStart w:id="2359" w:name="_Toc43375314"/>
      <w:bookmarkStart w:id="2360" w:name="_Toc43801838"/>
      <w:bookmarkStart w:id="2361" w:name="_Toc43806104"/>
      <w:bookmarkStart w:id="2362" w:name="_Toc43806411"/>
      <w:bookmarkStart w:id="2363" w:name="_Toc50466898"/>
      <w:bookmarkStart w:id="2364" w:name="_Toc50468242"/>
      <w:bookmarkStart w:id="2365" w:name="_Toc50468512"/>
      <w:bookmarkStart w:id="2366" w:name="_Toc50468783"/>
      <w:bookmarkStart w:id="2367" w:name="_Toc50630715"/>
      <w:bookmarkStart w:id="2368" w:name="_Toc54944063"/>
      <w:r w:rsidRPr="00520DE9">
        <w:t>6.24.1</w:t>
      </w:r>
      <w:r w:rsidRPr="00520DE9">
        <w:tab/>
        <w:t>Solution description</w:t>
      </w:r>
      <w:bookmarkEnd w:id="2357"/>
      <w:bookmarkEnd w:id="2358"/>
      <w:bookmarkEnd w:id="2359"/>
      <w:bookmarkEnd w:id="2360"/>
      <w:bookmarkEnd w:id="2361"/>
      <w:bookmarkEnd w:id="2362"/>
      <w:bookmarkEnd w:id="2363"/>
      <w:bookmarkEnd w:id="2364"/>
      <w:bookmarkEnd w:id="2365"/>
      <w:bookmarkEnd w:id="2366"/>
      <w:bookmarkEnd w:id="2367"/>
      <w:bookmarkEnd w:id="2368"/>
    </w:p>
    <w:p w14:paraId="7BBD2377" w14:textId="77777777" w:rsidR="00520DE9" w:rsidRPr="00520DE9" w:rsidRDefault="00520DE9" w:rsidP="00520DE9">
      <w:pPr>
        <w:rPr>
          <w:lang w:eastAsia="ko-KR"/>
        </w:rPr>
      </w:pPr>
      <w:r w:rsidRPr="00520DE9">
        <w:t xml:space="preserve">The solutions address Key Issue #2: </w:t>
      </w:r>
      <w:r w:rsidRPr="00520DE9">
        <w:rPr>
          <w:lang w:eastAsia="ko-KR"/>
        </w:rPr>
        <w:t>Edge relocation.</w:t>
      </w:r>
    </w:p>
    <w:p w14:paraId="22068D1C" w14:textId="38866154" w:rsidR="00520DE9" w:rsidRPr="00520DE9" w:rsidRDefault="00520DE9" w:rsidP="00520DE9">
      <w:r w:rsidRPr="00520DE9">
        <w:rPr>
          <w:lang w:eastAsia="ko-KR"/>
        </w:rPr>
        <w:t xml:space="preserve">The solution in this </w:t>
      </w:r>
      <w:r w:rsidR="004174B9">
        <w:rPr>
          <w:lang w:eastAsia="ko-KR"/>
        </w:rPr>
        <w:t>clause </w:t>
      </w:r>
      <w:r w:rsidRPr="00520DE9">
        <w:rPr>
          <w:lang w:eastAsia="ko-KR"/>
        </w:rPr>
        <w:t>is a complement to application controlled server relocation, where the application layer triggers the UE to move from one server to another.</w:t>
      </w:r>
    </w:p>
    <w:p w14:paraId="70602ED4" w14:textId="77777777"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14:paraId="2F3083BF" w14:textId="11A1FEFE" w:rsidR="00520DE9" w:rsidRPr="00520DE9" w:rsidRDefault="00520DE9" w:rsidP="00520DE9">
      <w:r w:rsidRPr="00520DE9">
        <w:t>Distributed anchor and multiple sessions, regardless if SSC mode 2 or 3 is used (</w:t>
      </w:r>
      <w:r w:rsidR="004174B9">
        <w:t>clause </w:t>
      </w:r>
      <w:r w:rsidRPr="00520DE9">
        <w:rPr>
          <w:lang w:eastAsia="ko-KR"/>
        </w:rPr>
        <w:t xml:space="preserve">4.3.5.1-3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33AF061" w14:textId="77777777"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69333692" w:rsidR="00520DE9" w:rsidRPr="00520DE9" w:rsidRDefault="00520DE9" w:rsidP="00520DE9">
      <w:r w:rsidRPr="00520DE9">
        <w:t>Session breakout there are 2 cases, IPv6 multi homing with a BP or UL-CL (</w:t>
      </w:r>
      <w:r w:rsidR="004174B9">
        <w:t>clause </w:t>
      </w:r>
      <w:r w:rsidRPr="00520DE9">
        <w:t xml:space="preserve">4.3.5.7 </w:t>
      </w:r>
      <w:r w:rsidRPr="00520DE9">
        <w:rPr>
          <w:lang w:eastAsia="ko-KR"/>
        </w:rPr>
        <w:t xml:space="preserve">of </w:t>
      </w:r>
      <w:r w:rsidR="004174B9" w:rsidRPr="00520DE9">
        <w:rPr>
          <w:lang w:eastAsia="ko-KR"/>
        </w:rPr>
        <w:t>TS</w:t>
      </w:r>
      <w:r w:rsidR="004174B9">
        <w:rPr>
          <w:lang w:eastAsia="ko-KR"/>
        </w:rPr>
        <w:t> </w:t>
      </w:r>
      <w:r w:rsidR="004174B9" w:rsidRPr="00520DE9">
        <w:t>23.502</w:t>
      </w:r>
      <w:r w:rsidR="004174B9">
        <w:rPr>
          <w:lang w:eastAsia="ko-KR"/>
        </w:rPr>
        <w:t> </w:t>
      </w:r>
      <w:r w:rsidR="004174B9" w:rsidRPr="00520DE9">
        <w:t>[</w:t>
      </w:r>
      <w:r w:rsidRPr="00520DE9">
        <w:t>3]):</w:t>
      </w:r>
    </w:p>
    <w:p w14:paraId="148F50F5" w14:textId="126149DB"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w:t>
      </w:r>
      <w:r w:rsidR="00770EF6" w:rsidRPr="00520DE9">
        <w:t>7</w:t>
      </w:r>
      <w:r w:rsidR="00770EF6">
        <w:t> </w:t>
      </w:r>
      <w:r w:rsidR="00770EF6" w:rsidRPr="00520DE9">
        <w:t>[</w:t>
      </w:r>
      <w:r w:rsidRPr="00520DE9">
        <w:t>14]. This means that the UE will drop the existing application traffic and need do a new DNS query, since the UE should not use the cached DNS result for the old prefix.</w:t>
      </w:r>
    </w:p>
    <w:p w14:paraId="5921966D" w14:textId="77777777"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Default="00520DE9" w:rsidP="00520DE9">
      <w:r w:rsidRPr="00520DE9">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77777777" w:rsidR="001E19F2" w:rsidRDefault="001E19F2" w:rsidP="001E19F2">
      <w:pPr>
        <w:pStyle w:val="NO"/>
      </w:pPr>
      <w:r>
        <w:t>NOTE 1:</w:t>
      </w:r>
      <w:r>
        <w:tab/>
        <w:t>It will be decided in normative phase which code to use.</w:t>
      </w:r>
    </w:p>
    <w:p w14:paraId="5C2782C0" w14:textId="6EEC414B" w:rsidR="001E19F2" w:rsidRPr="00520DE9" w:rsidRDefault="001E19F2" w:rsidP="001E19F2">
      <w:pPr>
        <w:pStyle w:val="NO"/>
      </w:pPr>
      <w:r>
        <w:t>NOTE 2:</w:t>
      </w:r>
      <w:r>
        <w:tab/>
      </w:r>
      <w:r w:rsidR="00355D16">
        <w:t>SA WG3</w:t>
      </w:r>
      <w:r>
        <w:t xml:space="preserve"> needs to evaluate any potential threats by using ICMP and whether and how to enforce the recommendation regarding security aspect of ICMP as described in </w:t>
      </w:r>
      <w:r w:rsidR="00770EF6">
        <w:t>TS 3</w:t>
      </w:r>
      <w:r>
        <w:t>3.501</w:t>
      </w:r>
      <w:r w:rsidR="004174B9">
        <w:t> [38]</w:t>
      </w:r>
      <w:r>
        <w:t>.</w:t>
      </w:r>
    </w:p>
    <w:p w14:paraId="1A305692" w14:textId="77777777" w:rsidR="00520DE9" w:rsidRDefault="00520DE9" w:rsidP="00520DE9">
      <w:pPr>
        <w:pStyle w:val="Heading3"/>
      </w:pPr>
      <w:bookmarkStart w:id="2369" w:name="_Toc43317382"/>
      <w:bookmarkStart w:id="2370" w:name="_Toc43374854"/>
      <w:bookmarkStart w:id="2371" w:name="_Toc43375315"/>
      <w:bookmarkStart w:id="2372" w:name="_Toc43801839"/>
      <w:bookmarkStart w:id="2373" w:name="_Toc43806105"/>
      <w:bookmarkStart w:id="2374" w:name="_Toc43806412"/>
      <w:bookmarkStart w:id="2375" w:name="_Toc50466899"/>
      <w:bookmarkStart w:id="2376" w:name="_Toc50468243"/>
      <w:bookmarkStart w:id="2377" w:name="_Toc50468513"/>
      <w:bookmarkStart w:id="2378" w:name="_Toc50468784"/>
      <w:bookmarkStart w:id="2379" w:name="_Toc50630716"/>
      <w:bookmarkStart w:id="2380" w:name="_Toc54944064"/>
      <w:r w:rsidRPr="00520DE9">
        <w:lastRenderedPageBreak/>
        <w:t>6.24.2</w:t>
      </w:r>
      <w:r w:rsidRPr="00520DE9">
        <w:tab/>
        <w:t>Procedures</w:t>
      </w:r>
      <w:bookmarkEnd w:id="2369"/>
      <w:bookmarkEnd w:id="2370"/>
      <w:bookmarkEnd w:id="2371"/>
      <w:bookmarkEnd w:id="2372"/>
      <w:bookmarkEnd w:id="2373"/>
      <w:bookmarkEnd w:id="2374"/>
      <w:bookmarkEnd w:id="2375"/>
      <w:bookmarkEnd w:id="2376"/>
      <w:bookmarkEnd w:id="2377"/>
      <w:bookmarkEnd w:id="2378"/>
      <w:bookmarkEnd w:id="2379"/>
      <w:bookmarkEnd w:id="2380"/>
    </w:p>
    <w:p w14:paraId="1FB8390F" w14:textId="77777777" w:rsidR="001E19F2" w:rsidRPr="001E19F2" w:rsidRDefault="001E19F2" w:rsidP="001E19F2">
      <w:pPr>
        <w:pStyle w:val="Heading4"/>
      </w:pPr>
      <w:bookmarkStart w:id="2381" w:name="_Toc50630717"/>
      <w:bookmarkStart w:id="2382" w:name="_Toc54944065"/>
      <w:r w:rsidRPr="001E19F2">
        <w:t>6.24.2.1</w:t>
      </w:r>
      <w:r w:rsidRPr="001E19F2">
        <w:tab/>
        <w:t>Distributed anchor and multiple sessions, SSC mode 3</w:t>
      </w:r>
      <w:bookmarkEnd w:id="2381"/>
      <w:bookmarkEnd w:id="2382"/>
    </w:p>
    <w:p w14:paraId="7971B350" w14:textId="77777777" w:rsidR="001E19F2" w:rsidRDefault="001E19F2" w:rsidP="001E19F2">
      <w:pPr>
        <w:pStyle w:val="TH"/>
      </w:pPr>
      <w:r w:rsidRPr="001E19F2">
        <w:object w:dxaOrig="10861" w:dyaOrig="4920" w14:anchorId="4D656E88">
          <v:shape id="_x0000_i1083" type="#_x0000_t75" style="width:479.6pt;height:216.95pt" o:ole="">
            <v:imagedata r:id="rId127" o:title=""/>
          </v:shape>
          <o:OLEObject Type="Embed" ProgID="Visio.Drawing.15" ShapeID="_x0000_i1083" DrawAspect="Content" ObjectID="_1665557979" r:id="rId128"/>
        </w:object>
      </w:r>
    </w:p>
    <w:p w14:paraId="6AEB36AB" w14:textId="121AB980" w:rsidR="00355D16" w:rsidRDefault="00355D16" w:rsidP="00355D16">
      <w:pPr>
        <w:pStyle w:val="TF"/>
      </w:pPr>
      <w:r>
        <w:t>Figure 6.24.2.1-1</w:t>
      </w:r>
    </w:p>
    <w:p w14:paraId="19F8ED1D" w14:textId="1D5542AA" w:rsidR="001E19F2" w:rsidRPr="001E19F2" w:rsidRDefault="001E19F2" w:rsidP="001E19F2">
      <w:pPr>
        <w:pStyle w:val="B1"/>
      </w:pPr>
      <w:r w:rsidRPr="001E19F2">
        <w:t>0.</w:t>
      </w:r>
      <w:r w:rsidRPr="001E19F2">
        <w:tab/>
        <w:t>UE has a PDU session supporting SCC mode 3. UE has discovered and selected a AS.</w:t>
      </w:r>
    </w:p>
    <w:p w14:paraId="7DAD3E7C" w14:textId="232B46F0" w:rsidR="001E19F2" w:rsidRPr="001E19F2" w:rsidRDefault="001E19F2" w:rsidP="001E19F2">
      <w:pPr>
        <w:pStyle w:val="B1"/>
      </w:pPr>
      <w:r w:rsidRPr="001E19F2">
        <w:t>1.</w:t>
      </w:r>
      <w:r w:rsidRPr="001E19F2">
        <w:tab/>
        <w:t>Application traffic ongoing with the discovered O-AS</w:t>
      </w:r>
      <w:r w:rsidR="00355D16">
        <w:t>.</w:t>
      </w:r>
    </w:p>
    <w:p w14:paraId="7A4309CA" w14:textId="2517775A" w:rsidR="001E19F2" w:rsidRPr="00FA1967" w:rsidRDefault="001E19F2" w:rsidP="001E19F2">
      <w:pPr>
        <w:pStyle w:val="B1"/>
      </w:pPr>
      <w:r w:rsidRPr="001762FA">
        <w:t>2.</w:t>
      </w:r>
      <w:r w:rsidRPr="001762FA">
        <w:tab/>
        <w:t>5GC triggers</w:t>
      </w:r>
      <w:r w:rsidRPr="00156801">
        <w:t xml:space="preserve"> move of PSA using SSC mode 3, e.g. due to UE mobility. UE sets up a new PDU session for this and gets a DNS server address from 5GC</w:t>
      </w:r>
      <w:r w:rsidRPr="00FA1967">
        <w:t>.</w:t>
      </w:r>
    </w:p>
    <w:p w14:paraId="78DB7634" w14:textId="0FBC1295" w:rsidR="001E19F2" w:rsidRPr="00B951D0" w:rsidRDefault="001E19F2" w:rsidP="001E19F2">
      <w:pPr>
        <w:pStyle w:val="B1"/>
      </w:pPr>
      <w:r w:rsidRPr="00FA1967">
        <w:t>3.</w:t>
      </w:r>
      <w:r w:rsidRPr="00FA1967">
        <w:tab/>
        <w:t xml:space="preserve">UE triggers a discovery </w:t>
      </w:r>
      <w:r w:rsidRPr="0068434E">
        <w:t xml:space="preserve">of a new AS due to change of IP </w:t>
      </w:r>
      <w:r w:rsidRPr="00342E82">
        <w:t>address and since new DNS configuration is rece</w:t>
      </w:r>
      <w:r w:rsidRPr="005F0555">
        <w:t>ived</w:t>
      </w:r>
      <w:r w:rsidRPr="00B951D0">
        <w:t xml:space="preserve"> as part of the PDU session establishment, the UE should not use the DNS cache, and thus the UE can issue a new DNS request to discover the AS to be used on the new PDU session based on the UE</w:t>
      </w:r>
      <w:r w:rsidR="00770EF6">
        <w:t>'</w:t>
      </w:r>
      <w:r w:rsidRPr="00B951D0">
        <w:t>s application logic.</w:t>
      </w:r>
    </w:p>
    <w:p w14:paraId="1652916B" w14:textId="4D54480A" w:rsidR="001E19F2" w:rsidRPr="00A1280D" w:rsidRDefault="001E19F2" w:rsidP="001762FA">
      <w:pPr>
        <w:pStyle w:val="B1"/>
      </w:pPr>
      <w:r w:rsidRPr="007F6D77">
        <w:t>4.</w:t>
      </w:r>
      <w:r w:rsidRPr="007F6D77">
        <w:tab/>
        <w:t xml:space="preserve">Once new </w:t>
      </w:r>
      <w:r w:rsidRPr="00A1280D">
        <w:t>AS address is received, the UE can start using the new AS based on UE</w:t>
      </w:r>
      <w:r w:rsidR="00770EF6">
        <w:t>'</w:t>
      </w:r>
      <w:r w:rsidRPr="00A1280D">
        <w:t>s application implementation.</w:t>
      </w:r>
    </w:p>
    <w:p w14:paraId="65923323" w14:textId="45270714" w:rsidR="001E19F2" w:rsidRPr="00D619A7" w:rsidRDefault="001E19F2" w:rsidP="001E19F2">
      <w:pPr>
        <w:pStyle w:val="NO"/>
      </w:pPr>
      <w:r w:rsidRPr="002461FB">
        <w:t>NOTE:</w:t>
      </w:r>
      <w:r w:rsidRPr="002461FB">
        <w:tab/>
        <w:t>Any AS state synchronization is outside the scope of this solution.</w:t>
      </w:r>
    </w:p>
    <w:p w14:paraId="34C0B309" w14:textId="49AED853" w:rsidR="001E19F2" w:rsidRPr="001E19F2" w:rsidRDefault="001E19F2" w:rsidP="001E19F2">
      <w:pPr>
        <w:pStyle w:val="Heading4"/>
      </w:pPr>
      <w:bookmarkStart w:id="2383" w:name="_Toc50630718"/>
      <w:bookmarkStart w:id="2384" w:name="_Toc54944066"/>
      <w:r w:rsidRPr="001E19F2">
        <w:lastRenderedPageBreak/>
        <w:t>6.24.2.</w:t>
      </w:r>
      <w:r w:rsidR="00355D16">
        <w:t>2</w:t>
      </w:r>
      <w:r w:rsidRPr="001E19F2">
        <w:tab/>
        <w:t>IPv6 multi homing with a BP</w:t>
      </w:r>
      <w:bookmarkEnd w:id="2383"/>
      <w:bookmarkEnd w:id="2384"/>
    </w:p>
    <w:p w14:paraId="5FA13AA2" w14:textId="77777777" w:rsidR="001E19F2" w:rsidRPr="001E19F2" w:rsidRDefault="001E19F2" w:rsidP="001E19F2">
      <w:pPr>
        <w:pStyle w:val="TH"/>
      </w:pPr>
      <w:r w:rsidRPr="001E19F2">
        <w:object w:dxaOrig="10860" w:dyaOrig="4920" w14:anchorId="474E3E48">
          <v:shape id="_x0000_i1084" type="#_x0000_t75" style="width:479.6pt;height:216.95pt" o:ole="">
            <v:imagedata r:id="rId129" o:title=""/>
          </v:shape>
          <o:OLEObject Type="Embed" ProgID="Visio.Drawing.15" ShapeID="_x0000_i1084" DrawAspect="Content" ObjectID="_1665557980" r:id="rId130"/>
        </w:object>
      </w:r>
    </w:p>
    <w:p w14:paraId="743B3E55" w14:textId="16C384D1" w:rsidR="00355D16" w:rsidRDefault="00355D16" w:rsidP="00355D16">
      <w:pPr>
        <w:pStyle w:val="TF"/>
      </w:pPr>
      <w:r>
        <w:t>Figure 6.24.2.2-1</w:t>
      </w:r>
    </w:p>
    <w:p w14:paraId="475334F0" w14:textId="6136F1B6" w:rsidR="001E19F2" w:rsidRPr="001E19F2" w:rsidRDefault="001E19F2" w:rsidP="001E19F2">
      <w:pPr>
        <w:pStyle w:val="B1"/>
      </w:pPr>
      <w:r w:rsidRPr="001E19F2">
        <w:t>0.</w:t>
      </w:r>
      <w:r w:rsidRPr="001E19F2">
        <w:tab/>
        <w:t>UE has a PDU session supporting IPv6 multi homing. The 5GC has installed a IPv6 BP and UE has a prefix for this. UE has discovered and selected a edge AS for this prefix (this using any any method as per KI#1 solutions using IPv6 BP and DNS)</w:t>
      </w:r>
    </w:p>
    <w:p w14:paraId="5E22BE17" w14:textId="77777777" w:rsidR="001E19F2" w:rsidRPr="001E19F2" w:rsidRDefault="001E19F2" w:rsidP="001E19F2">
      <w:pPr>
        <w:pStyle w:val="B1"/>
      </w:pPr>
      <w:r w:rsidRPr="001E19F2">
        <w:t>1.</w:t>
      </w:r>
      <w:r w:rsidRPr="001E19F2">
        <w:tab/>
        <w:t>Application traffic ongoing with the discovered O-AS</w:t>
      </w:r>
    </w:p>
    <w:p w14:paraId="75E36F90" w14:textId="77777777" w:rsidR="001E19F2" w:rsidRPr="00B951D0" w:rsidRDefault="001E19F2" w:rsidP="001E19F2">
      <w:pPr>
        <w:pStyle w:val="B1"/>
      </w:pPr>
      <w:r w:rsidRPr="001762FA">
        <w:t>2.</w:t>
      </w:r>
      <w:r w:rsidRPr="001762FA">
        <w:tab/>
        <w:t xml:space="preserve">5GC triggers move of PSA using </w:t>
      </w:r>
      <w:r w:rsidRPr="00156801">
        <w:t xml:space="preserve">IPv6 BP, e.g. due to UE mobility. This by sending a new prefix and removing </w:t>
      </w:r>
      <w:r w:rsidRPr="00FA1967">
        <w:t xml:space="preserve">old prefix to UE, as part of this the UE gets a DNS server address from 5GC for the new prefix. </w:t>
      </w:r>
      <w:r w:rsidRPr="0068434E">
        <w:t xml:space="preserve">UE can </w:t>
      </w:r>
      <w:r w:rsidRPr="00342E82">
        <w:t>drop traffic to O-AS</w:t>
      </w:r>
      <w:r w:rsidRPr="005F0555">
        <w:t xml:space="preserve"> that is bound to the old prefix</w:t>
      </w:r>
      <w:r w:rsidRPr="00B951D0">
        <w:t>.</w:t>
      </w:r>
    </w:p>
    <w:p w14:paraId="313BE724" w14:textId="38643631" w:rsidR="001E19F2" w:rsidRPr="00394213" w:rsidRDefault="001E19F2" w:rsidP="001E19F2">
      <w:pPr>
        <w:pStyle w:val="B1"/>
      </w:pPr>
      <w:r w:rsidRPr="00B951D0">
        <w:t>3.</w:t>
      </w:r>
      <w:r w:rsidRPr="00B951D0">
        <w:tab/>
        <w:t xml:space="preserve">The application of UE can trigger a discovery of a new AS due to new IPv6 prefix </w:t>
      </w:r>
      <w:r w:rsidRPr="007F6D77">
        <w:t>and removal of old prefix</w:t>
      </w:r>
      <w:r w:rsidRPr="00A1280D">
        <w:t xml:space="preserve"> based on its implementation, and since new DNS configuration is received as part of the IPv6 prefix provisioning, </w:t>
      </w:r>
      <w:r w:rsidRPr="002461FB">
        <w:t>the UE should not use the DNS cache so that the UE can issue a new DNS request to discover the AS to be used on the new PDU session</w:t>
      </w:r>
      <w:r w:rsidRPr="00B3553F">
        <w:t xml:space="preserve"> when the UE</w:t>
      </w:r>
      <w:r w:rsidR="00770EF6">
        <w:t>'</w:t>
      </w:r>
      <w:r w:rsidRPr="00B3553F">
        <w:t>s application queries the new DNS</w:t>
      </w:r>
      <w:r w:rsidRPr="00FC28CE">
        <w:t>.</w:t>
      </w:r>
    </w:p>
    <w:p w14:paraId="621F256B" w14:textId="77777777" w:rsidR="001E19F2" w:rsidRPr="00A2069B" w:rsidRDefault="001E19F2" w:rsidP="001762FA">
      <w:pPr>
        <w:pStyle w:val="B1"/>
      </w:pPr>
      <w:r w:rsidRPr="00394213">
        <w:t>4.</w:t>
      </w:r>
      <w:r w:rsidRPr="00394213">
        <w:tab/>
        <w:t xml:space="preserve">Once new </w:t>
      </w:r>
      <w:r w:rsidRPr="00A2069B">
        <w:t>AS address is received, the UE can start using the new AS.</w:t>
      </w:r>
    </w:p>
    <w:p w14:paraId="5FEB75CD" w14:textId="77777777" w:rsidR="001E19F2" w:rsidRPr="00A2069B" w:rsidRDefault="001E19F2" w:rsidP="00156801">
      <w:pPr>
        <w:pStyle w:val="NO"/>
      </w:pPr>
      <w:r w:rsidRPr="00A2069B">
        <w:t>NOTE:</w:t>
      </w:r>
      <w:r w:rsidRPr="00A2069B">
        <w:tab/>
        <w:t>Any AS state synchronization is outside the scope of this solution.</w:t>
      </w:r>
    </w:p>
    <w:p w14:paraId="4B75DCA1" w14:textId="1A839DB8" w:rsidR="00520DE9" w:rsidRPr="00520DE9" w:rsidRDefault="00520DE9" w:rsidP="00520DE9">
      <w:pPr>
        <w:pStyle w:val="Heading4"/>
      </w:pPr>
      <w:bookmarkStart w:id="2385" w:name="_Toc43317383"/>
      <w:bookmarkStart w:id="2386" w:name="_Toc43374855"/>
      <w:bookmarkStart w:id="2387" w:name="_Toc43375316"/>
      <w:bookmarkStart w:id="2388" w:name="_Toc43801840"/>
      <w:bookmarkStart w:id="2389" w:name="_Toc43806106"/>
      <w:bookmarkStart w:id="2390" w:name="_Toc43806413"/>
      <w:bookmarkStart w:id="2391" w:name="_Toc50630719"/>
      <w:bookmarkStart w:id="2392" w:name="_Toc54944067"/>
      <w:r w:rsidRPr="00520DE9">
        <w:lastRenderedPageBreak/>
        <w:t>6.24.2.</w:t>
      </w:r>
      <w:r w:rsidR="001E19F2">
        <w:t>3</w:t>
      </w:r>
      <w:r w:rsidRPr="00520DE9">
        <w:tab/>
        <w:t>Session breakout using UL-CL, UE is not aware of change of PSA for a flow</w:t>
      </w:r>
      <w:bookmarkEnd w:id="2385"/>
      <w:bookmarkEnd w:id="2386"/>
      <w:bookmarkEnd w:id="2387"/>
      <w:bookmarkEnd w:id="2388"/>
      <w:bookmarkEnd w:id="2389"/>
      <w:bookmarkEnd w:id="2390"/>
      <w:bookmarkEnd w:id="2391"/>
      <w:bookmarkEnd w:id="2392"/>
    </w:p>
    <w:p w14:paraId="039DF22C" w14:textId="77777777" w:rsidR="00520DE9" w:rsidRPr="00520DE9" w:rsidRDefault="00520DE9" w:rsidP="00520DE9">
      <w:pPr>
        <w:pStyle w:val="TH"/>
      </w:pPr>
      <w:r w:rsidRPr="00520DE9">
        <w:object w:dxaOrig="10861" w:dyaOrig="4920" w14:anchorId="3E65965A">
          <v:shape id="_x0000_i1085" type="#_x0000_t75" style="width:466.45pt;height:238.25pt" o:ole="">
            <v:imagedata r:id="rId131" o:title=""/>
          </v:shape>
          <o:OLEObject Type="Embed" ProgID="Visio.Drawing.15" ShapeID="_x0000_i1085" DrawAspect="Content" ObjectID="_1665557981" r:id="rId132"/>
        </w:object>
      </w:r>
    </w:p>
    <w:p w14:paraId="5D6021C1" w14:textId="46465A09" w:rsidR="00520DE9" w:rsidRPr="00520DE9" w:rsidRDefault="00520DE9" w:rsidP="00520DE9">
      <w:pPr>
        <w:pStyle w:val="TF"/>
      </w:pPr>
      <w:r w:rsidRPr="00520DE9">
        <w:t>Figure 6.24.2.</w:t>
      </w:r>
      <w:r w:rsidR="001E19F2">
        <w:rPr>
          <w:lang w:val="en-US"/>
        </w:rPr>
        <w:t>3</w:t>
      </w:r>
      <w:r w:rsidRPr="00520DE9">
        <w:rPr>
          <w:lang w:val="en-US"/>
        </w:rPr>
        <w:t>-1</w:t>
      </w:r>
      <w:r w:rsidRPr="00520DE9">
        <w:t>: ICMP triggered discovery</w:t>
      </w:r>
    </w:p>
    <w:p w14:paraId="4BFBC38D" w14:textId="77777777"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520DE9" w:rsidRDefault="00520DE9" w:rsidP="00520DE9">
      <w:pPr>
        <w:pStyle w:val="B1"/>
      </w:pPr>
      <w:r w:rsidRPr="00520DE9">
        <w:t>1.</w:t>
      </w:r>
      <w:r w:rsidRPr="00520DE9">
        <w:tab/>
        <w:t>UE has ongoing application traffic with Old AS via Old PSA and UL-CL.</w:t>
      </w:r>
    </w:p>
    <w:p w14:paraId="42E1E1B9" w14:textId="77777777" w:rsidR="001E19F2" w:rsidRDefault="00520DE9" w:rsidP="001E19F2">
      <w:pPr>
        <w:pStyle w:val="B1"/>
      </w:pPr>
      <w:r w:rsidRPr="00520DE9">
        <w:t>2.</w:t>
      </w:r>
      <w:r w:rsidRPr="00520DE9">
        <w:tab/>
        <w:t>SMF insert a new UL-CL and a new local PSA.</w:t>
      </w:r>
      <w:r w:rsidR="001E19F2">
        <w:t xml:space="preserve"> It also prepares for generating an ICMP message (happening in step 4) by e.g. one of the following mechanisms:</w:t>
      </w:r>
    </w:p>
    <w:p w14:paraId="07AE1195" w14:textId="2199F040" w:rsidR="00520DE9" w:rsidRDefault="001E19F2" w:rsidP="001E19F2">
      <w:pPr>
        <w:pStyle w:val="B2"/>
      </w:pPr>
      <w:r w:rsidRPr="001E19F2">
        <w:t>-</w:t>
      </w:r>
      <w:r w:rsidRPr="001E19F2">
        <w:tab/>
        <w:t>SMF installs a forwarding rule in UPF to forward any IP packet destine to Old AS to be forwarded to SMF, and SMF generates the ICMP packet to be sent to the UE via UPF.</w:t>
      </w:r>
    </w:p>
    <w:p w14:paraId="29A29CBF" w14:textId="62D94812" w:rsidR="001E19F2" w:rsidRPr="001E19F2" w:rsidRDefault="001E19F2" w:rsidP="001E19F2">
      <w:pPr>
        <w:pStyle w:val="B2"/>
      </w:pPr>
      <w:r>
        <w:t>-</w:t>
      </w:r>
      <w:r>
        <w:tab/>
        <w:t>N4 is updated by e.g. SMF installs a PDR to match any IP packet destined to Old AS. This is linked to a FAR with an Application Action that indicates that ICMP shall be sent.</w:t>
      </w:r>
    </w:p>
    <w:p w14:paraId="3BE52BFD" w14:textId="77777777" w:rsidR="00520DE9" w:rsidRPr="00520DE9" w:rsidRDefault="00520DE9" w:rsidP="00520DE9">
      <w:pPr>
        <w:pStyle w:val="B1"/>
      </w:pPr>
      <w:r w:rsidRPr="00520DE9">
        <w:t>3.</w:t>
      </w:r>
      <w:r w:rsidRPr="00520DE9">
        <w:tab/>
        <w:t>UE sends an IP packet, which is caught in UPF and depending on how step 4 is done the packet may be forwarded to SMF.</w:t>
      </w:r>
    </w:p>
    <w:p w14:paraId="2D3DDECF" w14:textId="13E3AFBB" w:rsidR="00520DE9" w:rsidRPr="00520DE9" w:rsidRDefault="00520DE9" w:rsidP="004A63C7">
      <w:pPr>
        <w:pStyle w:val="B1"/>
      </w:pPr>
      <w:r w:rsidRPr="00520DE9">
        <w:t>4.</w:t>
      </w:r>
      <w:r w:rsidRPr="00520DE9">
        <w:tab/>
        <w:t>SMF or UPF generates an ICMP Destination unreachable message with code 3 (Port Unreachable) or 7 (destination host unknown).</w:t>
      </w:r>
    </w:p>
    <w:p w14:paraId="39996E43" w14:textId="77777777"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14:paraId="4E27C99F" w14:textId="77777777" w:rsidR="00520DE9" w:rsidRDefault="00520DE9" w:rsidP="00520DE9">
      <w:pPr>
        <w:pStyle w:val="B1"/>
      </w:pPr>
      <w:r w:rsidRPr="00520DE9">
        <w:t>6.</w:t>
      </w:r>
      <w:r w:rsidRPr="00520DE9">
        <w:tab/>
        <w:t>UE uses the new AS for the application traffic.</w:t>
      </w:r>
    </w:p>
    <w:p w14:paraId="6C3998AD" w14:textId="7A78AAC0" w:rsidR="001E19F2" w:rsidRPr="00520DE9" w:rsidRDefault="001E19F2" w:rsidP="001E19F2">
      <w:pPr>
        <w:pStyle w:val="NO"/>
      </w:pPr>
      <w:r>
        <w:t>NOTE:</w:t>
      </w:r>
      <w:r>
        <w:tab/>
      </w:r>
      <w:r w:rsidR="00355D16">
        <w:t>SA WG3</w:t>
      </w:r>
      <w:r w:rsidRPr="00100591">
        <w:t xml:space="preserve"> needs to evaluate any potential threats by using ICMP and whether and how to enforce the recommendation regarding security aspect of ICMP as described in </w:t>
      </w:r>
      <w:r w:rsidR="00770EF6" w:rsidRPr="00100591">
        <w:t>TS</w:t>
      </w:r>
      <w:r w:rsidR="00770EF6">
        <w:t> </w:t>
      </w:r>
      <w:r w:rsidR="00770EF6" w:rsidRPr="00100591">
        <w:t>3</w:t>
      </w:r>
      <w:r w:rsidRPr="00100591">
        <w:t>3.501</w:t>
      </w:r>
      <w:r w:rsidR="004174B9">
        <w:t> [38]</w:t>
      </w:r>
      <w:r w:rsidRPr="00100591">
        <w:t>.</w:t>
      </w:r>
    </w:p>
    <w:p w14:paraId="1ABB6728" w14:textId="77777777" w:rsidR="00520DE9" w:rsidRPr="00520DE9" w:rsidRDefault="00520DE9" w:rsidP="00520DE9">
      <w:pPr>
        <w:pStyle w:val="Heading3"/>
      </w:pPr>
      <w:bookmarkStart w:id="2393" w:name="_Toc43317384"/>
      <w:bookmarkStart w:id="2394" w:name="_Toc43374856"/>
      <w:bookmarkStart w:id="2395" w:name="_Toc43375317"/>
      <w:bookmarkStart w:id="2396" w:name="_Toc43801841"/>
      <w:bookmarkStart w:id="2397" w:name="_Toc43806107"/>
      <w:bookmarkStart w:id="2398" w:name="_Toc43806414"/>
      <w:bookmarkStart w:id="2399" w:name="_Toc50466900"/>
      <w:bookmarkStart w:id="2400" w:name="_Toc50468244"/>
      <w:bookmarkStart w:id="2401" w:name="_Toc50468514"/>
      <w:bookmarkStart w:id="2402" w:name="_Toc50468785"/>
      <w:bookmarkStart w:id="2403" w:name="_Toc50630720"/>
      <w:bookmarkStart w:id="2404" w:name="_Toc54944068"/>
      <w:r w:rsidRPr="00520DE9">
        <w:t>6.24.3</w:t>
      </w:r>
      <w:r w:rsidRPr="00520DE9">
        <w:tab/>
      </w:r>
      <w:bookmarkEnd w:id="2393"/>
      <w:r w:rsidRPr="00520DE9">
        <w:t>Impacts on services, entities and interfaces</w:t>
      </w:r>
      <w:bookmarkEnd w:id="2394"/>
      <w:bookmarkEnd w:id="2395"/>
      <w:bookmarkEnd w:id="2396"/>
      <w:bookmarkEnd w:id="2397"/>
      <w:bookmarkEnd w:id="2398"/>
      <w:bookmarkEnd w:id="2399"/>
      <w:bookmarkEnd w:id="2400"/>
      <w:bookmarkEnd w:id="2401"/>
      <w:bookmarkEnd w:id="2402"/>
      <w:bookmarkEnd w:id="2403"/>
      <w:bookmarkEnd w:id="2404"/>
    </w:p>
    <w:p w14:paraId="227131B0" w14:textId="77777777" w:rsidR="00520DE9" w:rsidRPr="00520DE9" w:rsidRDefault="00520DE9" w:rsidP="00520DE9">
      <w:r w:rsidRPr="00520DE9">
        <w:t>UE need to trigger DNS request on new PDU session, i.e. when distributed anchor and multiple PDU sessions are used.</w:t>
      </w:r>
    </w:p>
    <w:p w14:paraId="6B8C03B4" w14:textId="77777777" w:rsidR="00520DE9" w:rsidRPr="00520DE9" w:rsidRDefault="00520DE9" w:rsidP="00520DE9">
      <w:r w:rsidRPr="00520DE9">
        <w:t>SMF to send routing rules to UE and UE to trigger a DNS request if routing rules excludes a prefix to AS.</w:t>
      </w:r>
    </w:p>
    <w:p w14:paraId="7576F744" w14:textId="77777777" w:rsidR="00520DE9" w:rsidRPr="00520DE9" w:rsidRDefault="00520DE9" w:rsidP="00520DE9">
      <w:r w:rsidRPr="00520DE9">
        <w:t>Depending on solution for UL-CL, SMF to generate ICMP, or UPF to generate ICMP based on new N4 functionality.</w:t>
      </w:r>
    </w:p>
    <w:p w14:paraId="6FF8D4AD" w14:textId="77777777" w:rsidR="00520DE9" w:rsidRPr="00520DE9" w:rsidRDefault="00520DE9" w:rsidP="00520DE9">
      <w:pPr>
        <w:pStyle w:val="Heading2"/>
      </w:pPr>
      <w:bookmarkStart w:id="2405" w:name="_Toc43317385"/>
      <w:bookmarkStart w:id="2406" w:name="_Toc43374857"/>
      <w:bookmarkStart w:id="2407" w:name="_Toc43375318"/>
      <w:bookmarkStart w:id="2408" w:name="_Toc43801842"/>
      <w:bookmarkStart w:id="2409" w:name="_Toc43806108"/>
      <w:bookmarkStart w:id="2410" w:name="_Toc43806415"/>
      <w:bookmarkStart w:id="2411" w:name="_Toc50466901"/>
      <w:bookmarkStart w:id="2412" w:name="_Toc50468245"/>
      <w:bookmarkStart w:id="2413" w:name="_Toc50468515"/>
      <w:bookmarkStart w:id="2414" w:name="_Toc50468786"/>
      <w:bookmarkStart w:id="2415" w:name="_Toc50630721"/>
      <w:bookmarkStart w:id="2416" w:name="_Toc54944069"/>
      <w:r w:rsidRPr="00520DE9">
        <w:lastRenderedPageBreak/>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2405"/>
      <w:bookmarkEnd w:id="2406"/>
      <w:bookmarkEnd w:id="2407"/>
      <w:bookmarkEnd w:id="2408"/>
      <w:bookmarkEnd w:id="2409"/>
      <w:bookmarkEnd w:id="2410"/>
      <w:bookmarkEnd w:id="2411"/>
      <w:bookmarkEnd w:id="2412"/>
      <w:bookmarkEnd w:id="2413"/>
      <w:bookmarkEnd w:id="2414"/>
      <w:bookmarkEnd w:id="2415"/>
      <w:bookmarkEnd w:id="2416"/>
    </w:p>
    <w:p w14:paraId="3803DD1F" w14:textId="77777777" w:rsidR="00520DE9" w:rsidRPr="00520DE9" w:rsidRDefault="00520DE9" w:rsidP="00520DE9">
      <w:pPr>
        <w:pStyle w:val="Heading3"/>
      </w:pPr>
      <w:bookmarkStart w:id="2417" w:name="_Toc43317386"/>
      <w:bookmarkStart w:id="2418" w:name="_Toc43374858"/>
      <w:bookmarkStart w:id="2419" w:name="_Toc43375319"/>
      <w:bookmarkStart w:id="2420" w:name="_Toc43801843"/>
      <w:bookmarkStart w:id="2421" w:name="_Toc43806109"/>
      <w:bookmarkStart w:id="2422" w:name="_Toc43806416"/>
      <w:bookmarkStart w:id="2423" w:name="_Toc50466902"/>
      <w:bookmarkStart w:id="2424" w:name="_Toc50468246"/>
      <w:bookmarkStart w:id="2425" w:name="_Toc50468516"/>
      <w:bookmarkStart w:id="2426" w:name="_Toc50468787"/>
      <w:bookmarkStart w:id="2427" w:name="_Toc50630722"/>
      <w:bookmarkStart w:id="2428" w:name="_Toc54944070"/>
      <w:r w:rsidRPr="00520DE9">
        <w:t>6.25.1</w:t>
      </w:r>
      <w:r w:rsidRPr="00520DE9">
        <w:rPr>
          <w:rFonts w:hint="eastAsia"/>
        </w:rPr>
        <w:tab/>
        <w:t>Description</w:t>
      </w:r>
      <w:bookmarkEnd w:id="2417"/>
      <w:bookmarkEnd w:id="2418"/>
      <w:bookmarkEnd w:id="2419"/>
      <w:bookmarkEnd w:id="2420"/>
      <w:bookmarkEnd w:id="2421"/>
      <w:bookmarkEnd w:id="2422"/>
      <w:bookmarkEnd w:id="2423"/>
      <w:bookmarkEnd w:id="2424"/>
      <w:bookmarkEnd w:id="2425"/>
      <w:bookmarkEnd w:id="2426"/>
      <w:bookmarkEnd w:id="2427"/>
      <w:bookmarkEnd w:id="2428"/>
    </w:p>
    <w:p w14:paraId="0746B3E0" w14:textId="77777777"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14:paraId="4D452CCF" w14:textId="77777777"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14:paraId="71D4DD5C" w14:textId="77777777"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520DE9" w:rsidRDefault="00520DE9" w:rsidP="00520DE9">
      <w:pPr>
        <w:pStyle w:val="Heading3"/>
      </w:pPr>
      <w:bookmarkStart w:id="2429" w:name="_Toc43317387"/>
      <w:bookmarkStart w:id="2430" w:name="_Toc43374859"/>
      <w:bookmarkStart w:id="2431" w:name="_Toc43375320"/>
      <w:bookmarkStart w:id="2432" w:name="_Toc43801844"/>
      <w:bookmarkStart w:id="2433" w:name="_Toc43806110"/>
      <w:bookmarkStart w:id="2434" w:name="_Toc43806417"/>
      <w:bookmarkStart w:id="2435" w:name="_Toc50466903"/>
      <w:bookmarkStart w:id="2436" w:name="_Toc50468247"/>
      <w:bookmarkStart w:id="2437" w:name="_Toc50468517"/>
      <w:bookmarkStart w:id="2438" w:name="_Toc50468788"/>
      <w:bookmarkStart w:id="2439" w:name="_Toc50630723"/>
      <w:bookmarkStart w:id="2440" w:name="_Toc54944071"/>
      <w:r w:rsidRPr="00520DE9">
        <w:t>6.25.2</w:t>
      </w:r>
      <w:r w:rsidRPr="00520DE9">
        <w:tab/>
        <w:t>Procedures</w:t>
      </w:r>
      <w:bookmarkEnd w:id="2429"/>
      <w:bookmarkEnd w:id="2430"/>
      <w:bookmarkEnd w:id="2431"/>
      <w:bookmarkEnd w:id="2432"/>
      <w:bookmarkEnd w:id="2433"/>
      <w:bookmarkEnd w:id="2434"/>
      <w:bookmarkEnd w:id="2435"/>
      <w:bookmarkEnd w:id="2436"/>
      <w:bookmarkEnd w:id="2437"/>
      <w:bookmarkEnd w:id="2438"/>
      <w:bookmarkEnd w:id="2439"/>
      <w:bookmarkEnd w:id="2440"/>
    </w:p>
    <w:p w14:paraId="42C07F91" w14:textId="3114F905"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w:t>
      </w:r>
      <w:r w:rsidR="004174B9">
        <w:rPr>
          <w:lang w:val="en-US"/>
        </w:rPr>
        <w:t>clause </w:t>
      </w:r>
      <w:r w:rsidRPr="00520DE9">
        <w:rPr>
          <w:lang w:val="en-US"/>
        </w:rPr>
        <w:t>6.25.2.1) and Edge Relocation (</w:t>
      </w:r>
      <w:r w:rsidR="004174B9">
        <w:rPr>
          <w:lang w:val="en-US"/>
        </w:rPr>
        <w:t>clause </w:t>
      </w:r>
      <w:r w:rsidRPr="00520DE9">
        <w:rPr>
          <w:lang w:val="en-US"/>
        </w:rPr>
        <w:t>6.25.2.2) are described below.</w:t>
      </w:r>
    </w:p>
    <w:p w14:paraId="6DEAA860" w14:textId="77777777" w:rsidR="00520DE9" w:rsidRPr="00520DE9" w:rsidRDefault="00520DE9" w:rsidP="00520DE9">
      <w:pPr>
        <w:pStyle w:val="Heading4"/>
        <w:rPr>
          <w:lang w:val="en-US"/>
        </w:rPr>
      </w:pPr>
      <w:bookmarkStart w:id="2441" w:name="_Toc43317388"/>
      <w:bookmarkStart w:id="2442" w:name="_Toc43374860"/>
      <w:bookmarkStart w:id="2443" w:name="_Toc43375321"/>
      <w:bookmarkStart w:id="2444" w:name="_Toc43801845"/>
      <w:bookmarkStart w:id="2445" w:name="_Toc43806111"/>
      <w:bookmarkStart w:id="2446" w:name="_Toc43806418"/>
      <w:bookmarkStart w:id="2447" w:name="_Toc50630724"/>
      <w:bookmarkStart w:id="2448" w:name="_Toc54944072"/>
      <w:r w:rsidRPr="00520DE9">
        <w:rPr>
          <w:lang w:val="en-US"/>
        </w:rPr>
        <w:t>6.25.2.1</w:t>
      </w:r>
      <w:r w:rsidRPr="00520DE9">
        <w:rPr>
          <w:lang w:val="en-US"/>
        </w:rPr>
        <w:tab/>
        <w:t>Sticky Edge for Stateful Applications</w:t>
      </w:r>
      <w:bookmarkEnd w:id="2441"/>
      <w:bookmarkEnd w:id="2442"/>
      <w:bookmarkEnd w:id="2443"/>
      <w:bookmarkEnd w:id="2444"/>
      <w:bookmarkEnd w:id="2445"/>
      <w:bookmarkEnd w:id="2446"/>
      <w:bookmarkEnd w:id="2447"/>
      <w:bookmarkEnd w:id="2448"/>
    </w:p>
    <w:p w14:paraId="5E4A6EBF" w14:textId="77777777"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14:paraId="68878999" w14:textId="77777777" w:rsidR="00520DE9" w:rsidRPr="00520DE9" w:rsidRDefault="00520DE9" w:rsidP="00520DE9">
      <w:pPr>
        <w:rPr>
          <w:lang w:val="en-US"/>
        </w:rPr>
      </w:pPr>
      <w:r w:rsidRPr="00520DE9">
        <w:rPr>
          <w:lang w:val="en-US"/>
        </w:rPr>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010A55" w:rsidRDefault="00520DE9" w:rsidP="00520DE9">
      <w:pPr>
        <w:rPr>
          <w:b/>
          <w:bCs/>
        </w:rPr>
      </w:pPr>
      <w:r w:rsidRPr="00010A55">
        <w:rPr>
          <w:b/>
          <w:bCs/>
        </w:rPr>
        <w:lastRenderedPageBreak/>
        <w:t>Method 1: Application Domain aware procedure:</w:t>
      </w:r>
    </w:p>
    <w:p w14:paraId="24604CEE" w14:textId="77777777"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0C86CD1" w:rsidR="00010A55" w:rsidRDefault="00010A55" w:rsidP="00010A55">
      <w:pPr>
        <w:pStyle w:val="B1"/>
        <w:rPr>
          <w:lang w:val="en-US"/>
        </w:rPr>
      </w:pPr>
      <w:r>
        <w:rPr>
          <w:lang w:val="en-US"/>
        </w:rPr>
        <w:t>-</w:t>
      </w:r>
      <w:r>
        <w:rPr>
          <w:lang w:val="en-US"/>
        </w:rPr>
        <w:tab/>
        <w:t xml:space="preserve">DNS procedure is used for obtaining IP anycast server address (e.g., as in </w:t>
      </w:r>
      <w:r w:rsidR="004174B9">
        <w:rPr>
          <w:lang w:val="en-US"/>
        </w:rPr>
        <w:t>clause </w:t>
      </w:r>
      <w:r>
        <w:rPr>
          <w:lang w:val="en-US"/>
        </w:rPr>
        <w:t>6.5). Thus, the application can be identified globally or across a wide area by a single URL/IP anycast address. N6 routing selects "closest" out of many candidate LDN.</w:t>
      </w:r>
    </w:p>
    <w:p w14:paraId="060E94F1" w14:textId="77777777" w:rsidR="00010A55" w:rsidRDefault="00010A55" w:rsidP="00010A55">
      <w:pPr>
        <w:pStyle w:val="B1"/>
        <w:rPr>
          <w:lang w:val="en-US"/>
        </w:rPr>
      </w:pPr>
      <w:r>
        <w:rPr>
          <w:lang w:val="en-US"/>
        </w:rPr>
        <w:tab/>
        <w:t>e.g., global URL (app.net) is translated to anycast address (A-IP). A-IP is routed in N6 to EAS1 (i.e., application gateway in LDN1).</w:t>
      </w:r>
    </w:p>
    <w:p w14:paraId="787484C4" w14:textId="77777777"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14:paraId="29163B48" w14:textId="77777777"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14:paraId="54ECF82C" w14:textId="77777777" w:rsidR="00520DE9" w:rsidRPr="00010A55" w:rsidRDefault="00520DE9" w:rsidP="00010A55">
      <w:pPr>
        <w:rPr>
          <w:b/>
          <w:bCs/>
          <w:lang w:val="en-US"/>
        </w:rPr>
      </w:pPr>
      <w:r w:rsidRPr="00010A55">
        <w:rPr>
          <w:b/>
          <w:bCs/>
          <w:lang w:val="en-US"/>
        </w:rPr>
        <w:t>Method 2: 5GC Assisted procedure:</w:t>
      </w:r>
    </w:p>
    <w:p w14:paraId="21F9809C" w14:textId="77777777"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5F0B4B8A" w:rsidR="00520DE9" w:rsidRPr="00520DE9" w:rsidRDefault="00520DE9" w:rsidP="00520DE9">
      <w:pPr>
        <w:pStyle w:val="B1"/>
      </w:pPr>
      <w:r w:rsidRPr="00520DE9">
        <w:t>-</w:t>
      </w:r>
      <w:r w:rsidRPr="00520DE9">
        <w:tab/>
        <w:t>The UPF-PSA sends the flow state to the SMF a 3-tuple (destination IP, port, protocol and segment route) for each flow. Step</w:t>
      </w:r>
      <w:r w:rsidR="00355D16">
        <w:t> </w:t>
      </w:r>
      <w:r w:rsidRPr="00520DE9">
        <w:t>1 describes details.</w:t>
      </w:r>
    </w:p>
    <w:p w14:paraId="351AA9FE" w14:textId="7714C625"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355D16">
        <w:t> </w:t>
      </w:r>
      <w:r w:rsidRPr="00520DE9">
        <w:t>6 describes details.Other steps are not impacted in this procedure.</w:t>
      </w:r>
    </w:p>
    <w:p w14:paraId="5AF83BEE" w14:textId="77777777" w:rsidR="00010A55" w:rsidRDefault="00010A55" w:rsidP="00010A55">
      <w:pPr>
        <w:pStyle w:val="TH"/>
      </w:pPr>
      <w:r>
        <w:object w:dxaOrig="9616" w:dyaOrig="5553" w14:anchorId="5A45D163">
          <v:shape id="_x0000_i1086" type="#_x0000_t75" style="width:480.2pt;height:276.75pt" o:ole="">
            <v:imagedata r:id="rId133" o:title=""/>
          </v:shape>
          <o:OLEObject Type="Embed" ProgID="Word.Picture.8" ShapeID="_x0000_i1086" DrawAspect="Content" ObjectID="_1665557982" r:id="rId134"/>
        </w:object>
      </w:r>
    </w:p>
    <w:p w14:paraId="001FFE52" w14:textId="77777777" w:rsidR="00520DE9" w:rsidRPr="00520DE9" w:rsidRDefault="00520DE9" w:rsidP="00520DE9">
      <w:pPr>
        <w:pStyle w:val="TF"/>
      </w:pPr>
      <w:r w:rsidRPr="00520DE9">
        <w:t>Figure 6.25.2.1-1: EAS for Stateful Applications</w:t>
      </w:r>
    </w:p>
    <w:p w14:paraId="666C2FA2" w14:textId="6A478611" w:rsidR="00010A55" w:rsidRDefault="00010A55" w:rsidP="00E71C5B">
      <w:pPr>
        <w:pStyle w:val="B1"/>
        <w:rPr>
          <w:lang w:val="en-US" w:eastAsia="ko-KR"/>
        </w:rPr>
      </w:pPr>
      <w:r>
        <w:rPr>
          <w:lang w:val="en-US" w:eastAsia="ko-KR"/>
        </w:rPr>
        <w:t>1.</w:t>
      </w:r>
      <w:r>
        <w:rPr>
          <w:lang w:val="en-US" w:eastAsia="ko-KR"/>
        </w:rPr>
        <w:tab/>
        <w:t>Server discovery</w:t>
      </w:r>
      <w:r w:rsidR="00355D16">
        <w:rPr>
          <w:lang w:val="en-US" w:eastAsia="ko-KR"/>
        </w:rPr>
        <w:t>.</w:t>
      </w:r>
    </w:p>
    <w:p w14:paraId="5F6C3B42" w14:textId="77777777" w:rsidR="00010A55" w:rsidRDefault="00010A55" w:rsidP="00E71C5B">
      <w:pPr>
        <w:pStyle w:val="B1"/>
        <w:rPr>
          <w:lang w:val="en-US" w:eastAsia="ko-KR"/>
        </w:rPr>
      </w:pPr>
      <w:r>
        <w:rPr>
          <w:lang w:val="en-US" w:eastAsia="ko-KR"/>
        </w:rPr>
        <w:lastRenderedPageBreak/>
        <w:tab/>
        <w:t>UE attaches, establishes PDU session to UPF-PSA and launches application. DNS query results in an anycast destination address A-IP.</w:t>
      </w:r>
    </w:p>
    <w:p w14:paraId="562A404C" w14:textId="77777777" w:rsidR="00010A55" w:rsidRDefault="00010A55" w:rsidP="00E71C5B">
      <w:pPr>
        <w:pStyle w:val="B1"/>
        <w:rPr>
          <w:lang w:val="en-US" w:eastAsia="ko-KR"/>
        </w:rPr>
      </w:pPr>
      <w:r>
        <w:rPr>
          <w:lang w:val="en-US" w:eastAsia="ko-KR"/>
        </w:rPr>
        <w:tab/>
        <w:t>UE sends an application message with the destination address (A-IP). Routers in N6 network select LDN1 (best/ "closest" LDNs for A-IP) and forwards the packet.</w:t>
      </w:r>
    </w:p>
    <w:p w14:paraId="2DF17DF9" w14:textId="77777777" w:rsidR="00010A55" w:rsidRDefault="00010A55" w:rsidP="00E71C5B">
      <w:pPr>
        <w:pStyle w:val="B1"/>
        <w:rPr>
          <w:lang w:val="en-US" w:eastAsia="ko-KR"/>
        </w:rPr>
      </w:pPr>
      <w:r>
        <w:rPr>
          <w:lang w:val="en-US"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Default="00010A55" w:rsidP="00E71C5B">
      <w:pPr>
        <w:pStyle w:val="B1"/>
        <w:rPr>
          <w:lang w:val="en-US" w:eastAsia="ko-KR"/>
        </w:rPr>
      </w:pPr>
      <w:r>
        <w:rPr>
          <w:lang w:val="en-US" w:eastAsia="ko-KR"/>
        </w:rPr>
        <w:t>2.</w:t>
      </w:r>
      <w:r>
        <w:rPr>
          <w:lang w:val="en-US" w:eastAsia="ko-KR"/>
        </w:rPr>
        <w:tab/>
        <w:t>The application is stateful; (EAS1)/ LDN1 issues a redirect with URL (ldn1.op1.app.net).</w:t>
      </w:r>
    </w:p>
    <w:p w14:paraId="0DC7D868" w14:textId="77777777" w:rsidR="00010A55" w:rsidRDefault="00010A55" w:rsidP="00E71C5B">
      <w:pPr>
        <w:pStyle w:val="B1"/>
        <w:rPr>
          <w:lang w:val="en-US" w:eastAsia="ko-KR"/>
        </w:rPr>
      </w:pPr>
      <w:r>
        <w:rPr>
          <w:lang w:val="en-US" w:eastAsia="ko-KR"/>
        </w:rPr>
        <w:tab/>
        <w:t xml:space="preserve">This redirect/URL translation selects (EAS1) LDN1 for all subsequent packets, except in </w:t>
      </w:r>
      <w:r w:rsidR="001C39DE">
        <w:rPr>
          <w:lang w:val="en-US" w:eastAsia="ko-KR"/>
        </w:rPr>
        <w:t xml:space="preserve">the </w:t>
      </w:r>
      <w:r>
        <w:rPr>
          <w:lang w:val="en-US" w:eastAsia="ko-KR"/>
        </w:rPr>
        <w:t>case of failure or other explicit redirect from the application domain.</w:t>
      </w:r>
    </w:p>
    <w:p w14:paraId="46C5B844" w14:textId="77777777" w:rsidR="00010A55" w:rsidRDefault="00010A55" w:rsidP="00E71C5B">
      <w:pPr>
        <w:pStyle w:val="B1"/>
        <w:rPr>
          <w:lang w:val="en-US" w:eastAsia="ko-KR"/>
        </w:rPr>
      </w:pPr>
      <w:r>
        <w:rPr>
          <w:lang w:val="en-US" w:eastAsia="ko-KR"/>
        </w:rPr>
        <w:t>3.</w:t>
      </w:r>
      <w:r>
        <w:rPr>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Default="00010A55" w:rsidP="00E71C5B">
      <w:pPr>
        <w:pStyle w:val="B1"/>
        <w:rPr>
          <w:lang w:val="en-US" w:eastAsia="ko-KR"/>
        </w:rPr>
      </w:pPr>
      <w:r>
        <w:rPr>
          <w:lang w:val="en-US" w:eastAsia="ko-KR"/>
        </w:rPr>
        <w:t>4.</w:t>
      </w:r>
      <w:r>
        <w:rPr>
          <w:lang w:val="en-US" w:eastAsia="ko-KR"/>
        </w:rPr>
        <w:tab/>
        <w:t>UE sends application messages with anycast destination address (L1-IP). Routers in N6 network select (EAS1) LDN1 (preferred address for L1-IP) and forward the packet. N6 routers forward to LDN1.</w:t>
      </w:r>
    </w:p>
    <w:p w14:paraId="300360D1" w14:textId="40735777" w:rsidR="00010A55" w:rsidRDefault="00010A55" w:rsidP="00E71C5B">
      <w:pPr>
        <w:pStyle w:val="B1"/>
        <w:rPr>
          <w:lang w:val="en-US" w:eastAsia="ko-KR"/>
        </w:rPr>
      </w:pPr>
      <w:r>
        <w:rPr>
          <w:lang w:val="en-US" w:eastAsia="ko-KR"/>
        </w:rPr>
        <w:t>5.</w:t>
      </w:r>
      <w:r>
        <w:rPr>
          <w:lang w:val="en-US" w:eastAsia="ko-KR"/>
        </w:rPr>
        <w:tab/>
        <w:t xml:space="preserve">UE hands over to new (R)AN and UPF-PSA using procedures in </w:t>
      </w:r>
      <w:r w:rsidR="004174B9">
        <w:rPr>
          <w:lang w:val="en-US" w:eastAsia="ko-KR"/>
        </w:rPr>
        <w:t>TS 23.502 [</w:t>
      </w:r>
      <w:r>
        <w:rPr>
          <w:lang w:val="en-US" w:eastAsia="ko-KR"/>
        </w:rPr>
        <w:t>3]. The UE now has IP address UE-IP2. The assumption in this solution is that UPF anchor change is needed to keep the user plane path short as the UE moves.</w:t>
      </w:r>
    </w:p>
    <w:p w14:paraId="0CA5F990" w14:textId="77777777" w:rsidR="00010A55" w:rsidRDefault="00010A55" w:rsidP="00E71C5B">
      <w:pPr>
        <w:pStyle w:val="B1"/>
        <w:rPr>
          <w:lang w:val="en-US" w:eastAsia="ko-KR"/>
        </w:rPr>
      </w:pPr>
      <w:r>
        <w:rPr>
          <w:lang w:val="en-US" w:eastAsia="ko-KR"/>
        </w:rPr>
        <w:t>6.</w:t>
      </w:r>
      <w:r>
        <w:rPr>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Default="00010A55" w:rsidP="00E71C5B">
      <w:pPr>
        <w:pStyle w:val="B1"/>
        <w:rPr>
          <w:lang w:val="en-US" w:eastAsia="ko-KR"/>
        </w:rPr>
      </w:pPr>
      <w:r>
        <w:rPr>
          <w:lang w:val="en-US" w:eastAsia="ko-KR"/>
        </w:rPr>
        <w:tab/>
        <w:t>If EHE is not aware of sticky flow state: SMF sends "flow state" over N4 to UPF-PSA (new). UPF-PSA forwards flow from UE matching 3-tuple (destination IP, port, protocol) with segment route.</w:t>
      </w:r>
    </w:p>
    <w:p w14:paraId="4948FA55" w14:textId="6E71E13F" w:rsidR="00010A55" w:rsidRDefault="00010A55" w:rsidP="00E71C5B">
      <w:pPr>
        <w:pStyle w:val="B1"/>
        <w:rPr>
          <w:lang w:val="en-US" w:eastAsia="ko-KR"/>
        </w:rPr>
      </w:pPr>
      <w:r>
        <w:rPr>
          <w:lang w:val="en-US" w:eastAsia="ko-KR"/>
        </w:rPr>
        <w:tab/>
        <w:t xml:space="preserve">The application domain may initiate Edge Relocation sequence at any point as described in </w:t>
      </w:r>
      <w:r w:rsidR="004174B9">
        <w:rPr>
          <w:lang w:val="en-US" w:eastAsia="ko-KR"/>
        </w:rPr>
        <w:t>clause </w:t>
      </w:r>
      <w:r>
        <w:rPr>
          <w:lang w:val="en-US" w:eastAsia="ko-KR"/>
        </w:rPr>
        <w:t>6.25.2.2.</w:t>
      </w:r>
    </w:p>
    <w:p w14:paraId="0FB87529" w14:textId="77777777" w:rsidR="00520DE9" w:rsidRPr="00520DE9" w:rsidRDefault="00520DE9" w:rsidP="00520DE9">
      <w:pPr>
        <w:pStyle w:val="Heading4"/>
      </w:pPr>
      <w:bookmarkStart w:id="2449" w:name="_Toc43317389"/>
      <w:bookmarkStart w:id="2450" w:name="_Toc43374861"/>
      <w:bookmarkStart w:id="2451" w:name="_Toc43375322"/>
      <w:bookmarkStart w:id="2452" w:name="_Toc43801846"/>
      <w:bookmarkStart w:id="2453" w:name="_Toc43806112"/>
      <w:bookmarkStart w:id="2454" w:name="_Toc43806419"/>
      <w:bookmarkStart w:id="2455" w:name="_Toc50630725"/>
      <w:bookmarkStart w:id="2456" w:name="_Toc54944073"/>
      <w:r w:rsidRPr="00520DE9">
        <w:t>6.25.2.2</w:t>
      </w:r>
      <w:r w:rsidRPr="00520DE9">
        <w:tab/>
        <w:t>Edge Relocation</w:t>
      </w:r>
      <w:bookmarkEnd w:id="2449"/>
      <w:bookmarkEnd w:id="2450"/>
      <w:bookmarkEnd w:id="2451"/>
      <w:bookmarkEnd w:id="2452"/>
      <w:bookmarkEnd w:id="2453"/>
      <w:bookmarkEnd w:id="2454"/>
      <w:bookmarkEnd w:id="2455"/>
      <w:bookmarkEnd w:id="2456"/>
    </w:p>
    <w:p w14:paraId="3273570C" w14:textId="77777777"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14:paraId="49BB08DA" w14:textId="77777777" w:rsidR="00010A55" w:rsidRDefault="00010A55" w:rsidP="00010A55">
      <w:pPr>
        <w:pStyle w:val="TH"/>
      </w:pPr>
      <w:r>
        <w:object w:dxaOrig="9481" w:dyaOrig="5568" w14:anchorId="437EA2E0">
          <v:shape id="_x0000_i1087" type="#_x0000_t75" style="width:473pt;height:277.65pt" o:ole="">
            <v:imagedata r:id="rId135" o:title=""/>
          </v:shape>
          <o:OLEObject Type="Embed" ProgID="Word.Picture.8" ShapeID="_x0000_i1087" DrawAspect="Content" ObjectID="_1665557983" r:id="rId136"/>
        </w:object>
      </w:r>
    </w:p>
    <w:p w14:paraId="274F7C2C" w14:textId="77777777" w:rsidR="00520DE9" w:rsidRPr="00520DE9" w:rsidRDefault="00520DE9" w:rsidP="00520DE9">
      <w:pPr>
        <w:pStyle w:val="TF"/>
      </w:pPr>
      <w:r w:rsidRPr="00520DE9">
        <w:t>Figure 6.25.2.2-1: UE Mobility with Edge Relocation</w:t>
      </w:r>
    </w:p>
    <w:p w14:paraId="2F5B69D2" w14:textId="77777777" w:rsidR="00010A55" w:rsidRDefault="00010A55" w:rsidP="00010A55">
      <w:pPr>
        <w:pStyle w:val="B1"/>
      </w:pPr>
      <w:r>
        <w:t>1.</w:t>
      </w:r>
      <w:r>
        <w:tab/>
        <w:t>UE attaches, establishes PDU session to PSA1 with address UE-IP1 and launches the application.</w:t>
      </w:r>
    </w:p>
    <w:p w14:paraId="60F75BDA" w14:textId="77777777" w:rsidR="00010A55" w:rsidRDefault="00010A55" w:rsidP="00010A55">
      <w:pPr>
        <w:pStyle w:val="B1"/>
      </w:pPr>
      <w:r>
        <w:tab/>
        <w:t>If it is PDU connectivity model 2 (session breakout), SMF inserts ULCL1 and traffic filters.</w:t>
      </w:r>
    </w:p>
    <w:p w14:paraId="0C8BADBD" w14:textId="70B4D7D3" w:rsidR="00010A55" w:rsidRDefault="00010A55" w:rsidP="00010A55">
      <w:pPr>
        <w:pStyle w:val="B1"/>
      </w:pPr>
      <w:r>
        <w:tab/>
        <w:t xml:space="preserve">UE launches the application, requests DNS resolution of FQDN with anycast address, and redirect (steps 1 - 4 in </w:t>
      </w:r>
      <w:r w:rsidR="004174B9">
        <w:t>clause </w:t>
      </w:r>
      <w:r>
        <w:t>6.25.2.1).</w:t>
      </w:r>
    </w:p>
    <w:p w14:paraId="6594E295" w14:textId="047D6DA6" w:rsidR="00010A55" w:rsidRDefault="00010A55" w:rsidP="00010A55">
      <w:pPr>
        <w:pStyle w:val="B1"/>
      </w:pPr>
      <w:r>
        <w:t>2.</w:t>
      </w:r>
      <w:r>
        <w:tab/>
        <w:t xml:space="preserve">UE initiates application message with LDN1 (EAS1) and gets redirected with local anycast address of LDN1 (EAS1) (defined in </w:t>
      </w:r>
      <w:r w:rsidR="004174B9">
        <w:t>clause </w:t>
      </w:r>
      <w:r>
        <w:t>6.25.2.1, steps 2-4).</w:t>
      </w:r>
    </w:p>
    <w:p w14:paraId="1BC54D71" w14:textId="77777777" w:rsidR="00010A55" w:rsidRDefault="00010A55" w:rsidP="00010A55">
      <w:pPr>
        <w:pStyle w:val="B1"/>
      </w:pPr>
      <w:r>
        <w:t>3.</w:t>
      </w:r>
      <w:r>
        <w:tab/>
        <w:t>EAS1 notifies AF of UE's IP address using application domain signaling (details are out of scope).</w:t>
      </w:r>
    </w:p>
    <w:p w14:paraId="7B389D52" w14:textId="77777777" w:rsidR="00010A55" w:rsidRDefault="00010A55" w:rsidP="00010A55">
      <w:pPr>
        <w:pStyle w:val="B1"/>
      </w:pPr>
      <w:r>
        <w:tab/>
        <w:t>If the AF evaluates that there is a better LDN than the initially selected, AF may start server relocation procedures.</w:t>
      </w:r>
    </w:p>
    <w:p w14:paraId="45F8589C" w14:textId="77777777" w:rsidR="00010A55" w:rsidRDefault="00010A55" w:rsidP="00010A55">
      <w:pPr>
        <w:pStyle w:val="B1"/>
      </w:pPr>
      <w:r>
        <w:tab/>
        <w:t>In this step, AF determines that no server relocation is necessary.</w:t>
      </w:r>
    </w:p>
    <w:p w14:paraId="636C4265" w14:textId="7B4CF75D" w:rsidR="00010A55" w:rsidRDefault="00010A55" w:rsidP="00010A55">
      <w:pPr>
        <w:pStyle w:val="B1"/>
      </w:pPr>
      <w:r>
        <w:t>4.</w:t>
      </w:r>
      <w:r>
        <w:tab/>
        <w:t xml:space="preserve">UE handover to new (R)AN, new UPF-PSA using procedures in </w:t>
      </w:r>
      <w:r w:rsidR="004174B9">
        <w:t>TS 23.502 [</w:t>
      </w:r>
      <w:r>
        <w:t>3]. The UE now has IP address UE-IP2.</w:t>
      </w:r>
    </w:p>
    <w:p w14:paraId="4B3C01D8" w14:textId="77777777" w:rsidR="00010A55" w:rsidRDefault="00010A55" w:rsidP="00010A55">
      <w:pPr>
        <w:pStyle w:val="B1"/>
      </w:pPr>
      <w:r>
        <w:tab/>
        <w:t>If it is PDU connectivity model 2 (session breakout), SMF inserts ULCL2 and traffic filters.</w:t>
      </w:r>
    </w:p>
    <w:p w14:paraId="581F9D8C" w14:textId="77777777" w:rsidR="00010A55" w:rsidRDefault="00010A55" w:rsidP="00010A55">
      <w:pPr>
        <w:pStyle w:val="B1"/>
      </w:pPr>
      <w:r>
        <w:tab/>
        <w:t>The SMF may remove old UPFs after a timer delay during which time steps 5 onwards may be executed. This allows the minimization of loss of packets in flight.</w:t>
      </w:r>
    </w:p>
    <w:p w14:paraId="4FEBFB25" w14:textId="77777777" w:rsidR="00010A55" w:rsidRDefault="00010A55" w:rsidP="00010A55">
      <w:pPr>
        <w:pStyle w:val="B1"/>
      </w:pPr>
      <w:r>
        <w:t>5.</w:t>
      </w:r>
      <w:r>
        <w:tab/>
        <w:t>The UE continues to send application messages with new IP address (UE-IP2) and anycast destination address L1-IP (previously selected LDN/EAS).</w:t>
      </w:r>
    </w:p>
    <w:p w14:paraId="2B0E9AE0" w14:textId="77777777" w:rsidR="00010A55" w:rsidRDefault="00010A55" w:rsidP="00010A55">
      <w:pPr>
        <w:pStyle w:val="B1"/>
      </w:pPr>
      <w:r>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7777777" w:rsidR="00010A55" w:rsidRDefault="00010A55" w:rsidP="00010A55">
      <w:pPr>
        <w:pStyle w:val="B1"/>
        <w:rPr>
          <w:lang w:val="en-US"/>
        </w:rPr>
      </w:pPr>
      <w:r>
        <w:rPr>
          <w:lang w:val="en-US"/>
        </w:rPr>
        <w:lastRenderedPageBreak/>
        <w:t>6.</w:t>
      </w:r>
      <w:r>
        <w:rPr>
          <w:lang w:val="en-US"/>
        </w:rPr>
        <w:tab/>
        <w:t>LDN1/EAS1 notifies AF of UE's new IP address (UE-IP2) using some application domain signaling (details are out of scope here). AF re-evaluates LDN and in this case initiates relocation to LDN2 (EAS2.</w:t>
      </w:r>
    </w:p>
    <w:p w14:paraId="4AE1F2D9" w14:textId="77777777"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14:paraId="592E5DF3" w14:textId="77777777"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14:paraId="62D71B6D" w14:textId="77777777" w:rsidR="00010A55" w:rsidRDefault="00010A55" w:rsidP="00010A55">
      <w:pPr>
        <w:pStyle w:val="B1"/>
        <w:rPr>
          <w:lang w:val="en-US"/>
        </w:rPr>
      </w:pPr>
      <w:r>
        <w:rPr>
          <w:lang w:val="en-US"/>
        </w:rPr>
        <w:t>9.</w:t>
      </w:r>
      <w:r>
        <w:rPr>
          <w:lang w:val="en-US"/>
        </w:rPr>
        <w:tab/>
        <w:t>UE requests DNS to translate URL. DNS returns anycast address L2-IP.</w:t>
      </w:r>
    </w:p>
    <w:p w14:paraId="714410DE" w14:textId="77777777"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520DE9" w:rsidRDefault="00520DE9" w:rsidP="00520DE9">
      <w:pPr>
        <w:pStyle w:val="Heading3"/>
      </w:pPr>
      <w:bookmarkStart w:id="2457" w:name="_Toc43317390"/>
      <w:bookmarkStart w:id="2458" w:name="_Toc43374862"/>
      <w:bookmarkStart w:id="2459" w:name="_Toc43375323"/>
      <w:bookmarkStart w:id="2460" w:name="_Toc43801847"/>
      <w:bookmarkStart w:id="2461" w:name="_Toc43806113"/>
      <w:bookmarkStart w:id="2462" w:name="_Toc43806420"/>
      <w:bookmarkStart w:id="2463" w:name="_Toc50466904"/>
      <w:bookmarkStart w:id="2464" w:name="_Toc50468248"/>
      <w:bookmarkStart w:id="2465" w:name="_Toc50468518"/>
      <w:bookmarkStart w:id="2466" w:name="_Toc50468789"/>
      <w:bookmarkStart w:id="2467" w:name="_Toc50630726"/>
      <w:bookmarkStart w:id="2468" w:name="_Toc54944074"/>
      <w:r w:rsidRPr="00520DE9">
        <w:t>6.25.3</w:t>
      </w:r>
      <w:r w:rsidRPr="00520DE9">
        <w:tab/>
      </w:r>
      <w:bookmarkEnd w:id="2457"/>
      <w:r w:rsidRPr="00520DE9">
        <w:t>Impacts on services, entities and interfaces</w:t>
      </w:r>
      <w:bookmarkEnd w:id="2458"/>
      <w:bookmarkEnd w:id="2459"/>
      <w:bookmarkEnd w:id="2460"/>
      <w:bookmarkEnd w:id="2461"/>
      <w:bookmarkEnd w:id="2462"/>
      <w:bookmarkEnd w:id="2463"/>
      <w:bookmarkEnd w:id="2464"/>
      <w:bookmarkEnd w:id="2465"/>
      <w:bookmarkEnd w:id="2466"/>
      <w:bookmarkEnd w:id="2467"/>
      <w:bookmarkEnd w:id="2468"/>
    </w:p>
    <w:p w14:paraId="58C50D0F" w14:textId="77777777"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14:paraId="0CDF5AF7" w14:textId="77777777" w:rsidR="00520DE9" w:rsidRPr="00520DE9" w:rsidRDefault="00520DE9" w:rsidP="00520DE9">
      <w:pPr>
        <w:pStyle w:val="Heading2"/>
        <w:rPr>
          <w:rFonts w:eastAsia="Malgun Gothic"/>
        </w:rPr>
      </w:pPr>
      <w:bookmarkStart w:id="2469" w:name="_Toc43317391"/>
      <w:bookmarkStart w:id="2470" w:name="_Toc43374863"/>
      <w:bookmarkStart w:id="2471" w:name="_Toc43375324"/>
      <w:bookmarkStart w:id="2472" w:name="_Toc43801848"/>
      <w:bookmarkStart w:id="2473" w:name="_Toc43806114"/>
      <w:bookmarkStart w:id="2474" w:name="_Toc43806421"/>
      <w:bookmarkStart w:id="2475" w:name="_Toc50466905"/>
      <w:bookmarkStart w:id="2476" w:name="_Toc50468249"/>
      <w:bookmarkStart w:id="2477" w:name="_Toc50468519"/>
      <w:bookmarkStart w:id="2478" w:name="_Toc50468790"/>
      <w:bookmarkStart w:id="2479" w:name="_Toc50630727"/>
      <w:bookmarkStart w:id="2480" w:name="_Toc54944075"/>
      <w:r w:rsidRPr="00520DE9">
        <w:rPr>
          <w:rFonts w:eastAsia="Malgun Gothic"/>
        </w:rPr>
        <w:t>6.26</w:t>
      </w:r>
      <w:r w:rsidRPr="00520DE9">
        <w:rPr>
          <w:rFonts w:eastAsia="Malgun Gothic"/>
        </w:rPr>
        <w:tab/>
        <w:t>Solution #26: Persistent address allocation for mobile UEs that need MEC access</w:t>
      </w:r>
      <w:bookmarkEnd w:id="2469"/>
      <w:bookmarkEnd w:id="2470"/>
      <w:bookmarkEnd w:id="2471"/>
      <w:bookmarkEnd w:id="2472"/>
      <w:bookmarkEnd w:id="2473"/>
      <w:bookmarkEnd w:id="2474"/>
      <w:bookmarkEnd w:id="2475"/>
      <w:bookmarkEnd w:id="2476"/>
      <w:bookmarkEnd w:id="2477"/>
      <w:bookmarkEnd w:id="2478"/>
      <w:bookmarkEnd w:id="2479"/>
      <w:bookmarkEnd w:id="2480"/>
    </w:p>
    <w:p w14:paraId="6FB16814" w14:textId="77777777" w:rsidR="00520DE9" w:rsidRPr="00520DE9" w:rsidRDefault="00520DE9" w:rsidP="00520DE9">
      <w:pPr>
        <w:pStyle w:val="Heading3"/>
        <w:rPr>
          <w:rFonts w:eastAsia="Malgun Gothic"/>
        </w:rPr>
      </w:pPr>
      <w:bookmarkStart w:id="2481" w:name="_Toc43317392"/>
      <w:bookmarkStart w:id="2482" w:name="_Toc43374864"/>
      <w:bookmarkStart w:id="2483" w:name="_Toc43375325"/>
      <w:bookmarkStart w:id="2484" w:name="_Toc43801849"/>
      <w:bookmarkStart w:id="2485" w:name="_Toc43806115"/>
      <w:bookmarkStart w:id="2486" w:name="_Toc43806422"/>
      <w:bookmarkStart w:id="2487" w:name="_Toc50466906"/>
      <w:bookmarkStart w:id="2488" w:name="_Toc50468250"/>
      <w:bookmarkStart w:id="2489" w:name="_Toc50468520"/>
      <w:bookmarkStart w:id="2490" w:name="_Toc50468791"/>
      <w:bookmarkStart w:id="2491" w:name="_Toc50630728"/>
      <w:bookmarkStart w:id="2492" w:name="_Toc54944076"/>
      <w:r w:rsidRPr="00520DE9">
        <w:rPr>
          <w:rFonts w:eastAsia="Malgun Gothic"/>
        </w:rPr>
        <w:t>6.26.1</w:t>
      </w:r>
      <w:r w:rsidRPr="00520DE9">
        <w:rPr>
          <w:rFonts w:eastAsia="Malgun Gothic"/>
        </w:rPr>
        <w:tab/>
        <w:t>Description</w:t>
      </w:r>
      <w:bookmarkEnd w:id="2481"/>
      <w:bookmarkEnd w:id="2482"/>
      <w:bookmarkEnd w:id="2483"/>
      <w:bookmarkEnd w:id="2484"/>
      <w:bookmarkEnd w:id="2485"/>
      <w:bookmarkEnd w:id="2486"/>
      <w:bookmarkEnd w:id="2487"/>
      <w:bookmarkEnd w:id="2488"/>
      <w:bookmarkEnd w:id="2489"/>
      <w:bookmarkEnd w:id="2490"/>
      <w:bookmarkEnd w:id="2491"/>
      <w:bookmarkEnd w:id="2492"/>
    </w:p>
    <w:p w14:paraId="03F2C9DF" w14:textId="77777777"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520DE9" w:rsidRDefault="00520DE9" w:rsidP="00520DE9">
      <w:pPr>
        <w:pStyle w:val="B1"/>
      </w:pPr>
      <w:r w:rsidRPr="00520DE9">
        <w:t>-</w:t>
      </w:r>
      <w:r w:rsidRPr="00520DE9">
        <w:tab/>
        <w:t>How to handle changes of the (local) PSA when applications do not support the change of client address.</w:t>
      </w:r>
    </w:p>
    <w:p w14:paraId="75795152" w14:textId="77777777" w:rsidR="00520DE9" w:rsidRPr="00520DE9" w:rsidRDefault="00520DE9" w:rsidP="00520DE9">
      <w:pPr>
        <w:pStyle w:val="Heading3"/>
        <w:rPr>
          <w:rFonts w:eastAsia="Malgun Gothic"/>
        </w:rPr>
      </w:pPr>
      <w:bookmarkStart w:id="2493" w:name="_Toc43317393"/>
      <w:bookmarkStart w:id="2494" w:name="_Toc43374865"/>
      <w:bookmarkStart w:id="2495" w:name="_Toc43375326"/>
      <w:bookmarkStart w:id="2496" w:name="_Toc43801850"/>
      <w:bookmarkStart w:id="2497" w:name="_Toc43806116"/>
      <w:bookmarkStart w:id="2498" w:name="_Toc43806423"/>
      <w:bookmarkStart w:id="2499" w:name="_Toc50466907"/>
      <w:bookmarkStart w:id="2500" w:name="_Toc50468251"/>
      <w:bookmarkStart w:id="2501" w:name="_Toc50468521"/>
      <w:bookmarkStart w:id="2502" w:name="_Toc50468792"/>
      <w:bookmarkStart w:id="2503" w:name="_Toc50630729"/>
      <w:bookmarkStart w:id="2504" w:name="_Toc54944077"/>
      <w:r w:rsidRPr="00520DE9">
        <w:rPr>
          <w:rFonts w:eastAsia="Malgun Gothic"/>
        </w:rPr>
        <w:t>6.26.2</w:t>
      </w:r>
      <w:r w:rsidRPr="00520DE9">
        <w:rPr>
          <w:rFonts w:eastAsia="Malgun Gothic"/>
        </w:rPr>
        <w:tab/>
        <w:t>Procedures</w:t>
      </w:r>
      <w:bookmarkEnd w:id="2493"/>
      <w:bookmarkEnd w:id="2494"/>
      <w:bookmarkEnd w:id="2495"/>
      <w:bookmarkEnd w:id="2496"/>
      <w:bookmarkEnd w:id="2497"/>
      <w:bookmarkEnd w:id="2498"/>
      <w:bookmarkEnd w:id="2499"/>
      <w:bookmarkEnd w:id="2500"/>
      <w:bookmarkEnd w:id="2501"/>
      <w:bookmarkEnd w:id="2502"/>
      <w:bookmarkEnd w:id="2503"/>
      <w:bookmarkEnd w:id="2504"/>
    </w:p>
    <w:p w14:paraId="4A31ABAD" w14:textId="77777777"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520DE9" w:rsidRDefault="00520DE9" w:rsidP="00520DE9">
      <w:r w:rsidRPr="00520DE9">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520DE9" w:rsidRDefault="00520DE9" w:rsidP="00520DE9">
      <w:r w:rsidRPr="00520DE9">
        <w:t>When a UE is anchored to a UPF and the address is not allocated from the local pool of the UPF, the UPF advertises a host route for the address into the DN.</w:t>
      </w:r>
    </w:p>
    <w:p w14:paraId="79719D16" w14:textId="77777777" w:rsidR="00520DE9" w:rsidRPr="00520DE9" w:rsidRDefault="00520DE9" w:rsidP="00520DE9">
      <w:r w:rsidRPr="00520DE9">
        <w:t>When a UE is de-anchored from a UPF and the UPF previously advertised a host route for the UE address into the DN, the UPF withdraws the host route for the address from the DN.</w:t>
      </w:r>
    </w:p>
    <w:p w14:paraId="16A44311" w14:textId="77777777" w:rsidR="00520DE9" w:rsidRPr="00520DE9" w:rsidRDefault="00520DE9" w:rsidP="00520DE9">
      <w:pPr>
        <w:pStyle w:val="Heading2"/>
      </w:pPr>
      <w:bookmarkStart w:id="2505" w:name="_Toc43317394"/>
      <w:bookmarkStart w:id="2506" w:name="_Toc43374866"/>
      <w:bookmarkStart w:id="2507" w:name="_Toc43375327"/>
      <w:bookmarkStart w:id="2508" w:name="_Toc43801851"/>
      <w:bookmarkStart w:id="2509" w:name="_Toc43806117"/>
      <w:bookmarkStart w:id="2510" w:name="_Toc43806424"/>
      <w:bookmarkStart w:id="2511" w:name="_Toc50466908"/>
      <w:bookmarkStart w:id="2512" w:name="_Toc50468252"/>
      <w:bookmarkStart w:id="2513" w:name="_Toc50468522"/>
      <w:bookmarkStart w:id="2514" w:name="_Toc50468793"/>
      <w:bookmarkStart w:id="2515" w:name="_Toc50630730"/>
      <w:bookmarkStart w:id="2516" w:name="_Toc54944078"/>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2505"/>
      <w:bookmarkEnd w:id="2506"/>
      <w:bookmarkEnd w:id="2507"/>
      <w:bookmarkEnd w:id="2508"/>
      <w:bookmarkEnd w:id="2509"/>
      <w:bookmarkEnd w:id="2510"/>
      <w:bookmarkEnd w:id="2511"/>
      <w:bookmarkEnd w:id="2512"/>
      <w:bookmarkEnd w:id="2513"/>
      <w:bookmarkEnd w:id="2514"/>
      <w:bookmarkEnd w:id="2515"/>
      <w:bookmarkEnd w:id="2516"/>
    </w:p>
    <w:p w14:paraId="36AD9035" w14:textId="77777777" w:rsidR="00520DE9" w:rsidRPr="00520DE9" w:rsidRDefault="00520DE9" w:rsidP="00520DE9">
      <w:pPr>
        <w:pStyle w:val="Heading3"/>
      </w:pPr>
      <w:bookmarkStart w:id="2517" w:name="_Toc43317395"/>
      <w:bookmarkStart w:id="2518" w:name="_Toc43374867"/>
      <w:bookmarkStart w:id="2519" w:name="_Toc43375328"/>
      <w:bookmarkStart w:id="2520" w:name="_Toc43801852"/>
      <w:bookmarkStart w:id="2521" w:name="_Toc43806118"/>
      <w:bookmarkStart w:id="2522" w:name="_Toc43806425"/>
      <w:bookmarkStart w:id="2523" w:name="_Toc50466909"/>
      <w:bookmarkStart w:id="2524" w:name="_Toc50468253"/>
      <w:bookmarkStart w:id="2525" w:name="_Toc50468523"/>
      <w:bookmarkStart w:id="2526" w:name="_Toc50468794"/>
      <w:bookmarkStart w:id="2527" w:name="_Toc50630731"/>
      <w:bookmarkStart w:id="2528" w:name="_Toc54944079"/>
      <w:r w:rsidRPr="00520DE9">
        <w:t>6.27.1</w:t>
      </w:r>
      <w:r w:rsidRPr="00520DE9">
        <w:tab/>
        <w:t>Solution description</w:t>
      </w:r>
      <w:bookmarkEnd w:id="2517"/>
      <w:bookmarkEnd w:id="2518"/>
      <w:bookmarkEnd w:id="2519"/>
      <w:bookmarkEnd w:id="2520"/>
      <w:bookmarkEnd w:id="2521"/>
      <w:bookmarkEnd w:id="2522"/>
      <w:bookmarkEnd w:id="2523"/>
      <w:bookmarkEnd w:id="2524"/>
      <w:bookmarkEnd w:id="2525"/>
      <w:bookmarkEnd w:id="2526"/>
      <w:bookmarkEnd w:id="2527"/>
      <w:bookmarkEnd w:id="2528"/>
    </w:p>
    <w:p w14:paraId="3B822176" w14:textId="77777777" w:rsidR="00520DE9" w:rsidRPr="00520DE9" w:rsidRDefault="00520DE9" w:rsidP="00520DE9">
      <w:pPr>
        <w:pStyle w:val="Heading4"/>
      </w:pPr>
      <w:bookmarkStart w:id="2529" w:name="_Toc43317396"/>
      <w:bookmarkStart w:id="2530" w:name="_Toc43374868"/>
      <w:bookmarkStart w:id="2531" w:name="_Toc43375329"/>
      <w:bookmarkStart w:id="2532" w:name="_Toc43801853"/>
      <w:bookmarkStart w:id="2533" w:name="_Toc43806119"/>
      <w:bookmarkStart w:id="2534" w:name="_Toc43806426"/>
      <w:bookmarkStart w:id="2535" w:name="_Toc50630732"/>
      <w:bookmarkStart w:id="2536" w:name="_Toc54944080"/>
      <w:r w:rsidRPr="00520DE9">
        <w:t>6.27.1.1</w:t>
      </w:r>
      <w:r w:rsidRPr="00520DE9">
        <w:tab/>
        <w:t>General</w:t>
      </w:r>
      <w:bookmarkEnd w:id="2529"/>
      <w:bookmarkEnd w:id="2530"/>
      <w:bookmarkEnd w:id="2531"/>
      <w:bookmarkEnd w:id="2532"/>
      <w:bookmarkEnd w:id="2533"/>
      <w:bookmarkEnd w:id="2534"/>
      <w:bookmarkEnd w:id="2535"/>
      <w:bookmarkEnd w:id="2536"/>
    </w:p>
    <w:p w14:paraId="342D6DCB" w14:textId="77777777" w:rsidR="00EE6778" w:rsidRDefault="00EE6778" w:rsidP="00EE6778">
      <w:pPr>
        <w:rPr>
          <w:rFonts w:eastAsia="宋体"/>
          <w:lang w:eastAsia="zh-CN"/>
        </w:rPr>
      </w:pPr>
      <w:r w:rsidRPr="00520DE9">
        <w:rPr>
          <w:lang w:eastAsia="zh-CN"/>
        </w:rPr>
        <w:t>This solution addresses the Key Issue #2: Edge relocation.</w:t>
      </w:r>
      <w:r>
        <w:rPr>
          <w:lang w:eastAsia="zh-CN"/>
        </w:rPr>
        <w:t xml:space="preserve"> </w:t>
      </w:r>
      <w:r>
        <w:rPr>
          <w:rFonts w:eastAsia="宋体"/>
          <w:lang w:eastAsia="zh-CN"/>
        </w:rPr>
        <w:t xml:space="preserve">In this solution both the AF and SMF can trigger the EAS relocation with/without PDU Session re-anchoring. </w:t>
      </w:r>
    </w:p>
    <w:p w14:paraId="4DD9DBBD" w14:textId="77777777" w:rsidR="00EE6778" w:rsidRPr="00520DE9" w:rsidRDefault="00EE6778" w:rsidP="00EE6778">
      <w:pPr>
        <w:rPr>
          <w:rFonts w:eastAsia="宋体"/>
          <w:lang w:eastAsia="zh-CN"/>
        </w:rPr>
      </w:pPr>
      <w:r>
        <w:rPr>
          <w:lang w:eastAsia="zh-CN"/>
        </w:rPr>
        <w:t xml:space="preserve">This solution applies to both </w:t>
      </w:r>
      <w:r w:rsidRPr="00520DE9">
        <w:t>Session Breakout</w:t>
      </w:r>
      <w:r>
        <w:t xml:space="preserve"> and Multiple PDU Session scenarios:</w:t>
      </w:r>
    </w:p>
    <w:p w14:paraId="70AF56CD" w14:textId="7ECCCC0B" w:rsidR="00EE6778" w:rsidRPr="009341B7" w:rsidRDefault="00EE6778" w:rsidP="00EE6778">
      <w:pPr>
        <w:pStyle w:val="B1"/>
        <w:rPr>
          <w:lang w:eastAsia="zh-CN"/>
        </w:rPr>
      </w:pPr>
      <w:r>
        <w:rPr>
          <w:lang w:eastAsia="zh-CN"/>
        </w:rPr>
        <w:t>-</w:t>
      </w:r>
      <w:r>
        <w:rPr>
          <w:lang w:eastAsia="zh-CN"/>
        </w:rPr>
        <w:tab/>
      </w:r>
      <w:r w:rsidRPr="009341B7">
        <w:rPr>
          <w:lang w:eastAsia="zh-CN"/>
        </w:rPr>
        <w:t xml:space="preserve">For Session Breakout model, 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 In this case the UE IP address may be changed (multi-homing) or keep unchanged (ULCL). </w:t>
      </w:r>
    </w:p>
    <w:p w14:paraId="11A1DCD4" w14:textId="1050FF2C" w:rsidR="00EE6778" w:rsidRPr="009341B7" w:rsidRDefault="00EE6778" w:rsidP="00EE6778">
      <w:pPr>
        <w:pStyle w:val="B1"/>
        <w:rPr>
          <w:lang w:eastAsia="zh-CN"/>
        </w:rPr>
      </w:pPr>
      <w:r>
        <w:rPr>
          <w:lang w:eastAsia="zh-CN"/>
        </w:rPr>
        <w:t>-</w:t>
      </w:r>
      <w:r>
        <w:rPr>
          <w:lang w:eastAsia="zh-CN"/>
        </w:rPr>
        <w:tab/>
      </w:r>
      <w:r w:rsidRPr="009341B7">
        <w:rPr>
          <w:lang w:eastAsia="zh-CN"/>
        </w:rPr>
        <w:t xml:space="preserve">For Multiple PDU Session model, the AF or SMF can also trigger the PDU Session re-anchoring for PDU Session with SSC mode 2 and SSC mode 3. In this case the UE IP address is changed. </w:t>
      </w:r>
    </w:p>
    <w:p w14:paraId="2BC4AF0A" w14:textId="77777777" w:rsidR="00EE6778" w:rsidRDefault="00520DE9" w:rsidP="00520DE9">
      <w:pPr>
        <w:rPr>
          <w:rFonts w:eastAsia="宋体"/>
          <w:lang w:eastAsia="zh-CN"/>
        </w:rPr>
      </w:pPr>
      <w:r w:rsidRPr="00520DE9">
        <w:rPr>
          <w:rFonts w:eastAsia="宋体" w:hint="eastAsia"/>
          <w:lang w:eastAsia="zh-CN"/>
        </w:rPr>
        <w:t>W</w:t>
      </w:r>
      <w:r w:rsidRPr="00520DE9">
        <w:rPr>
          <w:rFonts w:eastAsia="宋体"/>
          <w:lang w:eastAsia="zh-CN"/>
        </w:rPr>
        <w:t xml:space="preserve">hen the EAS is relocated, the EAS IP address may remain the same or may need to be changed. </w:t>
      </w:r>
    </w:p>
    <w:p w14:paraId="32C73FAB" w14:textId="77777777" w:rsidR="00EE6778" w:rsidRDefault="00EE6778" w:rsidP="00EE6778">
      <w:pPr>
        <w:pStyle w:val="NO"/>
        <w:rPr>
          <w:rFonts w:eastAsia="宋体"/>
          <w:lang w:eastAsia="zh-CN"/>
        </w:rPr>
      </w:pPr>
      <w:r w:rsidRPr="00EE6778">
        <w:rPr>
          <w:rFonts w:eastAsia="宋体"/>
          <w:lang w:eastAsia="zh-CN"/>
        </w:rPr>
        <w:t>NOTE 1</w:t>
      </w:r>
      <w:r w:rsidRPr="00EE6778">
        <w:t>:</w:t>
      </w:r>
      <w:r w:rsidRPr="00EE6778">
        <w:tab/>
        <w:t>The EAS address can be e.g. an Anycast IP address in which case the destination IP address remains the same from the UE point of view.</w:t>
      </w:r>
      <w:r w:rsidRPr="00EE6778">
        <w:rPr>
          <w:rFonts w:eastAsia="宋体"/>
          <w:lang w:eastAsia="zh-CN"/>
        </w:rPr>
        <w:t xml:space="preserve"> When IP Anycast address is used, during UE mobility, the session context migration between source and target EAS can be handled by EC platform.</w:t>
      </w:r>
    </w:p>
    <w:p w14:paraId="231B88D3" w14:textId="77777777" w:rsidR="00EE6778" w:rsidRDefault="00EE6778" w:rsidP="00EE6778">
      <w:pPr>
        <w:rPr>
          <w:rFonts w:eastAsia="宋体"/>
          <w:lang w:eastAsia="zh-CN"/>
        </w:rPr>
      </w:pPr>
      <w:r>
        <w:rPr>
          <w:rFonts w:eastAsia="宋体"/>
          <w:lang w:eastAsia="zh-CN"/>
        </w:rPr>
        <w:t>Follows are the options to handle EAS IP address change:</w:t>
      </w:r>
    </w:p>
    <w:p w14:paraId="660544E6" w14:textId="2C9C8EF5" w:rsidR="00EE6778" w:rsidRDefault="00EE6778" w:rsidP="00EE6778">
      <w:pPr>
        <w:ind w:left="284"/>
        <w:rPr>
          <w:rFonts w:eastAsia="宋体"/>
          <w:lang w:eastAsia="zh-CN"/>
        </w:rPr>
      </w:pPr>
      <w:r w:rsidRPr="009341B7">
        <w:rPr>
          <w:rFonts w:eastAsia="宋体"/>
          <w:b/>
          <w:lang w:eastAsia="zh-CN"/>
        </w:rPr>
        <w:t xml:space="preserve">Option </w:t>
      </w:r>
      <w:r>
        <w:rPr>
          <w:rFonts w:eastAsia="宋体"/>
          <w:b/>
          <w:lang w:eastAsia="zh-CN"/>
        </w:rPr>
        <w:t>1a</w:t>
      </w:r>
      <w:r>
        <w:rPr>
          <w:rFonts w:eastAsia="宋体"/>
          <w:lang w:eastAsia="zh-CN"/>
        </w:rPr>
        <w:t>:A</w:t>
      </w:r>
      <w:r w:rsidRPr="00520DE9">
        <w:rPr>
          <w:rFonts w:eastAsia="宋体"/>
          <w:lang w:eastAsia="zh-CN"/>
        </w:rPr>
        <w:t>pplication layer mechanism is used to notify the UE with the new EAS IP address, for example via HTTP redirection</w:t>
      </w:r>
      <w:r>
        <w:rPr>
          <w:rFonts w:eastAsia="宋体"/>
          <w:lang w:eastAsia="zh-CN"/>
        </w:rPr>
        <w:t>, this solution has been supported by Rel-15/16 5GS specification,</w:t>
      </w:r>
      <w:r w:rsidRPr="00520DE9">
        <w:rPr>
          <w:rFonts w:eastAsia="宋体"/>
          <w:lang w:eastAsia="zh-CN"/>
        </w:rPr>
        <w:t xml:space="preserve"> </w:t>
      </w:r>
      <w:r>
        <w:rPr>
          <w:rFonts w:eastAsia="宋体"/>
          <w:lang w:eastAsia="zh-CN"/>
        </w:rPr>
        <w:t>while t</w:t>
      </w:r>
      <w:r w:rsidRPr="00520DE9">
        <w:rPr>
          <w:rFonts w:eastAsia="宋体"/>
          <w:lang w:eastAsia="zh-CN"/>
        </w:rPr>
        <w:t xml:space="preserve">he details of the mechanism are out scope of </w:t>
      </w:r>
      <w:r>
        <w:rPr>
          <w:rFonts w:eastAsia="宋体"/>
          <w:lang w:eastAsia="zh-CN"/>
        </w:rPr>
        <w:t>SA WG2</w:t>
      </w:r>
      <w:r w:rsidRPr="00520DE9">
        <w:rPr>
          <w:rFonts w:eastAsia="宋体"/>
          <w:lang w:eastAsia="zh-CN"/>
        </w:rPr>
        <w:t>. In the meantime the selected target DNAI</w:t>
      </w:r>
      <w:r w:rsidRPr="00520DE9">
        <w:rPr>
          <w:rFonts w:eastAsia="宋体" w:hint="eastAsia"/>
          <w:lang w:eastAsia="zh-CN"/>
        </w:rPr>
        <w:t>,</w:t>
      </w:r>
      <w:r w:rsidRPr="00520DE9">
        <w:rPr>
          <w:rFonts w:eastAsia="宋体"/>
          <w:lang w:eastAsia="zh-CN"/>
        </w:rPr>
        <w:t xml:space="preserve"> the new EAS IP address (if the EAS address is changed) and the N6 traffic routing information </w:t>
      </w:r>
      <w:r w:rsidRPr="00520DE9">
        <w:rPr>
          <w:rFonts w:eastAsia="宋体" w:hint="eastAsia"/>
          <w:lang w:eastAsia="zh-CN"/>
        </w:rPr>
        <w:t>is</w:t>
      </w:r>
      <w:r w:rsidRPr="00520DE9">
        <w:rPr>
          <w:rFonts w:eastAsia="宋体"/>
          <w:lang w:eastAsia="zh-CN"/>
        </w:rPr>
        <w:t xml:space="preserve"> provided in the Nnef_TrafficInfluence_AppRelocationInfo by AF to SMF so the SMF can update the traffic steering rules in the ULCL, select a new local PSA and send N6 traffic routing information in the local PSA.</w:t>
      </w:r>
      <w:r>
        <w:rPr>
          <w:rFonts w:eastAsia="宋体"/>
          <w:lang w:eastAsia="zh-CN"/>
        </w:rPr>
        <w:t xml:space="preserve"> The EAS relocation is triggered after the SMF sends late notification to the AF and the old EAS receives last packet using the old EAS IP address.</w:t>
      </w:r>
    </w:p>
    <w:p w14:paraId="733122FD" w14:textId="0D252473" w:rsidR="00EE6778" w:rsidRDefault="00EE6778" w:rsidP="00EE6778">
      <w:pPr>
        <w:ind w:left="284"/>
        <w:rPr>
          <w:rFonts w:eastAsia="宋体"/>
          <w:lang w:eastAsia="zh-CN"/>
        </w:rPr>
      </w:pPr>
      <w:r w:rsidRPr="00A07176">
        <w:rPr>
          <w:rFonts w:eastAsia="宋体"/>
          <w:b/>
          <w:lang w:eastAsia="zh-CN"/>
        </w:rPr>
        <w:t>Option 1b</w:t>
      </w:r>
      <w:r>
        <w:rPr>
          <w:rFonts w:eastAsia="宋体"/>
          <w:lang w:eastAsia="zh-CN"/>
        </w:rPr>
        <w:t xml:space="preserve">: When the SMF receives the new EAS IP address, the SMF sends the new EAS IP address to UE in the </w:t>
      </w:r>
      <w:r>
        <w:rPr>
          <w:rFonts w:hint="eastAsia"/>
          <w:lang w:eastAsia="zh-CN"/>
        </w:rPr>
        <w:t xml:space="preserve">ePCO </w:t>
      </w:r>
      <w:r>
        <w:rPr>
          <w:lang w:eastAsia="zh-CN"/>
        </w:rPr>
        <w:t>via</w:t>
      </w:r>
      <w:r>
        <w:rPr>
          <w:rFonts w:hint="eastAsia"/>
          <w:lang w:eastAsia="zh-CN"/>
        </w:rPr>
        <w:t xml:space="preserve"> NAS</w:t>
      </w:r>
      <w:r>
        <w:rPr>
          <w:rFonts w:eastAsia="宋体"/>
          <w:lang w:eastAsia="zh-CN"/>
        </w:rPr>
        <w:t xml:space="preserve"> message (i.e. PDU Session Modification Command). This option is further described in solution #28 and </w:t>
      </w:r>
      <w:r>
        <w:rPr>
          <w:rFonts w:eastAsia="宋体" w:hint="eastAsia"/>
          <w:lang w:eastAsia="zh-CN"/>
        </w:rPr>
        <w:t>#</w:t>
      </w:r>
      <w:r>
        <w:rPr>
          <w:rFonts w:eastAsia="宋体"/>
          <w:lang w:eastAsia="zh-CN"/>
        </w:rPr>
        <w:t>31. To enable this option, the following additional information needs to be included in Nnef_TrafficInfluence_AppRelocationInfo from AF to NEF in the response message of Early Notification:</w:t>
      </w:r>
    </w:p>
    <w:p w14:paraId="1E4DBD10" w14:textId="20693955" w:rsidR="00EE6778" w:rsidRPr="00EE6778" w:rsidRDefault="00EE6778" w:rsidP="00EE6778">
      <w:pPr>
        <w:pStyle w:val="B2"/>
        <w:rPr>
          <w:lang w:eastAsia="zh-CN"/>
        </w:rPr>
      </w:pPr>
      <w:r w:rsidRPr="00EE6778">
        <w:rPr>
          <w:lang w:eastAsia="zh-CN"/>
        </w:rPr>
        <w:t>-</w:t>
      </w:r>
      <w:r w:rsidRPr="00EE6778">
        <w:rPr>
          <w:lang w:eastAsia="zh-CN"/>
        </w:rPr>
        <w:tab/>
        <w:t>Support of UE awareness of EAS IP address change.</w:t>
      </w:r>
    </w:p>
    <w:p w14:paraId="275ADE8A" w14:textId="000847F8" w:rsidR="00EE6778" w:rsidRDefault="00EE6778" w:rsidP="00EE6778">
      <w:pPr>
        <w:ind w:left="284"/>
        <w:rPr>
          <w:rFonts w:eastAsia="宋体"/>
          <w:lang w:eastAsia="zh-CN"/>
        </w:rPr>
      </w:pPr>
      <w:r w:rsidRPr="00A07176">
        <w:rPr>
          <w:rFonts w:eastAsia="宋体"/>
          <w:b/>
          <w:lang w:eastAsia="zh-CN"/>
        </w:rPr>
        <w:t>Option 1c</w:t>
      </w:r>
      <w:r>
        <w:rPr>
          <w:rFonts w:eastAsia="宋体"/>
          <w:lang w:eastAsia="zh-CN"/>
        </w:rPr>
        <w:t>: When the SMF receives a new EAS IP address or detects the DNS Re-resolution is needed, the SMF sends a NAS message (i.e. PDU Session Modification Command) to the UE to trigger DNS Re-resolution for some IP segment, subnet info, a list of FQDNs or DNS suffixes. This option is further described insolution#32. To enable this option, the following additional information needs to be included in Nnef_TrafficInfluence_AppRelocationInfo from AF to NEF in the response message of Early Notification:</w:t>
      </w:r>
    </w:p>
    <w:p w14:paraId="641811CC" w14:textId="7FC937DC" w:rsidR="00EE6778" w:rsidRDefault="00EE6778" w:rsidP="00EE6778">
      <w:pPr>
        <w:pStyle w:val="B2"/>
        <w:rPr>
          <w:lang w:eastAsia="zh-CN"/>
        </w:rPr>
      </w:pPr>
      <w:r>
        <w:rPr>
          <w:lang w:eastAsia="zh-CN"/>
        </w:rPr>
        <w:t>-</w:t>
      </w:r>
      <w:r>
        <w:rPr>
          <w:lang w:eastAsia="zh-CN"/>
        </w:rPr>
        <w:tab/>
        <w:t>Support</w:t>
      </w:r>
      <w:r w:rsidRPr="00E5598F">
        <w:rPr>
          <w:lang w:eastAsia="zh-CN"/>
        </w:rPr>
        <w:t xml:space="preserve"> of UE awareness of EAS IP address change.</w:t>
      </w:r>
    </w:p>
    <w:p w14:paraId="791CF37C" w14:textId="77777777" w:rsidR="00EE6778" w:rsidRDefault="00EE6778" w:rsidP="00EE6778">
      <w:pPr>
        <w:ind w:left="284"/>
        <w:rPr>
          <w:rFonts w:eastAsia="宋体"/>
          <w:lang w:eastAsia="zh-CN"/>
        </w:rPr>
      </w:pPr>
      <w:r w:rsidRPr="00A07176">
        <w:rPr>
          <w:rFonts w:eastAsia="宋体"/>
          <w:b/>
          <w:lang w:eastAsia="zh-CN"/>
        </w:rPr>
        <w:lastRenderedPageBreak/>
        <w:t>Option 1d</w:t>
      </w:r>
      <w:r>
        <w:rPr>
          <w:rFonts w:eastAsia="宋体"/>
          <w:lang w:eastAsia="zh-CN"/>
        </w:rPr>
        <w:t>: When the SMF receives the new EAS IP address, it configures the local PSA UPF to enforce the EAS IP address replacement. To enable this option, the AF needs to send the Anchor/Source EAS IP address and Serving Local EAS IP address per DNAI to SMF via AF Influence procedure. This option is further described in solution #29 and #30. To enable this option, the following additional information needs to be included in Nnef_TrafficInfluence_AppRelocationInfo from AF to NEF in the response message of Early Notification:</w:t>
      </w:r>
    </w:p>
    <w:p w14:paraId="1E30CA24" w14:textId="58BDB754" w:rsidR="00B66EAE" w:rsidRPr="00B66EAE" w:rsidRDefault="00EE6778" w:rsidP="00B66EAE">
      <w:pPr>
        <w:pStyle w:val="B2"/>
      </w:pPr>
      <w:r w:rsidRPr="00B66EAE">
        <w:t>-</w:t>
      </w:r>
      <w:r w:rsidRPr="00B66EAE">
        <w:tab/>
        <w:t>Support of EAS IP address Replacement.</w:t>
      </w:r>
    </w:p>
    <w:p w14:paraId="1F6C9B7D" w14:textId="02A3E2CA" w:rsidR="00EE6778" w:rsidRDefault="00EE6778" w:rsidP="00EE6778">
      <w:pPr>
        <w:rPr>
          <w:lang w:eastAsia="zh-CN"/>
        </w:rPr>
      </w:pPr>
      <w:r w:rsidRPr="009341B7">
        <w:rPr>
          <w:lang w:eastAsia="zh-CN"/>
        </w:rPr>
        <w:t>In order to prevent packet loss in the uplink, following options can be applied..</w:t>
      </w:r>
    </w:p>
    <w:p w14:paraId="2495CED2" w14:textId="15E9A107" w:rsidR="00EE6778" w:rsidRPr="00520DE9" w:rsidRDefault="00EE6778" w:rsidP="00EE6778">
      <w:pPr>
        <w:rPr>
          <w:lang w:eastAsia="zh-CN"/>
        </w:rPr>
      </w:pPr>
      <w:r w:rsidRPr="00A07176">
        <w:rPr>
          <w:b/>
          <w:lang w:eastAsia="zh-CN"/>
        </w:rPr>
        <w:t>Option 2a</w:t>
      </w:r>
      <w:r w:rsidRPr="00520DE9">
        <w:rPr>
          <w:lang w:eastAsia="zh-CN"/>
        </w:rPr>
        <w:t xml:space="preserve">: </w:t>
      </w:r>
      <w:r>
        <w:rPr>
          <w:lang w:eastAsia="zh-CN"/>
        </w:rPr>
        <w:t>Old and new EAS handles its own IP packets respectively.</w:t>
      </w:r>
    </w:p>
    <w:p w14:paraId="42E6FACB" w14:textId="77777777" w:rsidR="00520DE9" w:rsidRPr="00520DE9" w:rsidRDefault="00520DE9" w:rsidP="00520DE9">
      <w:pPr>
        <w:rPr>
          <w:lang w:eastAsia="zh-CN"/>
        </w:rPr>
      </w:pPr>
      <w:r w:rsidRPr="00520DE9">
        <w:rPr>
          <w:lang w:eastAsia="zh-CN"/>
        </w:rPr>
        <w:t>Scenario 1: EAS IP address is changed:</w:t>
      </w:r>
    </w:p>
    <w:p w14:paraId="323018B6" w14:textId="7D6715E1" w:rsidR="00520DE9" w:rsidRPr="00520DE9" w:rsidRDefault="00520DE9" w:rsidP="00520DE9">
      <w:pPr>
        <w:pStyle w:val="B1"/>
      </w:pPr>
      <w:r w:rsidRPr="00520DE9">
        <w:t>-</w:t>
      </w:r>
      <w:r w:rsidRPr="00520DE9">
        <w:tab/>
        <w:t>The AF influences the SMF to request the new ULCL to forward uplink data with old EAS IP address towards the old ULCL and then to old EAS, and forward the uplink data with new EAS IP address towards the new PSA</w:t>
      </w:r>
      <w:r w:rsidRPr="00520DE9">
        <w:rPr>
          <w:rFonts w:hint="eastAsia"/>
        </w:rPr>
        <w:t>.</w:t>
      </w:r>
      <w:r w:rsidRPr="00520DE9">
        <w:t xml:space="preserve"> The new PSA buffers the uplink data.</w:t>
      </w:r>
    </w:p>
    <w:p w14:paraId="7A30C539" w14:textId="77777777" w:rsidR="00520DE9" w:rsidRPr="00520DE9" w:rsidRDefault="00520DE9" w:rsidP="00520DE9">
      <w:pPr>
        <w:rPr>
          <w:lang w:eastAsia="zh-CN"/>
        </w:rPr>
      </w:pPr>
      <w:r w:rsidRPr="00520DE9">
        <w:rPr>
          <w:lang w:eastAsia="zh-CN"/>
        </w:rPr>
        <w:t>Scenario 2: EAS IP address remains the same:</w:t>
      </w:r>
    </w:p>
    <w:p w14:paraId="3C0B0402" w14:textId="76BF45AE" w:rsidR="00520DE9" w:rsidRPr="00520DE9" w:rsidRDefault="00520DE9" w:rsidP="00520DE9">
      <w:pPr>
        <w:pStyle w:val="B1"/>
      </w:pPr>
      <w:r w:rsidRPr="00520DE9">
        <w:t>-</w:t>
      </w:r>
      <w:r w:rsidRPr="00520DE9">
        <w:tab/>
        <w:t>The AF influences the SMF to request the new ULCL to forward uplink data with the EAS IP address towards the new PSA</w:t>
      </w:r>
      <w:r w:rsidRPr="00520DE9">
        <w:rPr>
          <w:rFonts w:hint="eastAsia"/>
        </w:rPr>
        <w:t>.</w:t>
      </w:r>
      <w:r w:rsidRPr="00520DE9">
        <w:t xml:space="preserve"> The new PSA buffers the uplink data.</w:t>
      </w:r>
    </w:p>
    <w:p w14:paraId="4BE657CF" w14:textId="77777777" w:rsidR="00EE6778" w:rsidRDefault="00EE6778" w:rsidP="00EE6778">
      <w:pPr>
        <w:rPr>
          <w:lang w:eastAsia="zh-CN"/>
        </w:rPr>
      </w:pPr>
      <w:bookmarkStart w:id="2537" w:name="_Toc43317397"/>
      <w:bookmarkStart w:id="2538" w:name="_Toc43374869"/>
      <w:bookmarkStart w:id="2539" w:name="_Toc43375330"/>
      <w:bookmarkStart w:id="2540" w:name="_Toc43801854"/>
      <w:bookmarkStart w:id="2541" w:name="_Toc43806120"/>
      <w:bookmarkStart w:id="2542" w:name="_Toc43806427"/>
      <w:bookmarkStart w:id="2543" w:name="_Toc50466910"/>
      <w:bookmarkStart w:id="2544" w:name="_Toc50468254"/>
      <w:bookmarkStart w:id="2545" w:name="_Toc50468524"/>
      <w:bookmarkStart w:id="2546" w:name="_Toc50468795"/>
      <w:bookmarkStart w:id="2547" w:name="_Toc50630733"/>
      <w:r w:rsidRPr="00A07176">
        <w:rPr>
          <w:b/>
          <w:lang w:eastAsia="zh-CN"/>
        </w:rPr>
        <w:t>Option 2b</w:t>
      </w:r>
      <w:r>
        <w:rPr>
          <w:lang w:eastAsia="zh-CN"/>
        </w:rPr>
        <w:t xml:space="preserve">: New EAS handles IP packet </w:t>
      </w:r>
      <w:r w:rsidRPr="00B66EAE">
        <w:rPr>
          <w:lang w:eastAsia="zh-CN"/>
        </w:rPr>
        <w:t>destine for</w:t>
      </w:r>
      <w:r>
        <w:rPr>
          <w:lang w:eastAsia="zh-CN"/>
        </w:rPr>
        <w:t xml:space="preserve"> the old EAS</w:t>
      </w:r>
    </w:p>
    <w:p w14:paraId="5EC371B8" w14:textId="77777777" w:rsidR="00EE6778" w:rsidRPr="00A07176" w:rsidRDefault="00EE6778" w:rsidP="00EE6778">
      <w:pPr>
        <w:pStyle w:val="NO"/>
        <w:rPr>
          <w:lang w:eastAsia="zh-CN"/>
        </w:rPr>
      </w:pPr>
      <w:r w:rsidRPr="00534EAB">
        <w:rPr>
          <w:rFonts w:eastAsia="宋体"/>
          <w:lang w:eastAsia="zh-CN"/>
        </w:rPr>
        <w:t xml:space="preserve">NOTE 2: </w:t>
      </w:r>
      <w:r w:rsidRPr="00534EAB">
        <w:rPr>
          <w:rFonts w:eastAsia="宋体"/>
          <w:lang w:eastAsia="zh-CN"/>
        </w:rPr>
        <w:tab/>
        <w:t xml:space="preserve">When </w:t>
      </w:r>
      <w:r w:rsidRPr="00534EAB">
        <w:t>EAS I</w:t>
      </w:r>
      <w:r w:rsidRPr="00534EAB">
        <w:rPr>
          <w:rFonts w:eastAsia="宋体"/>
          <w:lang w:eastAsia="zh-CN"/>
        </w:rPr>
        <w:t xml:space="preserve">P address is changed how to route the IP packets with old EAS IP address to the new EAS is </w:t>
      </w:r>
      <w:r>
        <w:rPr>
          <w:rFonts w:eastAsia="宋体" w:hint="eastAsia"/>
          <w:lang w:eastAsia="zh-CN"/>
        </w:rPr>
        <w:t>out</w:t>
      </w:r>
      <w:r>
        <w:rPr>
          <w:rFonts w:eastAsia="宋体"/>
          <w:lang w:eastAsia="zh-CN"/>
        </w:rPr>
        <w:t xml:space="preserve"> of scope of 3GPP.</w:t>
      </w:r>
    </w:p>
    <w:p w14:paraId="0AEE91AA" w14:textId="77777777" w:rsidR="00EE6778" w:rsidRDefault="00EE6778" w:rsidP="00EE6778">
      <w:pPr>
        <w:pStyle w:val="B1"/>
        <w:rPr>
          <w:rFonts w:eastAsia="宋体"/>
          <w:lang w:eastAsia="zh-CN"/>
        </w:rPr>
      </w:pPr>
      <w:r w:rsidRPr="00520DE9">
        <w:t>-</w:t>
      </w:r>
      <w:r w:rsidRPr="00520DE9">
        <w:tab/>
      </w:r>
      <w:r>
        <w:t xml:space="preserve">This is option is further described in solution #38: uplink data is forwarded from old local PSA to new local PSA. The ULCL sends End Marker to target local PSA to </w:t>
      </w:r>
      <w:r w:rsidRPr="00520DE9">
        <w:rPr>
          <w:lang w:eastAsia="zh-CN"/>
        </w:rPr>
        <w:t xml:space="preserve">ensure in-order UL </w:t>
      </w:r>
      <w:r>
        <w:rPr>
          <w:lang w:eastAsia="zh-CN"/>
        </w:rPr>
        <w:t>handl</w:t>
      </w:r>
      <w:r w:rsidRPr="00520DE9">
        <w:rPr>
          <w:lang w:eastAsia="zh-CN"/>
        </w:rPr>
        <w:t xml:space="preserve">ing </w:t>
      </w:r>
      <w:r>
        <w:rPr>
          <w:lang w:eastAsia="zh-CN"/>
        </w:rPr>
        <w:t>at</w:t>
      </w:r>
      <w:r w:rsidRPr="00520DE9">
        <w:rPr>
          <w:lang w:eastAsia="zh-CN"/>
        </w:rPr>
        <w:t xml:space="preserve"> target </w:t>
      </w:r>
      <w:r>
        <w:rPr>
          <w:lang w:eastAsia="zh-CN"/>
        </w:rPr>
        <w:t xml:space="preserve">local </w:t>
      </w:r>
      <w:r w:rsidRPr="00520DE9">
        <w:rPr>
          <w:lang w:eastAsia="zh-CN"/>
        </w:rPr>
        <w:t>PSA</w:t>
      </w:r>
      <w:r>
        <w:rPr>
          <w:lang w:eastAsia="zh-CN"/>
        </w:rPr>
        <w:t xml:space="preserve">. This requires the new EAS to process the packets destined to old EAS. </w:t>
      </w:r>
      <w:r>
        <w:rPr>
          <w:rFonts w:eastAsia="宋体"/>
          <w:lang w:eastAsia="zh-CN"/>
        </w:rPr>
        <w:t>To enable this option, the following additional information needs to be included in Nnef_TrafficInfluence_AppRelocationInfo from AF to NEF in the response message of Early Notification:</w:t>
      </w:r>
    </w:p>
    <w:p w14:paraId="7D56D6DC" w14:textId="3E6B2585" w:rsidR="00EE6778" w:rsidRPr="00E5598F" w:rsidRDefault="00EE6778" w:rsidP="00EE6778">
      <w:pPr>
        <w:pStyle w:val="B2"/>
        <w:rPr>
          <w:lang w:eastAsia="zh-CN"/>
        </w:rPr>
      </w:pPr>
      <w:r>
        <w:rPr>
          <w:lang w:eastAsia="zh-CN"/>
        </w:rPr>
        <w:t>-</w:t>
      </w:r>
      <w:r>
        <w:rPr>
          <w:lang w:eastAsia="zh-CN"/>
        </w:rPr>
        <w:tab/>
        <w:t>Support</w:t>
      </w:r>
      <w:r w:rsidRPr="00E5598F">
        <w:rPr>
          <w:lang w:eastAsia="zh-CN"/>
        </w:rPr>
        <w:t xml:space="preserve"> of </w:t>
      </w:r>
      <w:r>
        <w:rPr>
          <w:lang w:eastAsia="zh-CN"/>
        </w:rPr>
        <w:t xml:space="preserve">processing IP packets across different </w:t>
      </w:r>
      <w:r w:rsidRPr="00E5598F">
        <w:rPr>
          <w:lang w:eastAsia="zh-CN"/>
        </w:rPr>
        <w:t>EAS</w:t>
      </w:r>
      <w:r>
        <w:rPr>
          <w:lang w:eastAsia="zh-CN"/>
        </w:rPr>
        <w:t>es</w:t>
      </w:r>
      <w:r w:rsidRPr="00E5598F">
        <w:rPr>
          <w:lang w:eastAsia="zh-CN"/>
        </w:rPr>
        <w:t xml:space="preserve"> .</w:t>
      </w:r>
    </w:p>
    <w:p w14:paraId="7A8794FA" w14:textId="77777777" w:rsidR="00EE6778" w:rsidRPr="00520DE9" w:rsidRDefault="00EE6778" w:rsidP="00EE6778">
      <w:pPr>
        <w:rPr>
          <w:lang w:eastAsia="zh-CN"/>
        </w:rPr>
      </w:pPr>
      <w:r w:rsidRPr="00520DE9">
        <w:rPr>
          <w:lang w:eastAsia="zh-CN"/>
        </w:rPr>
        <w:t>After the EAS relocation is completed</w:t>
      </w:r>
      <w:r>
        <w:rPr>
          <w:lang w:eastAsia="zh-CN"/>
        </w:rPr>
        <w:t>, via Late Notification response,</w:t>
      </w:r>
      <w:r w:rsidRPr="00520DE9">
        <w:rPr>
          <w:lang w:eastAsia="zh-CN"/>
        </w:rPr>
        <w:t xml:space="preserve"> the AF notifies the SMF and the SMF requests the new PSA to forward all uplink data to new EAS.</w:t>
      </w:r>
    </w:p>
    <w:p w14:paraId="244188B2" w14:textId="77777777" w:rsidR="00520DE9" w:rsidRPr="00520DE9" w:rsidRDefault="00520DE9" w:rsidP="00520DE9">
      <w:pPr>
        <w:pStyle w:val="Heading3"/>
      </w:pPr>
      <w:bookmarkStart w:id="2548" w:name="_Toc54944081"/>
      <w:r w:rsidRPr="00520DE9">
        <w:t>6.27.2</w:t>
      </w:r>
      <w:r w:rsidRPr="00520DE9">
        <w:tab/>
        <w:t>Procedures</w:t>
      </w:r>
      <w:bookmarkEnd w:id="2537"/>
      <w:bookmarkEnd w:id="2538"/>
      <w:bookmarkEnd w:id="2539"/>
      <w:bookmarkEnd w:id="2540"/>
      <w:bookmarkEnd w:id="2541"/>
      <w:bookmarkEnd w:id="2542"/>
      <w:bookmarkEnd w:id="2543"/>
      <w:bookmarkEnd w:id="2544"/>
      <w:bookmarkEnd w:id="2545"/>
      <w:bookmarkEnd w:id="2546"/>
      <w:bookmarkEnd w:id="2547"/>
      <w:bookmarkEnd w:id="2548"/>
    </w:p>
    <w:p w14:paraId="0125DE79" w14:textId="7C6566EF" w:rsidR="00520DE9" w:rsidRPr="00520DE9" w:rsidRDefault="00520DE9" w:rsidP="00520DE9">
      <w:r w:rsidRPr="00520DE9">
        <w:t xml:space="preserve">The procedure is based on the procedure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4.3.5.7, with the differences as described below.</w:t>
      </w:r>
    </w:p>
    <w:p w14:paraId="24D47836" w14:textId="32DFC103" w:rsidR="00520DE9" w:rsidRPr="00520DE9" w:rsidRDefault="00E150C0" w:rsidP="00520DE9">
      <w:pPr>
        <w:pStyle w:val="TH"/>
      </w:pPr>
      <w:r w:rsidRPr="00A4341B">
        <w:rPr>
          <w:rFonts w:ascii="Times New Roman" w:hAnsi="Times New Roman"/>
          <w:noProof/>
          <w:lang w:val="en-US" w:eastAsia="zh-CN"/>
        </w:rPr>
        <w:lastRenderedPageBreak/>
        <mc:AlternateContent>
          <mc:Choice Requires="wpg">
            <w:drawing>
              <wp:inline distT="0" distB="0" distL="0" distR="0" wp14:anchorId="200A6258" wp14:editId="11402420">
                <wp:extent cx="5302800" cy="8103600"/>
                <wp:effectExtent l="19050" t="0" r="12700" b="12065"/>
                <wp:docPr id="100" name="页-1"/>
                <wp:cNvGraphicFramePr/>
                <a:graphic xmlns:a="http://schemas.openxmlformats.org/drawingml/2006/main">
                  <a:graphicData uri="http://schemas.microsoft.com/office/word/2010/wordprocessingGroup">
                    <wpg:wgp>
                      <wpg:cNvGrpSpPr/>
                      <wpg:grpSpPr>
                        <a:xfrm>
                          <a:off x="0" y="0"/>
                          <a:ext cx="5302800" cy="8103600"/>
                          <a:chOff x="3352" y="2880"/>
                          <a:chExt cx="5302583" cy="8103120"/>
                        </a:xfrm>
                      </wpg:grpSpPr>
                      <wps:wsp>
                        <wps:cNvPr id="113" name="Freeform 113"/>
                        <wps:cNvSpPr/>
                        <wps:spPr>
                          <a:xfrm>
                            <a:off x="1552800" y="5772868"/>
                            <a:ext cx="3038740" cy="890056"/>
                          </a:xfrm>
                          <a:custGeom>
                            <a:avLst/>
                            <a:gdLst/>
                            <a:ahLst/>
                            <a:cxnLst/>
                            <a:rect l="l" t="t" r="r" b="b"/>
                            <a:pathLst>
                              <a:path w="3038740" h="890056">
                                <a:moveTo>
                                  <a:pt x="0" y="890056"/>
                                </a:moveTo>
                                <a:lnTo>
                                  <a:pt x="3038740" y="890056"/>
                                </a:lnTo>
                                <a:lnTo>
                                  <a:pt x="3038740" y="0"/>
                                </a:lnTo>
                                <a:lnTo>
                                  <a:pt x="0" y="0"/>
                                </a:lnTo>
                                <a:lnTo>
                                  <a:pt x="0" y="890056"/>
                                </a:lnTo>
                                <a:close/>
                              </a:path>
                            </a:pathLst>
                          </a:custGeom>
                          <a:solidFill>
                            <a:srgbClr val="FFFFFF"/>
                          </a:solidFill>
                          <a:ln w="5760" cap="rnd">
                            <a:solidFill>
                              <a:srgbClr val="000000"/>
                            </a:solidFill>
                            <a:custDash>
                              <a:ds d="1100000" sp="500000"/>
                            </a:custDash>
                          </a:ln>
                        </wps:spPr>
                        <wps:bodyPr/>
                      </wps:wsp>
                      <wps:wsp>
                        <wps:cNvPr id="223" name="Freeform 223"/>
                        <wps:cNvSpPr/>
                        <wps:spPr>
                          <a:xfrm>
                            <a:off x="3173083" y="5951350"/>
                            <a:ext cx="707528" cy="298745"/>
                          </a:xfrm>
                          <a:custGeom>
                            <a:avLst/>
                            <a:gdLst>
                              <a:gd name="rtl" fmla="*/ -15000 w 707528"/>
                              <a:gd name="rtr" fmla="*/ 722528 w 707528"/>
                            </a:gdLst>
                            <a:ahLst/>
                            <a:cxnLst/>
                            <a:rect l="rtl" t="t" r="rtr" b="b"/>
                            <a:pathLst>
                              <a:path w="707528" h="298745">
                                <a:moveTo>
                                  <a:pt x="0" y="298745"/>
                                </a:moveTo>
                                <a:lnTo>
                                  <a:pt x="707528" y="298745"/>
                                </a:lnTo>
                                <a:lnTo>
                                  <a:pt x="707528" y="0"/>
                                </a:lnTo>
                                <a:lnTo>
                                  <a:pt x="0" y="0"/>
                                </a:lnTo>
                                <a:lnTo>
                                  <a:pt x="0" y="298745"/>
                                </a:lnTo>
                                <a:close/>
                              </a:path>
                            </a:pathLst>
                          </a:custGeom>
                          <a:solidFill>
                            <a:srgbClr val="FFFFFF"/>
                          </a:solidFill>
                          <a:ln w="5760" cap="rnd">
                            <a:solidFill>
                              <a:srgbClr val="000000"/>
                            </a:solidFill>
                          </a:ln>
                        </wps:spPr>
                        <wps:txbx>
                          <w:txbxContent>
                            <w:p w14:paraId="3AA2ED13"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13b. Buffering the uplink data(old EAS IP and new EAS IP)</w:t>
                              </w:r>
                            </w:p>
                          </w:txbxContent>
                        </wps:txbx>
                        <wps:bodyPr wrap="square" lIns="0" tIns="0" rIns="0" bIns="0" rtlCol="0" anchor="ctr"/>
                      </wps:wsp>
                      <wps:wsp>
                        <wps:cNvPr id="226" name="Freeform 226"/>
                        <wps:cNvSpPr/>
                        <wps:spPr>
                          <a:xfrm rot="10800000">
                            <a:off x="2530995" y="5925608"/>
                            <a:ext cx="1006542" cy="6000"/>
                          </a:xfrm>
                          <a:custGeom>
                            <a:avLst/>
                            <a:gdLst/>
                            <a:ahLst/>
                            <a:cxnLst/>
                            <a:rect l="l" t="t" r="r" b="b"/>
                            <a:pathLst>
                              <a:path w="1006542" h="6000" fill="none">
                                <a:moveTo>
                                  <a:pt x="0" y="0"/>
                                </a:moveTo>
                                <a:lnTo>
                                  <a:pt x="1006542" y="0"/>
                                </a:lnTo>
                              </a:path>
                            </a:pathLst>
                          </a:custGeom>
                          <a:solidFill>
                            <a:srgbClr val="FFFFFF"/>
                          </a:solidFill>
                          <a:ln w="12000" cap="rnd">
                            <a:solidFill>
                              <a:srgbClr val="000000"/>
                            </a:solidFill>
                            <a:custDash>
                              <a:ds d="1100000" sp="500000"/>
                            </a:custDash>
                            <a:headEnd type="triangle" w="med" len="med"/>
                          </a:ln>
                        </wps:spPr>
                        <wps:bodyPr/>
                      </wps:wsp>
                      <wps:wsp>
                        <wps:cNvPr id="227" name="Freeform 227"/>
                        <wps:cNvSpPr/>
                        <wps:spPr>
                          <a:xfrm>
                            <a:off x="2331274" y="5741319"/>
                            <a:ext cx="1573147" cy="218635"/>
                          </a:xfrm>
                          <a:custGeom>
                            <a:avLst/>
                            <a:gdLst>
                              <a:gd name="rtl" fmla="*/ -15000 w 1573147"/>
                              <a:gd name="rtr" fmla="*/ 1588147 w 1573147"/>
                            </a:gdLst>
                            <a:ahLst/>
                            <a:cxnLst/>
                            <a:rect l="rtl" t="t" r="rtr" b="b"/>
                            <a:pathLst>
                              <a:path w="1573147" h="218635">
                                <a:moveTo>
                                  <a:pt x="0" y="218635"/>
                                </a:moveTo>
                                <a:lnTo>
                                  <a:pt x="1573147" y="218635"/>
                                </a:lnTo>
                                <a:lnTo>
                                  <a:pt x="1573147" y="0"/>
                                </a:lnTo>
                                <a:lnTo>
                                  <a:pt x="0" y="0"/>
                                </a:lnTo>
                                <a:lnTo>
                                  <a:pt x="0" y="218635"/>
                                </a:lnTo>
                                <a:close/>
                              </a:path>
                            </a:pathLst>
                          </a:custGeom>
                          <a:noFill/>
                          <a:ln w="5760" cap="rnd">
                            <a:noFill/>
                          </a:ln>
                        </wps:spPr>
                        <wps:txbx>
                          <w:txbxContent>
                            <w:p w14:paraId="6809026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13a. Uplink forwarding data(old EAS IP address)</w:t>
                              </w:r>
                            </w:p>
                          </w:txbxContent>
                        </wps:txbx>
                        <wps:bodyPr wrap="square" lIns="0" tIns="0" rIns="0" bIns="0" rtlCol="0" anchor="ctr"/>
                      </wps:wsp>
                      <wps:wsp>
                        <wps:cNvPr id="228" name="Freeform 228"/>
                        <wps:cNvSpPr/>
                        <wps:spPr>
                          <a:xfrm rot="10800000">
                            <a:off x="2023351" y="6309517"/>
                            <a:ext cx="507645" cy="6000"/>
                          </a:xfrm>
                          <a:custGeom>
                            <a:avLst/>
                            <a:gdLst/>
                            <a:ahLst/>
                            <a:cxnLst/>
                            <a:rect l="l" t="t" r="r" b="b"/>
                            <a:pathLst>
                              <a:path w="507645" h="6000" fill="none">
                                <a:moveTo>
                                  <a:pt x="0" y="0"/>
                                </a:moveTo>
                                <a:lnTo>
                                  <a:pt x="507645" y="0"/>
                                </a:lnTo>
                              </a:path>
                            </a:pathLst>
                          </a:custGeom>
                          <a:solidFill>
                            <a:srgbClr val="FFFFFF"/>
                          </a:solidFill>
                          <a:ln w="12000" cap="rnd">
                            <a:solidFill>
                              <a:srgbClr val="000000"/>
                            </a:solidFill>
                            <a:custDash>
                              <a:ds d="1100000" sp="500000"/>
                            </a:custDash>
                            <a:headEnd type="triangle" w="med" len="med"/>
                          </a:ln>
                        </wps:spPr>
                        <wps:bodyPr/>
                      </wps:wsp>
                      <wps:wsp>
                        <wps:cNvPr id="229" name="Freeform 229"/>
                        <wps:cNvSpPr/>
                        <wps:spPr>
                          <a:xfrm rot="10800000">
                            <a:off x="2533263" y="6495794"/>
                            <a:ext cx="1984576" cy="6000"/>
                          </a:xfrm>
                          <a:custGeom>
                            <a:avLst/>
                            <a:gdLst/>
                            <a:ahLst/>
                            <a:cxnLst/>
                            <a:rect l="l" t="t" r="r" b="b"/>
                            <a:pathLst>
                              <a:path w="1984576" h="6000" fill="none">
                                <a:moveTo>
                                  <a:pt x="0" y="0"/>
                                </a:moveTo>
                                <a:lnTo>
                                  <a:pt x="1984576" y="0"/>
                                </a:lnTo>
                              </a:path>
                            </a:pathLst>
                          </a:custGeom>
                          <a:solidFill>
                            <a:srgbClr val="FFFFFF"/>
                          </a:solidFill>
                          <a:ln w="12000" cap="rnd">
                            <a:solidFill>
                              <a:srgbClr val="000000"/>
                            </a:solidFill>
                            <a:custDash>
                              <a:ds d="1100000" sp="500000"/>
                            </a:custDash>
                            <a:headEnd type="triangle" w="med" len="med"/>
                          </a:ln>
                        </wps:spPr>
                        <wps:bodyPr/>
                      </wps:wsp>
                      <wps:wsp>
                        <wps:cNvPr id="230" name="Freeform 230"/>
                        <wps:cNvSpPr/>
                        <wps:spPr>
                          <a:xfrm>
                            <a:off x="2008449" y="6117110"/>
                            <a:ext cx="1573147" cy="218635"/>
                          </a:xfrm>
                          <a:custGeom>
                            <a:avLst/>
                            <a:gdLst>
                              <a:gd name="rtl" fmla="*/ -15000 w 1573147"/>
                              <a:gd name="rtr" fmla="*/ 1588147 w 1573147"/>
                            </a:gdLst>
                            <a:ahLst/>
                            <a:cxnLst/>
                            <a:rect l="rtl" t="t" r="rtr" b="b"/>
                            <a:pathLst>
                              <a:path w="1573147" h="218635">
                                <a:moveTo>
                                  <a:pt x="0" y="218635"/>
                                </a:moveTo>
                                <a:lnTo>
                                  <a:pt x="1573147" y="218635"/>
                                </a:lnTo>
                                <a:lnTo>
                                  <a:pt x="1573147" y="0"/>
                                </a:lnTo>
                                <a:lnTo>
                                  <a:pt x="0" y="0"/>
                                </a:lnTo>
                                <a:lnTo>
                                  <a:pt x="0" y="218635"/>
                                </a:lnTo>
                                <a:close/>
                              </a:path>
                            </a:pathLst>
                          </a:custGeom>
                          <a:noFill/>
                          <a:ln w="5760" cap="rnd">
                            <a:noFill/>
                          </a:ln>
                        </wps:spPr>
                        <wps:txbx>
                          <w:txbxContent>
                            <w:p w14:paraId="7228CF9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13c. End marker</w:t>
                              </w:r>
                            </w:p>
                          </w:txbxContent>
                        </wps:txbx>
                        <wps:bodyPr wrap="square" lIns="0" tIns="0" rIns="0" bIns="0" rtlCol="0" anchor="ctr"/>
                      </wps:wsp>
                      <wps:wsp>
                        <wps:cNvPr id="231" name="Freeform 231"/>
                        <wps:cNvSpPr/>
                        <wps:spPr>
                          <a:xfrm>
                            <a:off x="2077290" y="6295269"/>
                            <a:ext cx="1573147" cy="218635"/>
                          </a:xfrm>
                          <a:custGeom>
                            <a:avLst/>
                            <a:gdLst>
                              <a:gd name="rtl" fmla="*/ -15000 w 1573147"/>
                              <a:gd name="rtr" fmla="*/ 1588147 w 1573147"/>
                            </a:gdLst>
                            <a:ahLst/>
                            <a:cxnLst/>
                            <a:rect l="rtl" t="t" r="rtr" b="b"/>
                            <a:pathLst>
                              <a:path w="1573147" h="218635">
                                <a:moveTo>
                                  <a:pt x="0" y="218635"/>
                                </a:moveTo>
                                <a:lnTo>
                                  <a:pt x="1573147" y="218635"/>
                                </a:lnTo>
                                <a:lnTo>
                                  <a:pt x="1573147" y="0"/>
                                </a:lnTo>
                                <a:lnTo>
                                  <a:pt x="0" y="0"/>
                                </a:lnTo>
                                <a:lnTo>
                                  <a:pt x="0" y="218635"/>
                                </a:lnTo>
                                <a:close/>
                              </a:path>
                            </a:pathLst>
                          </a:custGeom>
                          <a:noFill/>
                          <a:ln w="5760" cap="rnd">
                            <a:noFill/>
                          </a:ln>
                        </wps:spPr>
                        <wps:txbx>
                          <w:txbxContent>
                            <w:p w14:paraId="647930C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13d. Flow End marker</w:t>
                              </w:r>
                            </w:p>
                          </w:txbxContent>
                        </wps:txbx>
                        <wps:bodyPr wrap="square" lIns="0" tIns="0" rIns="0" bIns="0" rtlCol="0" anchor="ctr"/>
                      </wps:wsp>
                      <wps:wsp>
                        <wps:cNvPr id="232" name="Freeform 232"/>
                        <wps:cNvSpPr/>
                        <wps:spPr>
                          <a:xfrm rot="10800000">
                            <a:off x="2023351" y="6269022"/>
                            <a:ext cx="1005246" cy="6000"/>
                          </a:xfrm>
                          <a:custGeom>
                            <a:avLst/>
                            <a:gdLst/>
                            <a:ahLst/>
                            <a:cxnLst/>
                            <a:rect l="l" t="t" r="r" b="b"/>
                            <a:pathLst>
                              <a:path w="1005246" h="6000" fill="none">
                                <a:moveTo>
                                  <a:pt x="0" y="0"/>
                                </a:moveTo>
                                <a:lnTo>
                                  <a:pt x="1005246" y="0"/>
                                </a:lnTo>
                              </a:path>
                            </a:pathLst>
                          </a:custGeom>
                          <a:solidFill>
                            <a:srgbClr val="FFFFFF"/>
                          </a:solidFill>
                          <a:ln w="12000" cap="rnd">
                            <a:solidFill>
                              <a:srgbClr val="000000"/>
                            </a:solidFill>
                            <a:custDash>
                              <a:ds d="1100000" sp="500000"/>
                            </a:custDash>
                            <a:tailEnd type="triangle" w="med" len="med"/>
                          </a:ln>
                        </wps:spPr>
                        <wps:bodyPr/>
                      </wps:wsp>
                      <wps:wsp>
                        <wps:cNvPr id="233" name="Freeform 233"/>
                        <wps:cNvSpPr/>
                        <wps:spPr>
                          <a:xfrm rot="10800000">
                            <a:off x="2516579" y="6309517"/>
                            <a:ext cx="996661" cy="6000"/>
                          </a:xfrm>
                          <a:custGeom>
                            <a:avLst/>
                            <a:gdLst/>
                            <a:ahLst/>
                            <a:cxnLst/>
                            <a:rect l="l" t="t" r="r" b="b"/>
                            <a:pathLst>
                              <a:path w="996661" h="6000" fill="none">
                                <a:moveTo>
                                  <a:pt x="0" y="0"/>
                                </a:moveTo>
                                <a:lnTo>
                                  <a:pt x="996661" y="0"/>
                                </a:lnTo>
                              </a:path>
                            </a:pathLst>
                          </a:custGeom>
                          <a:solidFill>
                            <a:srgbClr val="FFFFFF"/>
                          </a:solidFill>
                          <a:ln w="12000" cap="rnd">
                            <a:solidFill>
                              <a:srgbClr val="000000"/>
                            </a:solidFill>
                            <a:custDash>
                              <a:ds d="1100000" sp="500000"/>
                            </a:custDash>
                            <a:headEnd type="triangle" w="med" len="med"/>
                          </a:ln>
                        </wps:spPr>
                        <wps:bodyPr/>
                      </wps:wsp>
                      <wps:wsp>
                        <wps:cNvPr id="234" name="Freeform 234"/>
                        <wps:cNvSpPr/>
                        <wps:spPr>
                          <a:xfrm rot="10800000">
                            <a:off x="2023351" y="6455299"/>
                            <a:ext cx="1005246" cy="6000"/>
                          </a:xfrm>
                          <a:custGeom>
                            <a:avLst/>
                            <a:gdLst/>
                            <a:ahLst/>
                            <a:cxnLst/>
                            <a:rect l="l" t="t" r="r" b="b"/>
                            <a:pathLst>
                              <a:path w="1005246" h="6000" fill="none">
                                <a:moveTo>
                                  <a:pt x="0" y="0"/>
                                </a:moveTo>
                                <a:lnTo>
                                  <a:pt x="1005246" y="0"/>
                                </a:lnTo>
                              </a:path>
                            </a:pathLst>
                          </a:custGeom>
                          <a:solidFill>
                            <a:srgbClr val="FFFFFF"/>
                          </a:solidFill>
                          <a:ln w="12000" cap="rnd">
                            <a:solidFill>
                              <a:srgbClr val="000000"/>
                            </a:solidFill>
                            <a:custDash>
                              <a:ds d="1100000" sp="500000"/>
                            </a:custDash>
                            <a:tailEnd type="triangle" w="med" len="med"/>
                          </a:ln>
                        </wps:spPr>
                        <wps:bodyPr/>
                      </wps:wsp>
                      <wps:wsp>
                        <wps:cNvPr id="235" name="Freeform 235"/>
                        <wps:cNvSpPr/>
                        <wps:spPr>
                          <a:xfrm rot="10800000">
                            <a:off x="2023351" y="6495794"/>
                            <a:ext cx="507645" cy="6000"/>
                          </a:xfrm>
                          <a:custGeom>
                            <a:avLst/>
                            <a:gdLst/>
                            <a:ahLst/>
                            <a:cxnLst/>
                            <a:rect l="l" t="t" r="r" b="b"/>
                            <a:pathLst>
                              <a:path w="507645" h="6000" fill="none">
                                <a:moveTo>
                                  <a:pt x="0" y="0"/>
                                </a:moveTo>
                                <a:lnTo>
                                  <a:pt x="507645" y="0"/>
                                </a:lnTo>
                              </a:path>
                            </a:pathLst>
                          </a:custGeom>
                          <a:solidFill>
                            <a:srgbClr val="FFFFFF"/>
                          </a:solidFill>
                          <a:ln w="12000" cap="rnd">
                            <a:solidFill>
                              <a:srgbClr val="000000"/>
                            </a:solidFill>
                            <a:custDash>
                              <a:ds d="1100000" sp="500000"/>
                            </a:custDash>
                            <a:headEnd type="triangle" w="med" len="med"/>
                          </a:ln>
                        </wps:spPr>
                        <wps:bodyPr/>
                      </wps:wsp>
                      <wps:wsp>
                        <wps:cNvPr id="236" name="Freeform 236"/>
                        <wps:cNvSpPr/>
                        <wps:spPr>
                          <a:xfrm>
                            <a:off x="1482500" y="5818223"/>
                            <a:ext cx="707528" cy="195393"/>
                          </a:xfrm>
                          <a:custGeom>
                            <a:avLst/>
                            <a:gdLst>
                              <a:gd name="rtl" fmla="*/ -15000 w 707528"/>
                              <a:gd name="rtr" fmla="*/ 722528 w 707528"/>
                            </a:gdLst>
                            <a:ahLst/>
                            <a:cxnLst/>
                            <a:rect l="rtl" t="t" r="rtr" b="b"/>
                            <a:pathLst>
                              <a:path w="707528" h="195393">
                                <a:moveTo>
                                  <a:pt x="0" y="195393"/>
                                </a:moveTo>
                                <a:lnTo>
                                  <a:pt x="707528" y="195393"/>
                                </a:lnTo>
                                <a:lnTo>
                                  <a:pt x="707528" y="0"/>
                                </a:lnTo>
                                <a:lnTo>
                                  <a:pt x="0" y="0"/>
                                </a:lnTo>
                                <a:lnTo>
                                  <a:pt x="0" y="195393"/>
                                </a:lnTo>
                                <a:close/>
                              </a:path>
                            </a:pathLst>
                          </a:custGeom>
                          <a:noFill/>
                          <a:ln w="5760" cap="rnd">
                            <a:noFill/>
                          </a:ln>
                        </wps:spPr>
                        <wps:txbx>
                          <w:txbxContent>
                            <w:p w14:paraId="741F81AD"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2b</w:t>
                              </w:r>
                            </w:p>
                          </w:txbxContent>
                        </wps:txbx>
                        <wps:bodyPr wrap="square" lIns="0" tIns="0" rIns="0" bIns="0" rtlCol="0" anchor="ctr"/>
                      </wps:wsp>
                      <wps:wsp>
                        <wps:cNvPr id="245" name="Freeform 245"/>
                        <wps:cNvSpPr/>
                        <wps:spPr>
                          <a:xfrm>
                            <a:off x="98626" y="5141964"/>
                            <a:ext cx="5062677" cy="493228"/>
                          </a:xfrm>
                          <a:custGeom>
                            <a:avLst/>
                            <a:gdLst/>
                            <a:ahLst/>
                            <a:cxnLst/>
                            <a:rect l="l" t="t" r="r" b="b"/>
                            <a:pathLst>
                              <a:path w="5062677" h="493228">
                                <a:moveTo>
                                  <a:pt x="0" y="493228"/>
                                </a:moveTo>
                                <a:lnTo>
                                  <a:pt x="5062677" y="493228"/>
                                </a:lnTo>
                                <a:lnTo>
                                  <a:pt x="5062677" y="0"/>
                                </a:lnTo>
                                <a:lnTo>
                                  <a:pt x="0" y="0"/>
                                </a:lnTo>
                                <a:lnTo>
                                  <a:pt x="0" y="493228"/>
                                </a:lnTo>
                                <a:close/>
                              </a:path>
                            </a:pathLst>
                          </a:custGeom>
                          <a:solidFill>
                            <a:srgbClr val="FFFFFF"/>
                          </a:solidFill>
                          <a:ln w="5760" cap="rnd">
                            <a:solidFill>
                              <a:srgbClr val="000000"/>
                            </a:solidFill>
                            <a:custDash>
                              <a:ds d="1100000" sp="500000"/>
                            </a:custDash>
                          </a:ln>
                        </wps:spPr>
                        <wps:bodyPr/>
                      </wps:wsp>
                      <wps:wsp>
                        <wps:cNvPr id="115" name="Freeform 115"/>
                        <wps:cNvSpPr/>
                        <wps:spPr>
                          <a:xfrm>
                            <a:off x="96329" y="3118027"/>
                            <a:ext cx="5062677" cy="1043150"/>
                          </a:xfrm>
                          <a:custGeom>
                            <a:avLst/>
                            <a:gdLst/>
                            <a:ahLst/>
                            <a:cxnLst/>
                            <a:rect l="l" t="t" r="r" b="b"/>
                            <a:pathLst>
                              <a:path w="5062677" h="1043150">
                                <a:moveTo>
                                  <a:pt x="0" y="1043150"/>
                                </a:moveTo>
                                <a:lnTo>
                                  <a:pt x="5062677" y="1043150"/>
                                </a:lnTo>
                                <a:lnTo>
                                  <a:pt x="5062677" y="0"/>
                                </a:lnTo>
                                <a:lnTo>
                                  <a:pt x="0" y="0"/>
                                </a:lnTo>
                                <a:lnTo>
                                  <a:pt x="0" y="1043150"/>
                                </a:lnTo>
                                <a:close/>
                              </a:path>
                            </a:pathLst>
                          </a:custGeom>
                          <a:solidFill>
                            <a:srgbClr val="FFFFFF"/>
                          </a:solidFill>
                          <a:ln w="5760" cap="rnd">
                            <a:solidFill>
                              <a:srgbClr val="000000"/>
                            </a:solidFill>
                            <a:custDash>
                              <a:ds d="1100000" sp="500000"/>
                            </a:custDash>
                          </a:ln>
                        </wps:spPr>
                        <wps:bodyPr/>
                      </wps:wsp>
                      <wps:wsp>
                        <wps:cNvPr id="172" name="Freeform 172"/>
                        <wps:cNvSpPr/>
                        <wps:spPr>
                          <a:xfrm>
                            <a:off x="245998" y="3276443"/>
                            <a:ext cx="4266709" cy="6000"/>
                          </a:xfrm>
                          <a:custGeom>
                            <a:avLst/>
                            <a:gdLst/>
                            <a:ahLst/>
                            <a:cxnLst/>
                            <a:rect l="l" t="t" r="r" b="b"/>
                            <a:pathLst>
                              <a:path w="4266709" h="6000" fill="none">
                                <a:moveTo>
                                  <a:pt x="0" y="0"/>
                                </a:moveTo>
                                <a:lnTo>
                                  <a:pt x="4266709" y="0"/>
                                </a:lnTo>
                              </a:path>
                            </a:pathLst>
                          </a:custGeom>
                          <a:solidFill>
                            <a:srgbClr val="FFFFFF"/>
                          </a:solidFill>
                          <a:ln w="5760" cap="rnd">
                            <a:solidFill>
                              <a:srgbClr val="000000"/>
                            </a:solidFill>
                            <a:custDash>
                              <a:ds d="1100000" sp="500000"/>
                            </a:custDash>
                            <a:headEnd type="triangle" w="med" len="med"/>
                          </a:ln>
                        </wps:spPr>
                        <wps:bodyPr/>
                      </wps:wsp>
                      <wps:wsp>
                        <wps:cNvPr id="173" name="Freeform 173"/>
                        <wps:cNvSpPr/>
                        <wps:spPr>
                          <a:xfrm>
                            <a:off x="1337904" y="3118027"/>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6C6011A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10a. New EAS IP address notification</w:t>
                              </w:r>
                            </w:p>
                          </w:txbxContent>
                        </wps:txbx>
                        <wps:bodyPr wrap="square" lIns="0" tIns="0" rIns="0" bIns="0" rtlCol="0" anchor="ctr"/>
                      </wps:wsp>
                      <wps:wsp>
                        <wps:cNvPr id="174" name="Freeform 174"/>
                        <wps:cNvSpPr/>
                        <wps:spPr>
                          <a:xfrm rot="10800000">
                            <a:off x="745389" y="3731114"/>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175" name="Freeform 175"/>
                        <wps:cNvSpPr/>
                        <wps:spPr>
                          <a:xfrm rot="10800000">
                            <a:off x="219441" y="3731114"/>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176" name="Freeform 176"/>
                        <wps:cNvSpPr/>
                        <wps:spPr>
                          <a:xfrm rot="10800000">
                            <a:off x="745389" y="3731114"/>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178" name="Freeform 178"/>
                        <wps:cNvSpPr/>
                        <wps:spPr>
                          <a:xfrm>
                            <a:off x="1039213" y="3534352"/>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408BF42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Uplink data(new EAS IP or new UE IPv6 pefix)</w:t>
                              </w:r>
                            </w:p>
                          </w:txbxContent>
                        </wps:txbx>
                        <wps:bodyPr wrap="square" lIns="0" tIns="0" rIns="0" bIns="0" rtlCol="0" anchor="ctr"/>
                      </wps:wsp>
                      <wps:wsp>
                        <wps:cNvPr id="179" name="Freeform 179"/>
                        <wps:cNvSpPr/>
                        <wps:spPr>
                          <a:xfrm rot="10800000">
                            <a:off x="3038691" y="3731114"/>
                            <a:ext cx="479128" cy="6000"/>
                          </a:xfrm>
                          <a:custGeom>
                            <a:avLst/>
                            <a:gdLst/>
                            <a:ahLst/>
                            <a:cxnLst/>
                            <a:rect l="l" t="t" r="r" b="b"/>
                            <a:pathLst>
                              <a:path w="479128" h="6000" fill="none">
                                <a:moveTo>
                                  <a:pt x="0" y="0"/>
                                </a:moveTo>
                                <a:lnTo>
                                  <a:pt x="479128" y="0"/>
                                </a:lnTo>
                              </a:path>
                            </a:pathLst>
                          </a:custGeom>
                          <a:solidFill>
                            <a:srgbClr val="FFFFFF"/>
                          </a:solidFill>
                          <a:ln w="12000" cap="rnd">
                            <a:solidFill>
                              <a:srgbClr val="000000"/>
                            </a:solidFill>
                            <a:custDash>
                              <a:ds d="1100000" sp="500000"/>
                            </a:custDash>
                            <a:headEnd type="triangle" w="med" len="med"/>
                          </a:ln>
                        </wps:spPr>
                        <wps:bodyPr/>
                      </wps:wsp>
                      <wps:wsp>
                        <wps:cNvPr id="193" name="Freeform 193"/>
                        <wps:cNvSpPr/>
                        <wps:spPr>
                          <a:xfrm>
                            <a:off x="245998" y="3445226"/>
                            <a:ext cx="4266709" cy="6000"/>
                          </a:xfrm>
                          <a:custGeom>
                            <a:avLst/>
                            <a:gdLst/>
                            <a:ahLst/>
                            <a:cxnLst/>
                            <a:rect l="l" t="t" r="r" b="b"/>
                            <a:pathLst>
                              <a:path w="4266709" h="6000" fill="none">
                                <a:moveTo>
                                  <a:pt x="0" y="0"/>
                                </a:moveTo>
                                <a:lnTo>
                                  <a:pt x="4266709" y="0"/>
                                </a:lnTo>
                              </a:path>
                            </a:pathLst>
                          </a:custGeom>
                          <a:solidFill>
                            <a:srgbClr val="FFFFFF"/>
                          </a:solidFill>
                          <a:ln w="5760" cap="rnd">
                            <a:solidFill>
                              <a:srgbClr val="000000"/>
                            </a:solidFill>
                            <a:custDash>
                              <a:ds d="1100000" sp="500000"/>
                            </a:custDash>
                            <a:tailEnd type="triangle" w="med" len="med"/>
                          </a:ln>
                        </wps:spPr>
                        <wps:bodyPr/>
                      </wps:wsp>
                      <wps:wsp>
                        <wps:cNvPr id="194" name="Freeform 194"/>
                        <wps:cNvSpPr/>
                        <wps:spPr>
                          <a:xfrm>
                            <a:off x="1207838" y="3271098"/>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4E068C46"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10b. Last Packet notification</w:t>
                              </w:r>
                            </w:p>
                          </w:txbxContent>
                        </wps:txbx>
                        <wps:bodyPr wrap="square" lIns="0" tIns="0" rIns="0" bIns="0" rtlCol="0" anchor="ctr"/>
                      </wps:wsp>
                      <wps:wsp>
                        <wps:cNvPr id="198" name="Freeform 198"/>
                        <wps:cNvSpPr/>
                        <wps:spPr>
                          <a:xfrm>
                            <a:off x="3352" y="3118027"/>
                            <a:ext cx="988724" cy="195393"/>
                          </a:xfrm>
                          <a:custGeom>
                            <a:avLst/>
                            <a:gdLst>
                              <a:gd name="rtl" fmla="*/ -15000 w 988724"/>
                              <a:gd name="rtr" fmla="*/ 1003724 w 988724"/>
                            </a:gdLst>
                            <a:ahLst/>
                            <a:cxnLst/>
                            <a:rect l="rtl" t="t" r="rtr" b="b"/>
                            <a:pathLst>
                              <a:path w="988724" h="195393">
                                <a:moveTo>
                                  <a:pt x="0" y="195393"/>
                                </a:moveTo>
                                <a:lnTo>
                                  <a:pt x="988724" y="195393"/>
                                </a:lnTo>
                                <a:lnTo>
                                  <a:pt x="988724" y="0"/>
                                </a:lnTo>
                                <a:lnTo>
                                  <a:pt x="0" y="0"/>
                                </a:lnTo>
                                <a:lnTo>
                                  <a:pt x="0" y="195393"/>
                                </a:lnTo>
                                <a:close/>
                              </a:path>
                            </a:pathLst>
                          </a:custGeom>
                          <a:noFill/>
                          <a:ln w="5760" cap="rnd">
                            <a:noFill/>
                          </a:ln>
                        </wps:spPr>
                        <wps:txbx>
                          <w:txbxContent>
                            <w:p w14:paraId="7524196F"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1a and 2a</w:t>
                              </w:r>
                            </w:p>
                          </w:txbxContent>
                        </wps:txbx>
                        <wps:bodyPr wrap="square" lIns="0" tIns="0" rIns="0" bIns="0" rtlCol="0" anchor="ctr"/>
                      </wps:wsp>
                      <wps:wsp>
                        <wps:cNvPr id="237" name="Freeform 237"/>
                        <wps:cNvSpPr/>
                        <wps:spPr>
                          <a:xfrm>
                            <a:off x="3138471" y="3818401"/>
                            <a:ext cx="707528" cy="298745"/>
                          </a:xfrm>
                          <a:custGeom>
                            <a:avLst/>
                            <a:gdLst>
                              <a:gd name="rtl" fmla="*/ -15000 w 707528"/>
                              <a:gd name="rtr" fmla="*/ 722528 w 707528"/>
                            </a:gdLst>
                            <a:ahLst/>
                            <a:cxnLst/>
                            <a:rect l="rtl" t="t" r="rtr" b="b"/>
                            <a:pathLst>
                              <a:path w="707528" h="298745">
                                <a:moveTo>
                                  <a:pt x="0" y="298745"/>
                                </a:moveTo>
                                <a:lnTo>
                                  <a:pt x="707528" y="298745"/>
                                </a:lnTo>
                                <a:lnTo>
                                  <a:pt x="707528" y="0"/>
                                </a:lnTo>
                                <a:lnTo>
                                  <a:pt x="0" y="0"/>
                                </a:lnTo>
                                <a:lnTo>
                                  <a:pt x="0" y="298745"/>
                                </a:lnTo>
                                <a:close/>
                              </a:path>
                            </a:pathLst>
                          </a:custGeom>
                          <a:solidFill>
                            <a:srgbClr val="FFFFFF"/>
                          </a:solidFill>
                          <a:ln w="5760" cap="rnd">
                            <a:solidFill>
                              <a:srgbClr val="000000"/>
                            </a:solidFill>
                          </a:ln>
                        </wps:spPr>
                        <wps:txbx>
                          <w:txbxContent>
                            <w:p w14:paraId="220284B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10e. Buffering the uplink data(new EAS IP or new UE IPv6 pefix)</w:t>
                              </w:r>
                            </w:p>
                          </w:txbxContent>
                        </wps:txbx>
                        <wps:bodyPr wrap="square" lIns="0" tIns="0" rIns="0" bIns="0" rtlCol="0" anchor="ctr"/>
                      </wps:wsp>
                      <wps:wsp>
                        <wps:cNvPr id="238" name="Freeform 238"/>
                        <wps:cNvSpPr/>
                        <wps:spPr>
                          <a:xfrm>
                            <a:off x="3785256" y="3600411"/>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53F537F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EAS relocation</w:t>
                              </w:r>
                            </w:p>
                          </w:txbxContent>
                        </wps:txbx>
                        <wps:bodyPr wrap="square" lIns="0" tIns="0" rIns="0" bIns="0" rtlCol="0" anchor="ctr"/>
                      </wps:wsp>
                      <wps:wsp>
                        <wps:cNvPr id="114" name="Freeform 114"/>
                        <wps:cNvSpPr/>
                        <wps:spPr>
                          <a:xfrm>
                            <a:off x="96329" y="4274563"/>
                            <a:ext cx="5062677" cy="759685"/>
                          </a:xfrm>
                          <a:custGeom>
                            <a:avLst/>
                            <a:gdLst/>
                            <a:ahLst/>
                            <a:cxnLst/>
                            <a:rect l="l" t="t" r="r" b="b"/>
                            <a:pathLst>
                              <a:path w="5062677" h="759685">
                                <a:moveTo>
                                  <a:pt x="0" y="759685"/>
                                </a:moveTo>
                                <a:lnTo>
                                  <a:pt x="5062677" y="759685"/>
                                </a:lnTo>
                                <a:lnTo>
                                  <a:pt x="5062677" y="0"/>
                                </a:lnTo>
                                <a:lnTo>
                                  <a:pt x="0" y="0"/>
                                </a:lnTo>
                                <a:lnTo>
                                  <a:pt x="0" y="759685"/>
                                </a:lnTo>
                                <a:close/>
                              </a:path>
                            </a:pathLst>
                          </a:custGeom>
                          <a:solidFill>
                            <a:srgbClr val="FFFFFF"/>
                          </a:solidFill>
                          <a:ln w="5760" cap="rnd">
                            <a:solidFill>
                              <a:srgbClr val="000000"/>
                            </a:solidFill>
                            <a:custDash>
                              <a:ds d="1100000" sp="500000"/>
                            </a:custDash>
                          </a:ln>
                        </wps:spPr>
                        <wps:bodyPr/>
                      </wps:wsp>
                      <wps:wsp>
                        <wps:cNvPr id="116" name="Freeform 116"/>
                        <wps:cNvSpPr/>
                        <wps:spPr>
                          <a:xfrm>
                            <a:off x="87352" y="1275785"/>
                            <a:ext cx="3557480" cy="834520"/>
                          </a:xfrm>
                          <a:custGeom>
                            <a:avLst/>
                            <a:gdLst/>
                            <a:ahLst/>
                            <a:cxnLst/>
                            <a:rect l="l" t="t" r="r" b="b"/>
                            <a:pathLst>
                              <a:path w="3557480" h="834520">
                                <a:moveTo>
                                  <a:pt x="0" y="834520"/>
                                </a:moveTo>
                                <a:lnTo>
                                  <a:pt x="3557480" y="834520"/>
                                </a:lnTo>
                                <a:lnTo>
                                  <a:pt x="3557480" y="0"/>
                                </a:lnTo>
                                <a:lnTo>
                                  <a:pt x="0" y="0"/>
                                </a:lnTo>
                                <a:lnTo>
                                  <a:pt x="0" y="834520"/>
                                </a:lnTo>
                                <a:close/>
                              </a:path>
                            </a:pathLst>
                          </a:custGeom>
                          <a:solidFill>
                            <a:srgbClr val="FFFFFF"/>
                          </a:solidFill>
                          <a:ln w="5760" cap="rnd">
                            <a:solidFill>
                              <a:srgbClr val="000000"/>
                            </a:solidFill>
                            <a:custDash>
                              <a:ds d="2100000" sp="1000000"/>
                            </a:custDash>
                          </a:ln>
                        </wps:spPr>
                        <wps:bodyPr/>
                      </wps:wsp>
                      <wps:wsp>
                        <wps:cNvPr id="117" name="Freeform 117"/>
                        <wps:cNvSpPr/>
                        <wps:spPr>
                          <a:xfrm>
                            <a:off x="93737" y="2268000"/>
                            <a:ext cx="5062677" cy="521575"/>
                          </a:xfrm>
                          <a:custGeom>
                            <a:avLst/>
                            <a:gdLst/>
                            <a:ahLst/>
                            <a:cxnLst/>
                            <a:rect l="l" t="t" r="r" b="b"/>
                            <a:pathLst>
                              <a:path w="5062677" h="521575">
                                <a:moveTo>
                                  <a:pt x="0" y="521575"/>
                                </a:moveTo>
                                <a:lnTo>
                                  <a:pt x="5062677" y="521575"/>
                                </a:lnTo>
                                <a:lnTo>
                                  <a:pt x="5062677" y="0"/>
                                </a:lnTo>
                                <a:lnTo>
                                  <a:pt x="0" y="0"/>
                                </a:lnTo>
                                <a:lnTo>
                                  <a:pt x="0" y="521575"/>
                                </a:lnTo>
                                <a:close/>
                              </a:path>
                            </a:pathLst>
                          </a:custGeom>
                          <a:solidFill>
                            <a:srgbClr val="FFFFFF"/>
                          </a:solidFill>
                          <a:ln w="5760" cap="rnd">
                            <a:solidFill>
                              <a:srgbClr val="000000"/>
                            </a:solidFill>
                            <a:custDash>
                              <a:ds d="1100000" sp="500000"/>
                            </a:custDash>
                          </a:ln>
                        </wps:spPr>
                        <wps:bodyPr/>
                      </wps:wsp>
                      <wps:wsp>
                        <wps:cNvPr id="119" name="Freeform 119"/>
                        <wps:cNvSpPr/>
                        <wps:spPr>
                          <a:xfrm>
                            <a:off x="528504"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0BF61E1D"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RAN</w:t>
                              </w:r>
                            </w:p>
                          </w:txbxContent>
                        </wps:txbx>
                        <wps:bodyPr wrap="square" lIns="0" tIns="0" rIns="0" bIns="0" rtlCol="0" anchor="ctr"/>
                      </wps:wsp>
                      <wps:wsp>
                        <wps:cNvPr id="120" name="Freeform 120"/>
                        <wps:cNvSpPr/>
                        <wps:spPr>
                          <a:xfrm>
                            <a:off x="1208819"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715EE64A"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SMF</w:t>
                              </w:r>
                            </w:p>
                          </w:txbxContent>
                        </wps:txbx>
                        <wps:bodyPr wrap="square" lIns="0" tIns="0" rIns="0" bIns="0" rtlCol="0" anchor="ctr"/>
                      </wps:wsp>
                      <wps:wsp>
                        <wps:cNvPr id="121" name="Freeform 121"/>
                        <wps:cNvSpPr/>
                        <wps:spPr>
                          <a:xfrm>
                            <a:off x="1751208" y="3519"/>
                            <a:ext cx="533075" cy="226772"/>
                          </a:xfrm>
                          <a:custGeom>
                            <a:avLst/>
                            <a:gdLst>
                              <a:gd name="rtl" fmla="*/ -15000 w 533075"/>
                              <a:gd name="rtr" fmla="*/ 548075 w 533075"/>
                            </a:gdLst>
                            <a:ahLst/>
                            <a:cxnLst/>
                            <a:rect l="rtl" t="t" r="rtr" b="b"/>
                            <a:pathLst>
                              <a:path w="533075" h="226772">
                                <a:moveTo>
                                  <a:pt x="0" y="226772"/>
                                </a:moveTo>
                                <a:lnTo>
                                  <a:pt x="533075" y="226772"/>
                                </a:lnTo>
                                <a:lnTo>
                                  <a:pt x="533075" y="0"/>
                                </a:lnTo>
                                <a:lnTo>
                                  <a:pt x="0" y="0"/>
                                </a:lnTo>
                                <a:lnTo>
                                  <a:pt x="0" y="226772"/>
                                </a:lnTo>
                                <a:close/>
                              </a:path>
                            </a:pathLst>
                          </a:custGeom>
                          <a:solidFill>
                            <a:srgbClr val="FFFFFF"/>
                          </a:solidFill>
                          <a:ln w="5760" cap="rnd">
                            <a:solidFill>
                              <a:srgbClr val="000000"/>
                            </a:solidFill>
                          </a:ln>
                        </wps:spPr>
                        <wps:txbx>
                          <w:txbxContent>
                            <w:p w14:paraId="2FE1F8E7"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wps:txbx>
                        <wps:bodyPr wrap="square" lIns="0" tIns="0" rIns="0" bIns="0" rtlCol="0" anchor="ctr"/>
                      </wps:wsp>
                      <wps:wsp>
                        <wps:cNvPr id="122" name="Freeform 122"/>
                        <wps:cNvSpPr/>
                        <wps:spPr>
                          <a:xfrm>
                            <a:off x="4285463"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76ECECD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Old EAS</w:t>
                              </w:r>
                            </w:p>
                          </w:txbxContent>
                        </wps:txbx>
                        <wps:bodyPr wrap="square" lIns="0" tIns="0" rIns="0" bIns="0" rtlCol="0" anchor="ctr"/>
                      </wps:wsp>
                      <wps:wsp>
                        <wps:cNvPr id="123" name="Freeform 123"/>
                        <wps:cNvSpPr/>
                        <wps:spPr>
                          <a:xfrm>
                            <a:off x="4852392"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6A1D9664"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New EAS</w:t>
                              </w:r>
                            </w:p>
                          </w:txbxContent>
                        </wps:txbx>
                        <wps:bodyPr wrap="square" lIns="0" tIns="0" rIns="0" bIns="0" rtlCol="0" anchor="ctr"/>
                      </wps:wsp>
                      <wps:wsp>
                        <wps:cNvPr id="124" name="Freeform 124"/>
                        <wps:cNvSpPr/>
                        <wps:spPr>
                          <a:xfrm>
                            <a:off x="3718534"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2976C11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AF</w:t>
                              </w:r>
                            </w:p>
                          </w:txbxContent>
                        </wps:txbx>
                        <wps:bodyPr wrap="square" lIns="0" tIns="0" rIns="0" bIns="0" rtlCol="0" anchor="ctr"/>
                      </wps:wsp>
                      <wps:wsp>
                        <wps:cNvPr id="125" name="Freeform 125"/>
                        <wps:cNvSpPr/>
                        <wps:spPr>
                          <a:xfrm>
                            <a:off x="1450817" y="1730757"/>
                            <a:ext cx="566929" cy="6000"/>
                          </a:xfrm>
                          <a:custGeom>
                            <a:avLst/>
                            <a:gdLst/>
                            <a:ahLst/>
                            <a:cxnLst/>
                            <a:rect l="l" t="t" r="r" b="b"/>
                            <a:pathLst>
                              <a:path w="566929" h="6000" fill="none">
                                <a:moveTo>
                                  <a:pt x="0" y="0"/>
                                </a:moveTo>
                                <a:lnTo>
                                  <a:pt x="566929"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26" name="Freeform 126"/>
                        <wps:cNvSpPr/>
                        <wps:spPr>
                          <a:xfrm>
                            <a:off x="1435591" y="530849"/>
                            <a:ext cx="2509714" cy="6000"/>
                          </a:xfrm>
                          <a:custGeom>
                            <a:avLst/>
                            <a:gdLst/>
                            <a:ahLst/>
                            <a:cxnLst/>
                            <a:rect l="l" t="t" r="r" b="b"/>
                            <a:pathLst>
                              <a:path w="2509714" h="6000" fill="none">
                                <a:moveTo>
                                  <a:pt x="0" y="0"/>
                                </a:moveTo>
                                <a:lnTo>
                                  <a:pt x="2509714" y="0"/>
                                </a:lnTo>
                              </a:path>
                            </a:pathLst>
                          </a:custGeom>
                          <a:solidFill>
                            <a:srgbClr val="FFFFFF"/>
                          </a:solidFill>
                          <a:ln w="5760" cap="rnd">
                            <a:solidFill>
                              <a:srgbClr val="000000"/>
                            </a:solidFill>
                            <a:tailEnd type="triangle" w="med" len="med"/>
                          </a:ln>
                        </wps:spPr>
                        <wps:bodyPr/>
                      </wps:wsp>
                      <wps:wsp>
                        <wps:cNvPr id="127" name="Freeform 127"/>
                        <wps:cNvSpPr/>
                        <wps:spPr>
                          <a:xfrm>
                            <a:off x="3831919" y="570534"/>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0E4B822D"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 EAS relocation preparation</w:t>
                              </w:r>
                            </w:p>
                          </w:txbxContent>
                        </wps:txbx>
                        <wps:bodyPr wrap="square" lIns="0" tIns="0" rIns="0" bIns="0" rtlCol="0" anchor="ctr"/>
                      </wps:wsp>
                      <wps:wsp>
                        <wps:cNvPr id="128" name="Freeform 128"/>
                        <wps:cNvSpPr/>
                        <wps:spPr>
                          <a:xfrm rot="-10796857">
                            <a:off x="1450819" y="867020"/>
                            <a:ext cx="2494489" cy="6000"/>
                          </a:xfrm>
                          <a:custGeom>
                            <a:avLst/>
                            <a:gdLst/>
                            <a:ahLst/>
                            <a:cxnLst/>
                            <a:rect l="l" t="t" r="r" b="b"/>
                            <a:pathLst>
                              <a:path w="2494489" h="6000" fill="none">
                                <a:moveTo>
                                  <a:pt x="0" y="0"/>
                                </a:moveTo>
                                <a:lnTo>
                                  <a:pt x="2494489" y="0"/>
                                </a:lnTo>
                              </a:path>
                            </a:pathLst>
                          </a:custGeom>
                          <a:solidFill>
                            <a:srgbClr val="FFFFFF"/>
                          </a:solidFill>
                          <a:ln w="5760" cap="rnd">
                            <a:solidFill>
                              <a:srgbClr val="000000"/>
                            </a:solidFill>
                            <a:tailEnd type="triangle" w="med" len="med"/>
                          </a:ln>
                        </wps:spPr>
                        <wps:bodyPr/>
                      </wps:wsp>
                      <wps:wsp>
                        <wps:cNvPr id="129" name="Freeform 129"/>
                        <wps:cNvSpPr/>
                        <wps:spPr>
                          <a:xfrm>
                            <a:off x="1842954" y="669171"/>
                            <a:ext cx="1256672" cy="217628"/>
                          </a:xfrm>
                          <a:custGeom>
                            <a:avLst/>
                            <a:gdLst>
                              <a:gd name="rtl" fmla="*/ -15000 w 1256672"/>
                              <a:gd name="rtr" fmla="*/ 1271672 w 1256672"/>
                            </a:gdLst>
                            <a:ahLst/>
                            <a:cxnLst/>
                            <a:rect l="rtl" t="t" r="rtr" b="b"/>
                            <a:pathLst>
                              <a:path w="1256672" h="217628">
                                <a:moveTo>
                                  <a:pt x="0" y="217628"/>
                                </a:moveTo>
                                <a:lnTo>
                                  <a:pt x="1256672" y="217628"/>
                                </a:lnTo>
                                <a:lnTo>
                                  <a:pt x="1256672" y="0"/>
                                </a:lnTo>
                                <a:lnTo>
                                  <a:pt x="0" y="0"/>
                                </a:lnTo>
                                <a:lnTo>
                                  <a:pt x="0" y="217628"/>
                                </a:lnTo>
                                <a:close/>
                              </a:path>
                            </a:pathLst>
                          </a:custGeom>
                          <a:noFill/>
                          <a:ln w="5760" cap="rnd">
                            <a:noFill/>
                          </a:ln>
                        </wps:spPr>
                        <wps:txbx>
                          <w:txbxContent>
                            <w:p w14:paraId="4B9300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3. Nsmf_EventExposure_AppRelocationInfo</w:t>
                              </w:r>
                            </w:p>
                          </w:txbxContent>
                        </wps:txbx>
                        <wps:bodyPr wrap="square" lIns="0" tIns="0" rIns="0" bIns="0" rtlCol="0" anchor="ctr"/>
                      </wps:wsp>
                      <wps:wsp>
                        <wps:cNvPr id="130" name="Freeform 130"/>
                        <wps:cNvSpPr/>
                        <wps:spPr>
                          <a:xfrm>
                            <a:off x="1573274" y="398835"/>
                            <a:ext cx="1708231" cy="158740"/>
                          </a:xfrm>
                          <a:custGeom>
                            <a:avLst/>
                            <a:gdLst>
                              <a:gd name="rtl" fmla="*/ -15000 w 1708231"/>
                              <a:gd name="rtr" fmla="*/ 1723231 w 1708231"/>
                            </a:gdLst>
                            <a:ahLst/>
                            <a:cxnLst/>
                            <a:rect l="rtl" t="t" r="rtr" b="b"/>
                            <a:pathLst>
                              <a:path w="1708231" h="158740">
                                <a:moveTo>
                                  <a:pt x="0" y="158740"/>
                                </a:moveTo>
                                <a:lnTo>
                                  <a:pt x="1708231" y="158740"/>
                                </a:lnTo>
                                <a:lnTo>
                                  <a:pt x="1708231" y="0"/>
                                </a:lnTo>
                                <a:lnTo>
                                  <a:pt x="0" y="0"/>
                                </a:lnTo>
                                <a:lnTo>
                                  <a:pt x="0" y="158740"/>
                                </a:lnTo>
                                <a:close/>
                              </a:path>
                            </a:pathLst>
                          </a:custGeom>
                          <a:noFill/>
                          <a:ln w="5760" cap="rnd">
                            <a:noFill/>
                          </a:ln>
                        </wps:spPr>
                        <wps:txbx>
                          <w:txbxContent>
                            <w:p w14:paraId="0EEBDD4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 Nsmf_EventExposure_Notify (Early Notification)</w:t>
                              </w:r>
                            </w:p>
                          </w:txbxContent>
                        </wps:txbx>
                        <wps:bodyPr wrap="square" lIns="0" tIns="0" rIns="0" bIns="0" rtlCol="0" anchor="ctr"/>
                      </wps:wsp>
                      <wps:wsp>
                        <wps:cNvPr id="131" name="Freeform 131"/>
                        <wps:cNvSpPr/>
                        <wps:spPr>
                          <a:xfrm>
                            <a:off x="1457535" y="1896749"/>
                            <a:ext cx="1587402" cy="6000"/>
                          </a:xfrm>
                          <a:custGeom>
                            <a:avLst/>
                            <a:gdLst/>
                            <a:ahLst/>
                            <a:cxnLst/>
                            <a:rect l="l" t="t" r="r" b="b"/>
                            <a:pathLst>
                              <a:path w="1587402" h="6000" fill="none">
                                <a:moveTo>
                                  <a:pt x="0" y="0"/>
                                </a:moveTo>
                                <a:lnTo>
                                  <a:pt x="1587402"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32" name="Freeform 132"/>
                        <wps:cNvSpPr/>
                        <wps:spPr>
                          <a:xfrm>
                            <a:off x="1377116" y="1287842"/>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7C2448E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4. N4 Session Establishment</w:t>
                              </w:r>
                            </w:p>
                          </w:txbxContent>
                        </wps:txbx>
                        <wps:bodyPr wrap="square" lIns="0" tIns="0" rIns="0" bIns="0" rtlCol="0" anchor="ctr"/>
                      </wps:wsp>
                      <wps:wsp>
                        <wps:cNvPr id="133" name="Freeform 133"/>
                        <wps:cNvSpPr/>
                        <wps:spPr>
                          <a:xfrm>
                            <a:off x="1395582" y="1508054"/>
                            <a:ext cx="914530" cy="218635"/>
                          </a:xfrm>
                          <a:custGeom>
                            <a:avLst/>
                            <a:gdLst>
                              <a:gd name="rtl" fmla="*/ -15000 w 914530"/>
                              <a:gd name="rtr" fmla="*/ 929530 w 914530"/>
                            </a:gdLst>
                            <a:ahLst/>
                            <a:cxnLst/>
                            <a:rect l="rtl" t="t" r="rtr" b="b"/>
                            <a:pathLst>
                              <a:path w="914530" h="218635">
                                <a:moveTo>
                                  <a:pt x="0" y="218635"/>
                                </a:moveTo>
                                <a:lnTo>
                                  <a:pt x="914530" y="218635"/>
                                </a:lnTo>
                                <a:lnTo>
                                  <a:pt x="914530" y="0"/>
                                </a:lnTo>
                                <a:lnTo>
                                  <a:pt x="0" y="0"/>
                                </a:lnTo>
                                <a:lnTo>
                                  <a:pt x="0" y="218635"/>
                                </a:lnTo>
                                <a:close/>
                              </a:path>
                            </a:pathLst>
                          </a:custGeom>
                          <a:noFill/>
                          <a:ln w="5760" cap="rnd">
                            <a:noFill/>
                          </a:ln>
                        </wps:spPr>
                        <wps:txbx>
                          <w:txbxContent>
                            <w:p w14:paraId="2252041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5. N4 Session Modification</w:t>
                              </w:r>
                            </w:p>
                          </w:txbxContent>
                        </wps:txbx>
                        <wps:bodyPr wrap="square" lIns="0" tIns="0" rIns="0" bIns="0" rtlCol="0" anchor="ctr"/>
                      </wps:wsp>
                      <wps:wsp>
                        <wps:cNvPr id="136" name="Freeform 136"/>
                        <wps:cNvSpPr/>
                        <wps:spPr>
                          <a:xfrm>
                            <a:off x="1451289" y="3032470"/>
                            <a:ext cx="2512144" cy="6000"/>
                          </a:xfrm>
                          <a:custGeom>
                            <a:avLst/>
                            <a:gdLst/>
                            <a:ahLst/>
                            <a:cxnLst/>
                            <a:rect l="l" t="t" r="r" b="b"/>
                            <a:pathLst>
                              <a:path w="2512144" h="6000" fill="none">
                                <a:moveTo>
                                  <a:pt x="0" y="0"/>
                                </a:moveTo>
                                <a:lnTo>
                                  <a:pt x="2512144" y="0"/>
                                </a:lnTo>
                              </a:path>
                            </a:pathLst>
                          </a:custGeom>
                          <a:solidFill>
                            <a:srgbClr val="FFFFFF"/>
                          </a:solidFill>
                          <a:ln w="5760" cap="rnd">
                            <a:solidFill>
                              <a:srgbClr val="000000"/>
                            </a:solidFill>
                            <a:tailEnd type="triangle" w="med" len="med"/>
                          </a:ln>
                        </wps:spPr>
                        <wps:bodyPr/>
                      </wps:wsp>
                      <wps:wsp>
                        <wps:cNvPr id="137" name="Freeform 137"/>
                        <wps:cNvSpPr/>
                        <wps:spPr>
                          <a:xfrm>
                            <a:off x="1557232" y="2821971"/>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425C994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9. Nsmf_EventExposure_Notify (Late Notification)</w:t>
                              </w:r>
                            </w:p>
                          </w:txbxContent>
                        </wps:txbx>
                        <wps:bodyPr wrap="square" lIns="0" tIns="0" rIns="0" bIns="0" rtlCol="0" anchor="ctr"/>
                      </wps:wsp>
                      <wps:wsp>
                        <wps:cNvPr id="143" name="Freeform 143"/>
                        <wps:cNvSpPr/>
                        <wps:spPr>
                          <a:xfrm>
                            <a:off x="10169"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01BB8E9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UE</w:t>
                              </w:r>
                            </w:p>
                          </w:txbxContent>
                        </wps:txbx>
                        <wps:bodyPr wrap="square" lIns="0" tIns="0" rIns="0" bIns="0" rtlCol="0" anchor="ctr"/>
                      </wps:wsp>
                      <wps:wsp>
                        <wps:cNvPr id="148" name="Freeform 148"/>
                        <wps:cNvSpPr/>
                        <wps:spPr>
                          <a:xfrm rot="10800000">
                            <a:off x="777220" y="2012271"/>
                            <a:ext cx="680315" cy="6000"/>
                          </a:xfrm>
                          <a:custGeom>
                            <a:avLst/>
                            <a:gdLst/>
                            <a:ahLst/>
                            <a:cxnLst/>
                            <a:rect l="l" t="t" r="r" b="b"/>
                            <a:pathLst>
                              <a:path w="680315" h="6000" fill="none">
                                <a:moveTo>
                                  <a:pt x="0" y="0"/>
                                </a:moveTo>
                                <a:lnTo>
                                  <a:pt x="680315"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49" name="Freeform 149"/>
                        <wps:cNvSpPr/>
                        <wps:spPr>
                          <a:xfrm>
                            <a:off x="739564" y="1852279"/>
                            <a:ext cx="1012852" cy="218635"/>
                          </a:xfrm>
                          <a:custGeom>
                            <a:avLst/>
                            <a:gdLst>
                              <a:gd name="rtl" fmla="*/ -15000 w 1012852"/>
                              <a:gd name="rtr" fmla="*/ 1027852 w 1012852"/>
                            </a:gdLst>
                            <a:ahLst/>
                            <a:cxnLst/>
                            <a:rect l="rtl" t="t" r="rtr" b="b"/>
                            <a:pathLst>
                              <a:path w="1012852" h="218635">
                                <a:moveTo>
                                  <a:pt x="0" y="218635"/>
                                </a:moveTo>
                                <a:lnTo>
                                  <a:pt x="1012852" y="218635"/>
                                </a:lnTo>
                                <a:lnTo>
                                  <a:pt x="1012852" y="0"/>
                                </a:lnTo>
                                <a:lnTo>
                                  <a:pt x="0" y="0"/>
                                </a:lnTo>
                                <a:lnTo>
                                  <a:pt x="0" y="218635"/>
                                </a:lnTo>
                                <a:close/>
                              </a:path>
                            </a:pathLst>
                          </a:custGeom>
                          <a:noFill/>
                          <a:ln w="5760" cap="rnd">
                            <a:noFill/>
                          </a:ln>
                        </wps:spPr>
                        <wps:txbx>
                          <w:txbxContent>
                            <w:p w14:paraId="77A2BD0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7. N2 PDU Session Modification</w:t>
                              </w:r>
                            </w:p>
                          </w:txbxContent>
                        </wps:txbx>
                        <wps:bodyPr wrap="square" lIns="0" tIns="0" rIns="0" bIns="0" rtlCol="0" anchor="ctr"/>
                      </wps:wsp>
                      <wps:wsp>
                        <wps:cNvPr id="160" name="Freeform 160"/>
                        <wps:cNvSpPr/>
                        <wps:spPr>
                          <a:xfrm>
                            <a:off x="2357904" y="3519"/>
                            <a:ext cx="317480" cy="226772"/>
                          </a:xfrm>
                          <a:custGeom>
                            <a:avLst/>
                            <a:gdLst>
                              <a:gd name="rtl" fmla="*/ -15000 w 317480"/>
                              <a:gd name="rtr" fmla="*/ 332480 w 317480"/>
                            </a:gdLst>
                            <a:ahLst/>
                            <a:cxnLst/>
                            <a:rect l="rtl" t="t" r="rtr" b="b"/>
                            <a:pathLst>
                              <a:path w="317480" h="226772">
                                <a:moveTo>
                                  <a:pt x="0" y="226772"/>
                                </a:moveTo>
                                <a:lnTo>
                                  <a:pt x="317480" y="226772"/>
                                </a:lnTo>
                                <a:lnTo>
                                  <a:pt x="317480" y="0"/>
                                </a:lnTo>
                                <a:lnTo>
                                  <a:pt x="0" y="0"/>
                                </a:lnTo>
                                <a:lnTo>
                                  <a:pt x="0" y="226772"/>
                                </a:lnTo>
                                <a:close/>
                              </a:path>
                            </a:pathLst>
                          </a:custGeom>
                          <a:solidFill>
                            <a:srgbClr val="FFFFFF"/>
                          </a:solidFill>
                          <a:ln w="5760" cap="rnd">
                            <a:solidFill>
                              <a:srgbClr val="000000"/>
                            </a:solidFill>
                          </a:ln>
                        </wps:spPr>
                        <wps:txbx>
                          <w:txbxContent>
                            <w:p w14:paraId="2AF6E9C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wps:txbx>
                        <wps:bodyPr wrap="square" lIns="0" tIns="0" rIns="0" bIns="0" rtlCol="0" anchor="ctr"/>
                      </wps:wsp>
                      <wps:wsp>
                        <wps:cNvPr id="161" name="Freeform 161"/>
                        <wps:cNvSpPr/>
                        <wps:spPr>
                          <a:xfrm>
                            <a:off x="1751208" y="3519"/>
                            <a:ext cx="533075" cy="226772"/>
                          </a:xfrm>
                          <a:custGeom>
                            <a:avLst/>
                            <a:gdLst>
                              <a:gd name="rtl" fmla="*/ -15000 w 533075"/>
                              <a:gd name="rtr" fmla="*/ 548075 w 533075"/>
                            </a:gdLst>
                            <a:ahLst/>
                            <a:cxnLst/>
                            <a:rect l="rtl" t="t" r="rtr" b="b"/>
                            <a:pathLst>
                              <a:path w="533075" h="226772">
                                <a:moveTo>
                                  <a:pt x="0" y="226772"/>
                                </a:moveTo>
                                <a:lnTo>
                                  <a:pt x="533075" y="226772"/>
                                </a:lnTo>
                                <a:lnTo>
                                  <a:pt x="533075" y="0"/>
                                </a:lnTo>
                                <a:lnTo>
                                  <a:pt x="0" y="0"/>
                                </a:lnTo>
                                <a:lnTo>
                                  <a:pt x="0" y="226772"/>
                                </a:lnTo>
                                <a:close/>
                              </a:path>
                            </a:pathLst>
                          </a:custGeom>
                          <a:solidFill>
                            <a:srgbClr val="FFFFFF"/>
                          </a:solidFill>
                          <a:ln w="5760" cap="rnd">
                            <a:solidFill>
                              <a:srgbClr val="000000"/>
                            </a:solidFill>
                          </a:ln>
                        </wps:spPr>
                        <wps:txbx>
                          <w:txbxContent>
                            <w:p w14:paraId="5590982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wps:txbx>
                        <wps:bodyPr wrap="square" lIns="0" tIns="0" rIns="0" bIns="0" rtlCol="0" anchor="ctr"/>
                      </wps:wsp>
                      <wps:wsp>
                        <wps:cNvPr id="162" name="Freeform 162"/>
                        <wps:cNvSpPr/>
                        <wps:spPr>
                          <a:xfrm>
                            <a:off x="2357904" y="3519"/>
                            <a:ext cx="317480" cy="226772"/>
                          </a:xfrm>
                          <a:custGeom>
                            <a:avLst/>
                            <a:gdLst>
                              <a:gd name="rtl" fmla="*/ -15000 w 317480"/>
                              <a:gd name="rtr" fmla="*/ 332480 w 317480"/>
                            </a:gdLst>
                            <a:ahLst/>
                            <a:cxnLst/>
                            <a:rect l="rtl" t="t" r="rtr" b="b"/>
                            <a:pathLst>
                              <a:path w="317480" h="226772">
                                <a:moveTo>
                                  <a:pt x="0" y="226772"/>
                                </a:moveTo>
                                <a:lnTo>
                                  <a:pt x="317480" y="226772"/>
                                </a:lnTo>
                                <a:lnTo>
                                  <a:pt x="317480" y="0"/>
                                </a:lnTo>
                                <a:lnTo>
                                  <a:pt x="0" y="0"/>
                                </a:lnTo>
                                <a:lnTo>
                                  <a:pt x="0" y="226772"/>
                                </a:lnTo>
                                <a:close/>
                              </a:path>
                            </a:pathLst>
                          </a:custGeom>
                          <a:solidFill>
                            <a:srgbClr val="FFFFFF"/>
                          </a:solidFill>
                          <a:ln w="5760" cap="rnd">
                            <a:solidFill>
                              <a:srgbClr val="000000"/>
                            </a:solidFill>
                          </a:ln>
                        </wps:spPr>
                        <wps:txbx>
                          <w:txbxContent>
                            <w:p w14:paraId="6CB2801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wps:txbx>
                        <wps:bodyPr wrap="square" lIns="0" tIns="0" rIns="0" bIns="0" rtlCol="0" anchor="ctr"/>
                      </wps:wsp>
                      <wps:wsp>
                        <wps:cNvPr id="163" name="Freeform 163"/>
                        <wps:cNvSpPr/>
                        <wps:spPr>
                          <a:xfrm>
                            <a:off x="2744063" y="11618"/>
                            <a:ext cx="533075" cy="226772"/>
                          </a:xfrm>
                          <a:custGeom>
                            <a:avLst/>
                            <a:gdLst>
                              <a:gd name="rtl" fmla="*/ -15000 w 533075"/>
                              <a:gd name="rtr" fmla="*/ 548075 w 533075"/>
                            </a:gdLst>
                            <a:ahLst/>
                            <a:cxnLst/>
                            <a:rect l="rtl" t="t" r="rtr" b="b"/>
                            <a:pathLst>
                              <a:path w="533075" h="226772">
                                <a:moveTo>
                                  <a:pt x="0" y="226772"/>
                                </a:moveTo>
                                <a:lnTo>
                                  <a:pt x="533075" y="226772"/>
                                </a:lnTo>
                                <a:lnTo>
                                  <a:pt x="533075" y="0"/>
                                </a:lnTo>
                                <a:lnTo>
                                  <a:pt x="0" y="0"/>
                                </a:lnTo>
                                <a:lnTo>
                                  <a:pt x="0" y="226772"/>
                                </a:lnTo>
                                <a:close/>
                              </a:path>
                            </a:pathLst>
                          </a:custGeom>
                          <a:solidFill>
                            <a:srgbClr val="FFFFFF"/>
                          </a:solidFill>
                          <a:ln w="5760" cap="rnd">
                            <a:solidFill>
                              <a:srgbClr val="000000"/>
                            </a:solidFill>
                          </a:ln>
                        </wps:spPr>
                        <wps:txbx>
                          <w:txbxContent>
                            <w:p w14:paraId="1700D42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2</w:t>
                              </w:r>
                            </w:p>
                          </w:txbxContent>
                        </wps:txbx>
                        <wps:bodyPr wrap="square" lIns="0" tIns="0" rIns="0" bIns="0" rtlCol="0" anchor="ctr"/>
                      </wps:wsp>
                      <wps:wsp>
                        <wps:cNvPr id="164" name="Freeform 164"/>
                        <wps:cNvSpPr/>
                        <wps:spPr>
                          <a:xfrm>
                            <a:off x="3350759" y="11618"/>
                            <a:ext cx="317480" cy="226772"/>
                          </a:xfrm>
                          <a:custGeom>
                            <a:avLst/>
                            <a:gdLst>
                              <a:gd name="rtl" fmla="*/ -15000 w 317480"/>
                              <a:gd name="rtr" fmla="*/ 332480 w 317480"/>
                            </a:gdLst>
                            <a:ahLst/>
                            <a:cxnLst/>
                            <a:rect l="rtl" t="t" r="rtr" b="b"/>
                            <a:pathLst>
                              <a:path w="317480" h="226772">
                                <a:moveTo>
                                  <a:pt x="0" y="226772"/>
                                </a:moveTo>
                                <a:lnTo>
                                  <a:pt x="317480" y="226772"/>
                                </a:lnTo>
                                <a:lnTo>
                                  <a:pt x="317480" y="0"/>
                                </a:lnTo>
                                <a:lnTo>
                                  <a:pt x="0" y="0"/>
                                </a:lnTo>
                                <a:lnTo>
                                  <a:pt x="0" y="226772"/>
                                </a:lnTo>
                                <a:close/>
                              </a:path>
                            </a:pathLst>
                          </a:custGeom>
                          <a:solidFill>
                            <a:srgbClr val="FFFFFF"/>
                          </a:solidFill>
                          <a:ln w="5760" cap="rnd">
                            <a:solidFill>
                              <a:srgbClr val="000000"/>
                            </a:solidFill>
                          </a:ln>
                        </wps:spPr>
                        <wps:txbx>
                          <w:txbxContent>
                            <w:p w14:paraId="39BA753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PSA2</w:t>
                              </w:r>
                            </w:p>
                          </w:txbxContent>
                        </wps:txbx>
                        <wps:bodyPr wrap="square" lIns="0" tIns="0" rIns="0" bIns="0" rtlCol="0" anchor="ctr"/>
                      </wps:wsp>
                      <wps:wsp>
                        <wps:cNvPr id="165" name="Freeform 165"/>
                        <wps:cNvSpPr/>
                        <wps:spPr>
                          <a:xfrm>
                            <a:off x="1450817" y="1503986"/>
                            <a:ext cx="2056011" cy="6000"/>
                          </a:xfrm>
                          <a:custGeom>
                            <a:avLst/>
                            <a:gdLst/>
                            <a:ahLst/>
                            <a:cxnLst/>
                            <a:rect l="l" t="t" r="r" b="b"/>
                            <a:pathLst>
                              <a:path w="2056011" h="6000" fill="none">
                                <a:moveTo>
                                  <a:pt x="0" y="0"/>
                                </a:moveTo>
                                <a:lnTo>
                                  <a:pt x="2056011"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66" name="Freeform 166"/>
                        <wps:cNvSpPr/>
                        <wps:spPr>
                          <a:xfrm>
                            <a:off x="1502566" y="1678114"/>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6D2B857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6</w:t>
                              </w:r>
                              <w:r>
                                <w:rPr>
                                  <w:rFonts w:hint="eastAsia"/>
                                  <w:color w:val="000000"/>
                                  <w:sz w:val="10"/>
                                  <w:szCs w:val="10"/>
                                </w:rPr>
                                <w:t xml:space="preserve">. </w:t>
                              </w:r>
                              <w:r w:rsidRPr="00A4341B">
                                <w:rPr>
                                  <w:rFonts w:eastAsia="Times New Roman"/>
                                  <w:color w:val="000000"/>
                                  <w:sz w:val="10"/>
                                  <w:szCs w:val="10"/>
                                </w:rPr>
                                <w:t>N4 Session Establishment</w:t>
                              </w:r>
                            </w:p>
                          </w:txbxContent>
                        </wps:txbx>
                        <wps:bodyPr wrap="square" lIns="0" tIns="0" rIns="0" bIns="0" rtlCol="0" anchor="ctr"/>
                      </wps:wsp>
                      <wps:wsp>
                        <wps:cNvPr id="185" name="Freeform 185"/>
                        <wps:cNvSpPr/>
                        <wps:spPr>
                          <a:xfrm rot="10800000">
                            <a:off x="758996" y="2447675"/>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186" name="Freeform 186"/>
                        <wps:cNvSpPr/>
                        <wps:spPr>
                          <a:xfrm rot="10800000">
                            <a:off x="2018219" y="2504160"/>
                            <a:ext cx="1005246" cy="6000"/>
                          </a:xfrm>
                          <a:custGeom>
                            <a:avLst/>
                            <a:gdLst/>
                            <a:ahLst/>
                            <a:cxnLst/>
                            <a:rect l="l" t="t" r="r" b="b"/>
                            <a:pathLst>
                              <a:path w="1005246" h="6000" fill="none">
                                <a:moveTo>
                                  <a:pt x="0" y="0"/>
                                </a:moveTo>
                                <a:lnTo>
                                  <a:pt x="1005246" y="0"/>
                                </a:lnTo>
                              </a:path>
                            </a:pathLst>
                          </a:custGeom>
                          <a:solidFill>
                            <a:srgbClr val="FFFFFF"/>
                          </a:solidFill>
                          <a:ln w="12000" cap="rnd">
                            <a:solidFill>
                              <a:srgbClr val="000000"/>
                            </a:solidFill>
                            <a:custDash>
                              <a:ds d="1100000" sp="500000"/>
                            </a:custDash>
                            <a:tailEnd type="triangle" w="med" len="med"/>
                          </a:ln>
                        </wps:spPr>
                        <wps:bodyPr/>
                      </wps:wsp>
                      <wps:wsp>
                        <wps:cNvPr id="187" name="Freeform 187"/>
                        <wps:cNvSpPr/>
                        <wps:spPr>
                          <a:xfrm rot="10800000">
                            <a:off x="233047" y="2447675"/>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188" name="Freeform 188"/>
                        <wps:cNvSpPr/>
                        <wps:spPr>
                          <a:xfrm rot="10800000">
                            <a:off x="2018219" y="2556803"/>
                            <a:ext cx="507645" cy="6000"/>
                          </a:xfrm>
                          <a:custGeom>
                            <a:avLst/>
                            <a:gdLst/>
                            <a:ahLst/>
                            <a:cxnLst/>
                            <a:rect l="l" t="t" r="r" b="b"/>
                            <a:pathLst>
                              <a:path w="507645" h="6000" fill="none">
                                <a:moveTo>
                                  <a:pt x="0" y="0"/>
                                </a:moveTo>
                                <a:lnTo>
                                  <a:pt x="507645" y="0"/>
                                </a:lnTo>
                              </a:path>
                            </a:pathLst>
                          </a:custGeom>
                          <a:solidFill>
                            <a:srgbClr val="FFFFFF"/>
                          </a:solidFill>
                          <a:ln w="12000" cap="rnd">
                            <a:solidFill>
                              <a:srgbClr val="000000"/>
                            </a:solidFill>
                            <a:custDash>
                              <a:ds d="1100000" sp="500000"/>
                            </a:custDash>
                            <a:headEnd type="triangle" w="med" len="med"/>
                          </a:ln>
                        </wps:spPr>
                        <wps:bodyPr/>
                      </wps:wsp>
                      <wps:wsp>
                        <wps:cNvPr id="189" name="Freeform 189"/>
                        <wps:cNvSpPr/>
                        <wps:spPr>
                          <a:xfrm>
                            <a:off x="1379370" y="2276136"/>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0FD7719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8. Uplink data</w:t>
                              </w:r>
                            </w:p>
                          </w:txbxContent>
                        </wps:txbx>
                        <wps:bodyPr wrap="square" lIns="0" tIns="0" rIns="0" bIns="0" rtlCol="0" anchor="ctr"/>
                      </wps:wsp>
                      <wps:wsp>
                        <wps:cNvPr id="190" name="Freeform 190"/>
                        <wps:cNvSpPr/>
                        <wps:spPr>
                          <a:xfrm rot="10800000">
                            <a:off x="2525863" y="2556803"/>
                            <a:ext cx="1984252" cy="6000"/>
                          </a:xfrm>
                          <a:custGeom>
                            <a:avLst/>
                            <a:gdLst/>
                            <a:ahLst/>
                            <a:cxnLst/>
                            <a:rect l="l" t="t" r="r" b="b"/>
                            <a:pathLst>
                              <a:path w="1984252" h="6000" fill="none">
                                <a:moveTo>
                                  <a:pt x="0" y="0"/>
                                </a:moveTo>
                                <a:lnTo>
                                  <a:pt x="1984252" y="0"/>
                                </a:lnTo>
                              </a:path>
                            </a:pathLst>
                          </a:custGeom>
                          <a:solidFill>
                            <a:srgbClr val="FFFFFF"/>
                          </a:solidFill>
                          <a:ln w="12000" cap="rnd">
                            <a:solidFill>
                              <a:srgbClr val="000000"/>
                            </a:solidFill>
                            <a:custDash>
                              <a:ds d="1100000" sp="500000"/>
                            </a:custDash>
                            <a:headEnd type="triangle" w="med" len="med"/>
                          </a:ln>
                        </wps:spPr>
                        <wps:bodyPr/>
                      </wps:wsp>
                      <wps:wsp>
                        <wps:cNvPr id="191" name="Freeform 191"/>
                        <wps:cNvSpPr/>
                        <wps:spPr>
                          <a:xfrm>
                            <a:off x="2889346" y="2494772"/>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690316A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Uplink data (old EAS IP )</w:t>
                              </w:r>
                            </w:p>
                          </w:txbxContent>
                        </wps:txbx>
                        <wps:bodyPr wrap="square" lIns="0" tIns="0" rIns="0" bIns="0" rtlCol="0" anchor="ctr"/>
                      </wps:wsp>
                      <wps:wsp>
                        <wps:cNvPr id="192" name="Freeform 192"/>
                        <wps:cNvSpPr/>
                        <wps:spPr>
                          <a:xfrm>
                            <a:off x="39308" y="2609492"/>
                            <a:ext cx="428120" cy="195393"/>
                          </a:xfrm>
                          <a:custGeom>
                            <a:avLst/>
                            <a:gdLst>
                              <a:gd name="rtl" fmla="*/ -15000 w 428120"/>
                              <a:gd name="rtr" fmla="*/ 443120 w 428120"/>
                            </a:gdLst>
                            <a:ahLst/>
                            <a:cxnLst/>
                            <a:rect l="rtl" t="t" r="rtr" b="b"/>
                            <a:pathLst>
                              <a:path w="428120" h="195393">
                                <a:moveTo>
                                  <a:pt x="0" y="195393"/>
                                </a:moveTo>
                                <a:lnTo>
                                  <a:pt x="428120" y="195393"/>
                                </a:lnTo>
                                <a:lnTo>
                                  <a:pt x="428120" y="0"/>
                                </a:lnTo>
                                <a:lnTo>
                                  <a:pt x="0" y="0"/>
                                </a:lnTo>
                                <a:lnTo>
                                  <a:pt x="0" y="195393"/>
                                </a:lnTo>
                                <a:close/>
                              </a:path>
                            </a:pathLst>
                          </a:custGeom>
                          <a:noFill/>
                          <a:ln w="5760" cap="rnd">
                            <a:noFill/>
                          </a:ln>
                        </wps:spPr>
                        <wps:txbx>
                          <w:txbxContent>
                            <w:p w14:paraId="66A8E542"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ULCL</w:t>
                              </w:r>
                            </w:p>
                          </w:txbxContent>
                        </wps:txbx>
                        <wps:bodyPr wrap="square" lIns="0" tIns="0" rIns="0" bIns="0" rtlCol="0" anchor="ctr"/>
                      </wps:wsp>
                      <wps:wsp>
                        <wps:cNvPr id="195" name="Freeform 195"/>
                        <wps:cNvSpPr/>
                        <wps:spPr>
                          <a:xfrm>
                            <a:off x="73230" y="900322"/>
                            <a:ext cx="3557480" cy="226772"/>
                          </a:xfrm>
                          <a:custGeom>
                            <a:avLst/>
                            <a:gdLst>
                              <a:gd name="rtl" fmla="*/ -15000 w 3557480"/>
                              <a:gd name="rtr" fmla="*/ 3572480 w 3557480"/>
                            </a:gdLst>
                            <a:ahLst/>
                            <a:cxnLst/>
                            <a:rect l="rtl" t="t" r="rtr" b="b"/>
                            <a:pathLst>
                              <a:path w="3557480" h="226772">
                                <a:moveTo>
                                  <a:pt x="0" y="226772"/>
                                </a:moveTo>
                                <a:lnTo>
                                  <a:pt x="3557480" y="226772"/>
                                </a:lnTo>
                                <a:lnTo>
                                  <a:pt x="3557480" y="0"/>
                                </a:lnTo>
                                <a:lnTo>
                                  <a:pt x="0" y="0"/>
                                </a:lnTo>
                                <a:lnTo>
                                  <a:pt x="0" y="226772"/>
                                </a:lnTo>
                                <a:close/>
                              </a:path>
                            </a:pathLst>
                          </a:custGeom>
                          <a:solidFill>
                            <a:srgbClr val="FFFFFF"/>
                          </a:solidFill>
                          <a:ln w="5760" cap="rnd">
                            <a:solidFill>
                              <a:srgbClr val="000000"/>
                            </a:solidFill>
                            <a:custDash>
                              <a:ds d="1100000" sp="500000"/>
                            </a:custDash>
                          </a:ln>
                        </wps:spPr>
                        <wps:txbx>
                          <w:txbxContent>
                            <w:p w14:paraId="7EACFA18"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PDU Session Re-Anchoring procedure for SSC mode 2 or SSC mode 3</w:t>
                              </w:r>
                            </w:p>
                          </w:txbxContent>
                        </wps:txbx>
                        <wps:bodyPr wrap="square" lIns="0" tIns="0" rIns="0" bIns="0" rtlCol="0" anchor="ctr"/>
                      </wps:wsp>
                      <wps:wsp>
                        <wps:cNvPr id="196" name="Freeform 196"/>
                        <wps:cNvSpPr/>
                        <wps:spPr>
                          <a:xfrm>
                            <a:off x="87352" y="967006"/>
                            <a:ext cx="1108346" cy="195393"/>
                          </a:xfrm>
                          <a:custGeom>
                            <a:avLst/>
                            <a:gdLst>
                              <a:gd name="rtl" fmla="*/ -15000 w 1108346"/>
                              <a:gd name="rtr" fmla="*/ 1123347 w 1108346"/>
                            </a:gdLst>
                            <a:ahLst/>
                            <a:cxnLst/>
                            <a:rect l="rtl" t="t" r="rtr" b="b"/>
                            <a:pathLst>
                              <a:path w="1108346" h="195393">
                                <a:moveTo>
                                  <a:pt x="0" y="195393"/>
                                </a:moveTo>
                                <a:lnTo>
                                  <a:pt x="1108346" y="195393"/>
                                </a:lnTo>
                                <a:lnTo>
                                  <a:pt x="1108346" y="0"/>
                                </a:lnTo>
                                <a:lnTo>
                                  <a:pt x="0" y="0"/>
                                </a:lnTo>
                                <a:lnTo>
                                  <a:pt x="0" y="195393"/>
                                </a:lnTo>
                                <a:close/>
                              </a:path>
                            </a:pathLst>
                          </a:custGeom>
                          <a:noFill/>
                          <a:ln w="5760" cap="rnd">
                            <a:noFill/>
                          </a:ln>
                        </wps:spPr>
                        <wps:txbx>
                          <w:txbxContent>
                            <w:p w14:paraId="1893E130"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Multiple PDU session</w:t>
                              </w:r>
                            </w:p>
                          </w:txbxContent>
                        </wps:txbx>
                        <wps:bodyPr wrap="square" lIns="0" tIns="0" rIns="0" bIns="0" rtlCol="0" anchor="ctr"/>
                      </wps:wsp>
                      <wps:wsp>
                        <wps:cNvPr id="197" name="Freeform 197"/>
                        <wps:cNvSpPr/>
                        <wps:spPr>
                          <a:xfrm>
                            <a:off x="87352" y="1518246"/>
                            <a:ext cx="1108346" cy="195393"/>
                          </a:xfrm>
                          <a:custGeom>
                            <a:avLst/>
                            <a:gdLst>
                              <a:gd name="rtl" fmla="*/ -15000 w 1108346"/>
                              <a:gd name="rtr" fmla="*/ 1123347 w 1108346"/>
                            </a:gdLst>
                            <a:ahLst/>
                            <a:cxnLst/>
                            <a:rect l="rtl" t="t" r="rtr" b="b"/>
                            <a:pathLst>
                              <a:path w="1108346" h="195393">
                                <a:moveTo>
                                  <a:pt x="0" y="195393"/>
                                </a:moveTo>
                                <a:lnTo>
                                  <a:pt x="1108346" y="195393"/>
                                </a:lnTo>
                                <a:lnTo>
                                  <a:pt x="1108346" y="0"/>
                                </a:lnTo>
                                <a:lnTo>
                                  <a:pt x="0" y="0"/>
                                </a:lnTo>
                                <a:lnTo>
                                  <a:pt x="0" y="195393"/>
                                </a:lnTo>
                                <a:close/>
                              </a:path>
                            </a:pathLst>
                          </a:custGeom>
                          <a:noFill/>
                          <a:ln w="5760" cap="rnd">
                            <a:noFill/>
                          </a:ln>
                        </wps:spPr>
                        <wps:txbx>
                          <w:txbxContent>
                            <w:p w14:paraId="412095A6"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Session breakout</w:t>
                              </w:r>
                            </w:p>
                          </w:txbxContent>
                        </wps:txbx>
                        <wps:bodyPr wrap="square" lIns="0" tIns="0" rIns="0" bIns="0" rtlCol="0" anchor="ctr"/>
                      </wps:wsp>
                      <wpg:grpSp>
                        <wpg:cNvPr id="206" name="Group 206"/>
                        <wpg:cNvGrpSpPr/>
                        <wpg:grpSpPr>
                          <a:xfrm>
                            <a:off x="245526" y="229652"/>
                            <a:ext cx="4827975" cy="7876348"/>
                            <a:chOff x="245526" y="229652"/>
                            <a:chExt cx="4827975" cy="7876348"/>
                          </a:xfrm>
                        </wpg:grpSpPr>
                        <wps:wsp>
                          <wps:cNvPr id="207" name="Freeform 207"/>
                          <wps:cNvSpPr/>
                          <wps:spPr>
                            <a:xfrm rot="5400000">
                              <a:off x="-3147807" y="4141961"/>
                              <a:ext cx="7830618" cy="6000"/>
                            </a:xfrm>
                            <a:custGeom>
                              <a:avLst/>
                              <a:gdLst/>
                              <a:ahLst/>
                              <a:cxnLst/>
                              <a:rect l="l" t="t" r="r" b="b"/>
                              <a:pathLst>
                                <a:path w="7830618" h="6000" fill="none">
                                  <a:moveTo>
                                    <a:pt x="0" y="0"/>
                                  </a:moveTo>
                                  <a:lnTo>
                                    <a:pt x="7830618" y="0"/>
                                  </a:lnTo>
                                </a:path>
                              </a:pathLst>
                            </a:custGeom>
                            <a:solidFill>
                              <a:srgbClr val="FFFFFF"/>
                            </a:solidFill>
                            <a:ln w="5760" cap="rnd">
                              <a:solidFill>
                                <a:srgbClr val="000000"/>
                              </a:solidFill>
                            </a:ln>
                          </wps:spPr>
                          <wps:bodyPr/>
                        </wps:wsp>
                        <wps:wsp>
                          <wps:cNvPr id="208" name="Freeform 208"/>
                          <wps:cNvSpPr/>
                          <wps:spPr>
                            <a:xfrm rot="5400000">
                              <a:off x="-2467492" y="4141961"/>
                              <a:ext cx="7830618" cy="6000"/>
                            </a:xfrm>
                            <a:custGeom>
                              <a:avLst/>
                              <a:gdLst/>
                              <a:ahLst/>
                              <a:cxnLst/>
                              <a:rect l="l" t="t" r="r" b="b"/>
                              <a:pathLst>
                                <a:path w="7830618" h="6000" fill="none">
                                  <a:moveTo>
                                    <a:pt x="0" y="0"/>
                                  </a:moveTo>
                                  <a:lnTo>
                                    <a:pt x="7830618" y="0"/>
                                  </a:lnTo>
                                </a:path>
                              </a:pathLst>
                            </a:custGeom>
                            <a:solidFill>
                              <a:srgbClr val="FFFFFF"/>
                            </a:solidFill>
                            <a:ln w="5760" cap="rnd">
                              <a:solidFill>
                                <a:srgbClr val="000000"/>
                              </a:solidFill>
                            </a:ln>
                          </wps:spPr>
                          <wps:bodyPr/>
                        </wps:wsp>
                        <wps:wsp>
                          <wps:cNvPr id="209" name="Freeform 209"/>
                          <wps:cNvSpPr/>
                          <wps:spPr>
                            <a:xfrm rot="5400000">
                              <a:off x="-1900562" y="4143308"/>
                              <a:ext cx="7830617" cy="6000"/>
                            </a:xfrm>
                            <a:custGeom>
                              <a:avLst/>
                              <a:gdLst/>
                              <a:ahLst/>
                              <a:cxnLst/>
                              <a:rect l="l" t="t" r="r" b="b"/>
                              <a:pathLst>
                                <a:path w="7830617" h="6000" fill="none">
                                  <a:moveTo>
                                    <a:pt x="0" y="0"/>
                                  </a:moveTo>
                                  <a:lnTo>
                                    <a:pt x="7830617" y="0"/>
                                  </a:lnTo>
                                </a:path>
                              </a:pathLst>
                            </a:custGeom>
                            <a:solidFill>
                              <a:srgbClr val="FFFFFF"/>
                            </a:solidFill>
                            <a:ln w="5760" cap="rnd">
                              <a:solidFill>
                                <a:srgbClr val="000000"/>
                              </a:solidFill>
                            </a:ln>
                          </wps:spPr>
                          <wps:bodyPr/>
                        </wps:wsp>
                        <wps:wsp>
                          <wps:cNvPr id="210" name="Freeform 210"/>
                          <wps:cNvSpPr/>
                          <wps:spPr>
                            <a:xfrm rot="5400000">
                              <a:off x="-895315" y="4187693"/>
                              <a:ext cx="7830615" cy="6000"/>
                            </a:xfrm>
                            <a:custGeom>
                              <a:avLst/>
                              <a:gdLst/>
                              <a:ahLst/>
                              <a:cxnLst/>
                              <a:rect l="l" t="t" r="r" b="b"/>
                              <a:pathLst>
                                <a:path w="7830615" h="6000" fill="none">
                                  <a:moveTo>
                                    <a:pt x="0" y="0"/>
                                  </a:moveTo>
                                  <a:lnTo>
                                    <a:pt x="7830615" y="0"/>
                                  </a:lnTo>
                                </a:path>
                              </a:pathLst>
                            </a:custGeom>
                            <a:solidFill>
                              <a:srgbClr val="FFFFFF"/>
                            </a:solidFill>
                            <a:ln w="5760" cap="rnd">
                              <a:solidFill>
                                <a:srgbClr val="000000"/>
                              </a:solidFill>
                            </a:ln>
                          </wps:spPr>
                          <wps:bodyPr/>
                        </wps:wsp>
                        <wps:wsp>
                          <wps:cNvPr id="211" name="Freeform 211"/>
                          <wps:cNvSpPr/>
                          <wps:spPr>
                            <a:xfrm rot="5400000">
                              <a:off x="26998" y="4143286"/>
                              <a:ext cx="7830614" cy="6000"/>
                            </a:xfrm>
                            <a:custGeom>
                              <a:avLst/>
                              <a:gdLst/>
                              <a:ahLst/>
                              <a:cxnLst/>
                              <a:rect l="l" t="t" r="r" b="b"/>
                              <a:pathLst>
                                <a:path w="7830614" h="6000" fill="none">
                                  <a:moveTo>
                                    <a:pt x="0" y="0"/>
                                  </a:moveTo>
                                  <a:lnTo>
                                    <a:pt x="7830614" y="0"/>
                                  </a:lnTo>
                                </a:path>
                              </a:pathLst>
                            </a:custGeom>
                            <a:solidFill>
                              <a:srgbClr val="FFFFFF"/>
                            </a:solidFill>
                            <a:ln w="5760" cap="rnd">
                              <a:solidFill>
                                <a:srgbClr val="000000"/>
                              </a:solidFill>
                            </a:ln>
                          </wps:spPr>
                          <wps:bodyPr/>
                        </wps:wsp>
                        <wps:wsp>
                          <wps:cNvPr id="212" name="Freeform 212"/>
                          <wps:cNvSpPr/>
                          <wps:spPr>
                            <a:xfrm rot="5400000">
                              <a:off x="593927" y="4143286"/>
                              <a:ext cx="7830614" cy="6000"/>
                            </a:xfrm>
                            <a:custGeom>
                              <a:avLst/>
                              <a:gdLst/>
                              <a:ahLst/>
                              <a:cxnLst/>
                              <a:rect l="l" t="t" r="r" b="b"/>
                              <a:pathLst>
                                <a:path w="7830614" h="6000" fill="none">
                                  <a:moveTo>
                                    <a:pt x="0" y="0"/>
                                  </a:moveTo>
                                  <a:lnTo>
                                    <a:pt x="7830614" y="0"/>
                                  </a:lnTo>
                                </a:path>
                              </a:pathLst>
                            </a:custGeom>
                            <a:solidFill>
                              <a:srgbClr val="FFFFFF"/>
                            </a:solidFill>
                            <a:ln w="5760" cap="rnd">
                              <a:solidFill>
                                <a:srgbClr val="000000"/>
                              </a:solidFill>
                            </a:ln>
                          </wps:spPr>
                          <wps:bodyPr/>
                        </wps:wsp>
                        <wps:wsp>
                          <wps:cNvPr id="213" name="Freeform 213"/>
                          <wps:cNvSpPr/>
                          <wps:spPr>
                            <a:xfrm rot="5400000">
                              <a:off x="1149195" y="4152243"/>
                              <a:ext cx="7830611" cy="6000"/>
                            </a:xfrm>
                            <a:custGeom>
                              <a:avLst/>
                              <a:gdLst/>
                              <a:ahLst/>
                              <a:cxnLst/>
                              <a:rect l="l" t="t" r="r" b="b"/>
                              <a:pathLst>
                                <a:path w="7830611" h="6000" fill="none">
                                  <a:moveTo>
                                    <a:pt x="0" y="0"/>
                                  </a:moveTo>
                                  <a:lnTo>
                                    <a:pt x="7830611" y="0"/>
                                  </a:lnTo>
                                </a:path>
                              </a:pathLst>
                            </a:custGeom>
                            <a:solidFill>
                              <a:srgbClr val="FFFFFF"/>
                            </a:solidFill>
                            <a:ln w="5760" cap="rnd">
                              <a:solidFill>
                                <a:srgbClr val="000000"/>
                              </a:solidFill>
                            </a:ln>
                          </wps:spPr>
                          <wps:bodyPr/>
                        </wps:wsp>
                        <wps:wsp>
                          <wps:cNvPr id="214" name="Freeform 214"/>
                          <wps:cNvSpPr/>
                          <wps:spPr>
                            <a:xfrm rot="5400000">
                              <a:off x="-3672783" y="4141961"/>
                              <a:ext cx="7830618" cy="6000"/>
                            </a:xfrm>
                            <a:custGeom>
                              <a:avLst/>
                              <a:gdLst/>
                              <a:ahLst/>
                              <a:cxnLst/>
                              <a:rect l="l" t="t" r="r" b="b"/>
                              <a:pathLst>
                                <a:path w="7830618" h="6000" fill="none">
                                  <a:moveTo>
                                    <a:pt x="0" y="0"/>
                                  </a:moveTo>
                                  <a:lnTo>
                                    <a:pt x="7830618" y="0"/>
                                  </a:lnTo>
                                </a:path>
                              </a:pathLst>
                            </a:custGeom>
                            <a:solidFill>
                              <a:srgbClr val="FFFFFF"/>
                            </a:solidFill>
                            <a:ln w="5760" cap="rnd">
                              <a:solidFill>
                                <a:srgbClr val="000000"/>
                              </a:solidFill>
                            </a:ln>
                          </wps:spPr>
                          <wps:bodyPr/>
                        </wps:wsp>
                        <wps:wsp>
                          <wps:cNvPr id="215" name="Freeform 215"/>
                          <wps:cNvSpPr/>
                          <wps:spPr>
                            <a:xfrm rot="5400000">
                              <a:off x="-1392917" y="4152911"/>
                              <a:ext cx="7830615" cy="6000"/>
                            </a:xfrm>
                            <a:custGeom>
                              <a:avLst/>
                              <a:gdLst/>
                              <a:ahLst/>
                              <a:cxnLst/>
                              <a:rect l="l" t="t" r="r" b="b"/>
                              <a:pathLst>
                                <a:path w="7830615" h="6000" fill="none">
                                  <a:moveTo>
                                    <a:pt x="0" y="0"/>
                                  </a:moveTo>
                                  <a:lnTo>
                                    <a:pt x="7830615" y="0"/>
                                  </a:lnTo>
                                </a:path>
                              </a:pathLst>
                            </a:custGeom>
                            <a:solidFill>
                              <a:srgbClr val="FFFFFF"/>
                            </a:solidFill>
                            <a:ln w="5760" cap="rnd">
                              <a:solidFill>
                                <a:srgbClr val="000000"/>
                              </a:solidFill>
                            </a:ln>
                          </wps:spPr>
                          <wps:bodyPr/>
                        </wps:wsp>
                        <wps:wsp>
                          <wps:cNvPr id="216" name="Freeform 216"/>
                          <wps:cNvSpPr/>
                          <wps:spPr>
                            <a:xfrm rot="5400000">
                              <a:off x="-392691" y="4160386"/>
                              <a:ext cx="7830614" cy="6000"/>
                            </a:xfrm>
                            <a:custGeom>
                              <a:avLst/>
                              <a:gdLst/>
                              <a:ahLst/>
                              <a:cxnLst/>
                              <a:rect l="l" t="t" r="r" b="b"/>
                              <a:pathLst>
                                <a:path w="7830614" h="6000" fill="none">
                                  <a:moveTo>
                                    <a:pt x="0" y="0"/>
                                  </a:moveTo>
                                  <a:lnTo>
                                    <a:pt x="7830614" y="0"/>
                                  </a:lnTo>
                                </a:path>
                              </a:pathLst>
                            </a:custGeom>
                            <a:solidFill>
                              <a:srgbClr val="FFFFFF"/>
                            </a:solidFill>
                            <a:ln w="5760" cap="rnd">
                              <a:solidFill>
                                <a:srgbClr val="000000"/>
                              </a:solidFill>
                            </a:ln>
                          </wps:spPr>
                          <wps:bodyPr/>
                        </wps:wsp>
                      </wpg:grpSp>
                      <wps:wsp>
                        <wps:cNvPr id="134" name="Freeform 134"/>
                        <wps:cNvSpPr/>
                        <wps:spPr>
                          <a:xfrm>
                            <a:off x="1436063" y="7782305"/>
                            <a:ext cx="582155" cy="6000"/>
                          </a:xfrm>
                          <a:custGeom>
                            <a:avLst/>
                            <a:gdLst/>
                            <a:ahLst/>
                            <a:cxnLst/>
                            <a:rect l="l" t="t" r="r" b="b"/>
                            <a:pathLst>
                              <a:path w="582155" h="6000" fill="none">
                                <a:moveTo>
                                  <a:pt x="0" y="0"/>
                                </a:moveTo>
                                <a:lnTo>
                                  <a:pt x="582155" y="0"/>
                                </a:lnTo>
                              </a:path>
                            </a:pathLst>
                          </a:custGeom>
                          <a:solidFill>
                            <a:srgbClr val="FFFFFF"/>
                          </a:solidFill>
                          <a:ln w="5760" cap="rnd">
                            <a:solidFill>
                              <a:srgbClr val="000000"/>
                            </a:solidFill>
                            <a:headEnd type="triangle" w="med" len="med"/>
                            <a:tailEnd type="triangle" w="med" len="med"/>
                          </a:ln>
                        </wps:spPr>
                        <wps:bodyPr/>
                      </wps:wsp>
                      <wps:wsp>
                        <wps:cNvPr id="135" name="Freeform 135"/>
                        <wps:cNvSpPr/>
                        <wps:spPr>
                          <a:xfrm>
                            <a:off x="1322678" y="7600887"/>
                            <a:ext cx="1020472" cy="218635"/>
                          </a:xfrm>
                          <a:custGeom>
                            <a:avLst/>
                            <a:gdLst>
                              <a:gd name="rtl" fmla="*/ -15000 w 1020472"/>
                              <a:gd name="rtr" fmla="*/ 1035472 w 1020472"/>
                            </a:gdLst>
                            <a:ahLst/>
                            <a:cxnLst/>
                            <a:rect l="rtl" t="t" r="rtr" b="b"/>
                            <a:pathLst>
                              <a:path w="1020472" h="218635">
                                <a:moveTo>
                                  <a:pt x="0" y="218635"/>
                                </a:moveTo>
                                <a:lnTo>
                                  <a:pt x="1020472" y="218635"/>
                                </a:lnTo>
                                <a:lnTo>
                                  <a:pt x="1020472" y="0"/>
                                </a:lnTo>
                                <a:lnTo>
                                  <a:pt x="0" y="0"/>
                                </a:lnTo>
                                <a:lnTo>
                                  <a:pt x="0" y="218635"/>
                                </a:lnTo>
                                <a:close/>
                              </a:path>
                            </a:pathLst>
                          </a:custGeom>
                          <a:noFill/>
                          <a:ln w="5760" cap="rnd">
                            <a:noFill/>
                          </a:ln>
                        </wps:spPr>
                        <wps:txbx>
                          <w:txbxContent>
                            <w:p w14:paraId="6D6BE6F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19. N4 Session release</w:t>
                              </w:r>
                            </w:p>
                          </w:txbxContent>
                        </wps:txbx>
                        <wps:bodyPr wrap="square" lIns="0" tIns="0" rIns="0" bIns="0" rtlCol="0" anchor="ctr"/>
                      </wps:wsp>
                      <wps:wsp>
                        <wps:cNvPr id="138" name="Freeform 138"/>
                        <wps:cNvSpPr/>
                        <wps:spPr>
                          <a:xfrm rot="10800000">
                            <a:off x="3526088" y="7552702"/>
                            <a:ext cx="1541885" cy="6000"/>
                          </a:xfrm>
                          <a:custGeom>
                            <a:avLst/>
                            <a:gdLst/>
                            <a:ahLst/>
                            <a:cxnLst/>
                            <a:rect l="l" t="t" r="r" b="b"/>
                            <a:pathLst>
                              <a:path w="1541885" h="6000" fill="none">
                                <a:moveTo>
                                  <a:pt x="0" y="0"/>
                                </a:moveTo>
                                <a:lnTo>
                                  <a:pt x="1541885" y="0"/>
                                </a:lnTo>
                              </a:path>
                            </a:pathLst>
                          </a:custGeom>
                          <a:solidFill>
                            <a:srgbClr val="FFFFFF"/>
                          </a:solidFill>
                          <a:ln w="12000" cap="rnd">
                            <a:solidFill>
                              <a:srgbClr val="000000"/>
                            </a:solidFill>
                            <a:custDash>
                              <a:ds d="1100000" sp="500000"/>
                            </a:custDash>
                            <a:tailEnd type="triangle" w="med" len="med"/>
                          </a:ln>
                        </wps:spPr>
                        <wps:bodyPr/>
                      </wps:wsp>
                      <wps:wsp>
                        <wps:cNvPr id="139" name="Freeform 139"/>
                        <wps:cNvSpPr/>
                        <wps:spPr>
                          <a:xfrm rot="10800000">
                            <a:off x="755748" y="7545484"/>
                            <a:ext cx="2267717" cy="6000"/>
                          </a:xfrm>
                          <a:custGeom>
                            <a:avLst/>
                            <a:gdLst/>
                            <a:ahLst/>
                            <a:cxnLst/>
                            <a:rect l="l" t="t" r="r" b="b"/>
                            <a:pathLst>
                              <a:path w="2267717" h="6000" fill="none">
                                <a:moveTo>
                                  <a:pt x="0" y="0"/>
                                </a:moveTo>
                                <a:lnTo>
                                  <a:pt x="2267717" y="0"/>
                                </a:lnTo>
                              </a:path>
                            </a:pathLst>
                          </a:custGeom>
                          <a:solidFill>
                            <a:srgbClr val="FFFFFF"/>
                          </a:solidFill>
                          <a:ln w="12000" cap="rnd">
                            <a:solidFill>
                              <a:srgbClr val="000000"/>
                            </a:solidFill>
                            <a:custDash>
                              <a:ds d="1100000" sp="500000"/>
                            </a:custDash>
                            <a:tailEnd type="triangle" w="med" len="med"/>
                          </a:ln>
                        </wps:spPr>
                        <wps:bodyPr/>
                      </wps:wsp>
                      <wps:wsp>
                        <wps:cNvPr id="140" name="Freeform 140"/>
                        <wps:cNvSpPr/>
                        <wps:spPr>
                          <a:xfrm>
                            <a:off x="2074911" y="7374116"/>
                            <a:ext cx="1020472" cy="218635"/>
                          </a:xfrm>
                          <a:custGeom>
                            <a:avLst/>
                            <a:gdLst>
                              <a:gd name="rtl" fmla="*/ -15000 w 1020472"/>
                              <a:gd name="rtr" fmla="*/ 1035472 w 1020472"/>
                            </a:gdLst>
                            <a:ahLst/>
                            <a:cxnLst/>
                            <a:rect l="rtl" t="t" r="rtr" b="b"/>
                            <a:pathLst>
                              <a:path w="1020472" h="218635">
                                <a:moveTo>
                                  <a:pt x="0" y="218635"/>
                                </a:moveTo>
                                <a:lnTo>
                                  <a:pt x="1020472" y="218635"/>
                                </a:lnTo>
                                <a:lnTo>
                                  <a:pt x="1020472" y="0"/>
                                </a:lnTo>
                                <a:lnTo>
                                  <a:pt x="0" y="0"/>
                                </a:lnTo>
                                <a:lnTo>
                                  <a:pt x="0" y="218635"/>
                                </a:lnTo>
                                <a:close/>
                              </a:path>
                            </a:pathLst>
                          </a:custGeom>
                          <a:noFill/>
                          <a:ln w="5760" cap="rnd">
                            <a:noFill/>
                          </a:ln>
                        </wps:spPr>
                        <wps:txbx>
                          <w:txbxContent>
                            <w:p w14:paraId="6B4EF38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18. Downlink data</w:t>
                              </w:r>
                            </w:p>
                          </w:txbxContent>
                        </wps:txbx>
                        <wps:bodyPr wrap="square" lIns="0" tIns="0" rIns="0" bIns="0" rtlCol="0" anchor="ctr"/>
                      </wps:wsp>
                      <wps:wsp>
                        <wps:cNvPr id="144" name="Freeform 144"/>
                        <wps:cNvSpPr/>
                        <wps:spPr>
                          <a:xfrm rot="10800000">
                            <a:off x="229800" y="7545484"/>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tailEnd type="triangle" w="med" len="med"/>
                          </a:ln>
                        </wps:spPr>
                        <wps:bodyPr/>
                      </wps:wsp>
                      <wps:wsp>
                        <wps:cNvPr id="146" name="Freeform 146"/>
                        <wps:cNvSpPr/>
                        <wps:spPr>
                          <a:xfrm rot="10800000">
                            <a:off x="1444162" y="7138067"/>
                            <a:ext cx="2094074" cy="6000"/>
                          </a:xfrm>
                          <a:custGeom>
                            <a:avLst/>
                            <a:gdLst/>
                            <a:ahLst/>
                            <a:cxnLst/>
                            <a:rect l="l" t="t" r="r" b="b"/>
                            <a:pathLst>
                              <a:path w="2094074" h="6000" fill="none">
                                <a:moveTo>
                                  <a:pt x="0" y="0"/>
                                </a:moveTo>
                                <a:lnTo>
                                  <a:pt x="2094074" y="0"/>
                                </a:lnTo>
                              </a:path>
                            </a:pathLst>
                          </a:custGeom>
                          <a:solidFill>
                            <a:srgbClr val="FFFFFF"/>
                          </a:solidFill>
                          <a:ln w="5760" cap="rnd">
                            <a:solidFill>
                              <a:srgbClr val="000000"/>
                            </a:solidFill>
                            <a:headEnd type="triangle" w="med" len="med"/>
                            <a:tailEnd type="triangle" w="med" len="med"/>
                          </a:ln>
                        </wps:spPr>
                        <wps:bodyPr/>
                      </wps:wsp>
                      <wps:wsp>
                        <wps:cNvPr id="147" name="Freeform 147"/>
                        <wps:cNvSpPr/>
                        <wps:spPr>
                          <a:xfrm>
                            <a:off x="1784004" y="6969166"/>
                            <a:ext cx="914530" cy="218635"/>
                          </a:xfrm>
                          <a:custGeom>
                            <a:avLst/>
                            <a:gdLst>
                              <a:gd name="rtl" fmla="*/ -15000 w 914530"/>
                              <a:gd name="rtr" fmla="*/ 929530 w 914530"/>
                            </a:gdLst>
                            <a:ahLst/>
                            <a:cxnLst/>
                            <a:rect l="rtl" t="t" r="rtr" b="b"/>
                            <a:pathLst>
                              <a:path w="914530" h="218635">
                                <a:moveTo>
                                  <a:pt x="0" y="218635"/>
                                </a:moveTo>
                                <a:lnTo>
                                  <a:pt x="914530" y="218635"/>
                                </a:lnTo>
                                <a:lnTo>
                                  <a:pt x="914530" y="0"/>
                                </a:lnTo>
                                <a:lnTo>
                                  <a:pt x="0" y="0"/>
                                </a:lnTo>
                                <a:lnTo>
                                  <a:pt x="0" y="218635"/>
                                </a:lnTo>
                                <a:close/>
                              </a:path>
                            </a:pathLst>
                          </a:custGeom>
                          <a:noFill/>
                          <a:ln w="5760" cap="rnd">
                            <a:noFill/>
                          </a:ln>
                        </wps:spPr>
                        <wps:txbx>
                          <w:txbxContent>
                            <w:p w14:paraId="1AA1E06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15. N4 Session Modification</w:t>
                              </w:r>
                            </w:p>
                          </w:txbxContent>
                        </wps:txbx>
                        <wps:bodyPr wrap="square" lIns="0" tIns="0" rIns="0" bIns="0" rtlCol="0" anchor="ctr"/>
                      </wps:wsp>
                      <wps:wsp>
                        <wps:cNvPr id="150" name="Freeform 150"/>
                        <wps:cNvSpPr/>
                        <wps:spPr>
                          <a:xfrm rot="10800000">
                            <a:off x="1451289" y="6933130"/>
                            <a:ext cx="2490925" cy="6000"/>
                          </a:xfrm>
                          <a:custGeom>
                            <a:avLst/>
                            <a:gdLst/>
                            <a:ahLst/>
                            <a:cxnLst/>
                            <a:rect l="l" t="t" r="r" b="b"/>
                            <a:pathLst>
                              <a:path w="2490925" h="6000" fill="none">
                                <a:moveTo>
                                  <a:pt x="0" y="0"/>
                                </a:moveTo>
                                <a:lnTo>
                                  <a:pt x="2490925" y="0"/>
                                </a:lnTo>
                              </a:path>
                            </a:pathLst>
                          </a:custGeom>
                          <a:solidFill>
                            <a:srgbClr val="FFFFFF"/>
                          </a:solidFill>
                          <a:ln w="5760" cap="rnd">
                            <a:solidFill>
                              <a:srgbClr val="000000"/>
                            </a:solidFill>
                            <a:tailEnd type="triangle" w="med" len="med"/>
                          </a:ln>
                        </wps:spPr>
                        <wps:bodyPr/>
                      </wps:wsp>
                      <wps:wsp>
                        <wps:cNvPr id="151" name="Freeform 151"/>
                        <wps:cNvSpPr/>
                        <wps:spPr>
                          <a:xfrm>
                            <a:off x="1791447" y="6712358"/>
                            <a:ext cx="1256672" cy="217628"/>
                          </a:xfrm>
                          <a:custGeom>
                            <a:avLst/>
                            <a:gdLst>
                              <a:gd name="rtl" fmla="*/ -15000 w 1256672"/>
                              <a:gd name="rtr" fmla="*/ 1271672 w 1256672"/>
                            </a:gdLst>
                            <a:ahLst/>
                            <a:cxnLst/>
                            <a:rect l="rtl" t="t" r="rtr" b="b"/>
                            <a:pathLst>
                              <a:path w="1256672" h="217628">
                                <a:moveTo>
                                  <a:pt x="0" y="217628"/>
                                </a:moveTo>
                                <a:lnTo>
                                  <a:pt x="1256672" y="217628"/>
                                </a:lnTo>
                                <a:lnTo>
                                  <a:pt x="1256672" y="0"/>
                                </a:lnTo>
                                <a:lnTo>
                                  <a:pt x="0" y="0"/>
                                </a:lnTo>
                                <a:lnTo>
                                  <a:pt x="0" y="217628"/>
                                </a:lnTo>
                                <a:close/>
                              </a:path>
                            </a:pathLst>
                          </a:custGeom>
                          <a:noFill/>
                          <a:ln w="5760" cap="rnd">
                            <a:noFill/>
                          </a:ln>
                        </wps:spPr>
                        <wps:txbx>
                          <w:txbxContent>
                            <w:p w14:paraId="39436EB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14. Nsmf_EventExposure_AppRelocationInfo</w:t>
                              </w:r>
                            </w:p>
                          </w:txbxContent>
                        </wps:txbx>
                        <wps:bodyPr wrap="square" lIns="0" tIns="0" rIns="0" bIns="0" rtlCol="0" anchor="ctr"/>
                      </wps:wsp>
                      <wps:wsp>
                        <wps:cNvPr id="154" name="Freeform 154"/>
                        <wps:cNvSpPr/>
                        <wps:spPr>
                          <a:xfrm rot="10798310">
                            <a:off x="752106" y="7359421"/>
                            <a:ext cx="2271357" cy="6000"/>
                          </a:xfrm>
                          <a:custGeom>
                            <a:avLst/>
                            <a:gdLst/>
                            <a:ahLst/>
                            <a:cxnLst/>
                            <a:rect l="l" t="t" r="r" b="b"/>
                            <a:pathLst>
                              <a:path w="2271357" h="6000" fill="none">
                                <a:moveTo>
                                  <a:pt x="0" y="0"/>
                                </a:moveTo>
                                <a:lnTo>
                                  <a:pt x="2271357" y="0"/>
                                </a:lnTo>
                              </a:path>
                            </a:pathLst>
                          </a:custGeom>
                          <a:solidFill>
                            <a:srgbClr val="FFFFFF"/>
                          </a:solidFill>
                          <a:ln w="12000" cap="rnd">
                            <a:solidFill>
                              <a:srgbClr val="000000"/>
                            </a:solidFill>
                            <a:custDash>
                              <a:ds d="1100000" sp="500000"/>
                            </a:custDash>
                            <a:headEnd type="triangle" w="med" len="med"/>
                          </a:ln>
                        </wps:spPr>
                        <wps:bodyPr/>
                      </wps:wsp>
                      <wps:wsp>
                        <wps:cNvPr id="155" name="Freeform 155"/>
                        <wps:cNvSpPr/>
                        <wps:spPr>
                          <a:xfrm rot="10800000">
                            <a:off x="226159" y="7359980"/>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156" name="Freeform 156"/>
                        <wps:cNvSpPr/>
                        <wps:spPr>
                          <a:xfrm rot="10800000">
                            <a:off x="3023465" y="7358862"/>
                            <a:ext cx="494524" cy="6000"/>
                          </a:xfrm>
                          <a:custGeom>
                            <a:avLst/>
                            <a:gdLst/>
                            <a:ahLst/>
                            <a:cxnLst/>
                            <a:rect l="l" t="t" r="r" b="b"/>
                            <a:pathLst>
                              <a:path w="494524" h="6000" fill="none">
                                <a:moveTo>
                                  <a:pt x="0" y="0"/>
                                </a:moveTo>
                                <a:lnTo>
                                  <a:pt x="494524" y="0"/>
                                </a:lnTo>
                              </a:path>
                            </a:pathLst>
                          </a:custGeom>
                          <a:solidFill>
                            <a:srgbClr val="FFFFFF"/>
                          </a:solidFill>
                          <a:ln w="12000" cap="rnd">
                            <a:solidFill>
                              <a:srgbClr val="000000"/>
                            </a:solidFill>
                            <a:custDash>
                              <a:ds d="1100000" sp="500000"/>
                            </a:custDash>
                            <a:headEnd type="triangle" w="med" len="med"/>
                          </a:ln>
                        </wps:spPr>
                        <wps:bodyPr/>
                      </wps:wsp>
                      <wps:wsp>
                        <wps:cNvPr id="157" name="Freeform 157"/>
                        <wps:cNvSpPr/>
                        <wps:spPr>
                          <a:xfrm>
                            <a:off x="1904833" y="7163542"/>
                            <a:ext cx="1415055" cy="218635"/>
                          </a:xfrm>
                          <a:custGeom>
                            <a:avLst/>
                            <a:gdLst>
                              <a:gd name="rtl" fmla="*/ -15000 w 1415055"/>
                              <a:gd name="rtr" fmla="*/ 1430055 w 1415055"/>
                            </a:gdLst>
                            <a:ahLst/>
                            <a:cxnLst/>
                            <a:rect l="rtl" t="t" r="rtr" b="b"/>
                            <a:pathLst>
                              <a:path w="1415055" h="218635">
                                <a:moveTo>
                                  <a:pt x="0" y="218635"/>
                                </a:moveTo>
                                <a:lnTo>
                                  <a:pt x="1415055" y="218635"/>
                                </a:lnTo>
                                <a:lnTo>
                                  <a:pt x="1415055" y="0"/>
                                </a:lnTo>
                                <a:lnTo>
                                  <a:pt x="0" y="0"/>
                                </a:lnTo>
                                <a:lnTo>
                                  <a:pt x="0" y="218635"/>
                                </a:lnTo>
                                <a:close/>
                              </a:path>
                            </a:pathLst>
                          </a:custGeom>
                          <a:noFill/>
                          <a:ln w="5760" cap="rnd">
                            <a:noFill/>
                          </a:ln>
                        </wps:spPr>
                        <wps:txbx>
                          <w:txbxContent>
                            <w:p w14:paraId="5FA000E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17. Uplink data</w:t>
                              </w:r>
                            </w:p>
                          </w:txbxContent>
                        </wps:txbx>
                        <wps:bodyPr wrap="square" lIns="0" tIns="0" rIns="0" bIns="0" rtlCol="0" anchor="ctr"/>
                      </wps:wsp>
                      <wps:wsp>
                        <wps:cNvPr id="158" name="Freeform 158"/>
                        <wps:cNvSpPr/>
                        <wps:spPr>
                          <a:xfrm rot="10800000">
                            <a:off x="3542286" y="7224812"/>
                            <a:ext cx="1526659" cy="6000"/>
                          </a:xfrm>
                          <a:custGeom>
                            <a:avLst/>
                            <a:gdLst/>
                            <a:ahLst/>
                            <a:cxnLst/>
                            <a:rect l="l" t="t" r="r" b="b"/>
                            <a:pathLst>
                              <a:path w="1526659" h="6000" fill="none">
                                <a:moveTo>
                                  <a:pt x="0" y="0"/>
                                </a:moveTo>
                                <a:lnTo>
                                  <a:pt x="1526659" y="0"/>
                                </a:lnTo>
                              </a:path>
                            </a:pathLst>
                          </a:custGeom>
                          <a:solidFill>
                            <a:srgbClr val="FFFFFF"/>
                          </a:solidFill>
                          <a:ln w="12000" cap="rnd">
                            <a:solidFill>
                              <a:srgbClr val="000000"/>
                            </a:solidFill>
                            <a:custDash>
                              <a:ds d="1100000" sp="500000"/>
                            </a:custDash>
                            <a:headEnd type="triangle" w="med" len="med"/>
                          </a:ln>
                        </wps:spPr>
                        <wps:bodyPr/>
                      </wps:wsp>
                      <wps:wsp>
                        <wps:cNvPr id="159" name="Freeform 159"/>
                        <wps:cNvSpPr/>
                        <wps:spPr>
                          <a:xfrm>
                            <a:off x="3492234" y="7044454"/>
                            <a:ext cx="1106646" cy="218635"/>
                          </a:xfrm>
                          <a:custGeom>
                            <a:avLst/>
                            <a:gdLst>
                              <a:gd name="rtl" fmla="*/ -15000 w 1106646"/>
                              <a:gd name="rtr" fmla="*/ 1121646 w 1106646"/>
                            </a:gdLst>
                            <a:ahLst/>
                            <a:cxnLst/>
                            <a:rect l="rtl" t="t" r="rtr" b="b"/>
                            <a:pathLst>
                              <a:path w="1106646" h="218635">
                                <a:moveTo>
                                  <a:pt x="0" y="218635"/>
                                </a:moveTo>
                                <a:lnTo>
                                  <a:pt x="1106646" y="218635"/>
                                </a:lnTo>
                                <a:lnTo>
                                  <a:pt x="1106646" y="0"/>
                                </a:lnTo>
                                <a:lnTo>
                                  <a:pt x="0" y="0"/>
                                </a:lnTo>
                                <a:lnTo>
                                  <a:pt x="0" y="218635"/>
                                </a:lnTo>
                                <a:close/>
                              </a:path>
                            </a:pathLst>
                          </a:custGeom>
                          <a:noFill/>
                          <a:ln w="5760" cap="rnd">
                            <a:noFill/>
                          </a:ln>
                        </wps:spPr>
                        <wps:txbx>
                          <w:txbxContent>
                            <w:p w14:paraId="4B81690F"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16. buffered uplink data</w:t>
                              </w:r>
                            </w:p>
                          </w:txbxContent>
                        </wps:txbx>
                        <wps:bodyPr wrap="square" lIns="0" tIns="0" rIns="0" bIns="0" rtlCol="0" anchor="ctr"/>
                      </wps:wsp>
                      <wps:wsp>
                        <wps:cNvPr id="168" name="Freeform 168"/>
                        <wps:cNvSpPr/>
                        <wps:spPr>
                          <a:xfrm rot="10800000">
                            <a:off x="3517989" y="7358862"/>
                            <a:ext cx="1546907" cy="6000"/>
                          </a:xfrm>
                          <a:custGeom>
                            <a:avLst/>
                            <a:gdLst/>
                            <a:ahLst/>
                            <a:cxnLst/>
                            <a:rect l="l" t="t" r="r" b="b"/>
                            <a:pathLst>
                              <a:path w="1546907" h="6000" fill="none">
                                <a:moveTo>
                                  <a:pt x="0" y="0"/>
                                </a:moveTo>
                                <a:lnTo>
                                  <a:pt x="1546907" y="0"/>
                                </a:lnTo>
                              </a:path>
                            </a:pathLst>
                          </a:custGeom>
                          <a:solidFill>
                            <a:srgbClr val="FFFFFF"/>
                          </a:solidFill>
                          <a:ln w="12000" cap="rnd">
                            <a:solidFill>
                              <a:srgbClr val="000000"/>
                            </a:solidFill>
                            <a:custDash>
                              <a:ds d="1100000" sp="500000"/>
                            </a:custDash>
                            <a:headEnd type="triangle" w="med" len="med"/>
                          </a:ln>
                        </wps:spPr>
                        <wps:bodyPr/>
                      </wps:wsp>
                      <wps:wsp>
                        <wps:cNvPr id="169" name="Freeform 169"/>
                        <wps:cNvSpPr/>
                        <wps:spPr>
                          <a:xfrm rot="10800000">
                            <a:off x="3031564" y="7552702"/>
                            <a:ext cx="494524" cy="6000"/>
                          </a:xfrm>
                          <a:custGeom>
                            <a:avLst/>
                            <a:gdLst/>
                            <a:ahLst/>
                            <a:cxnLst/>
                            <a:rect l="l" t="t" r="r" b="b"/>
                            <a:pathLst>
                              <a:path w="494524" h="6000" fill="none">
                                <a:moveTo>
                                  <a:pt x="0" y="0"/>
                                </a:moveTo>
                                <a:lnTo>
                                  <a:pt x="494524" y="0"/>
                                </a:lnTo>
                              </a:path>
                            </a:pathLst>
                          </a:custGeom>
                          <a:solidFill>
                            <a:srgbClr val="FFFFFF"/>
                          </a:solidFill>
                          <a:ln w="12000" cap="rnd">
                            <a:solidFill>
                              <a:srgbClr val="000000"/>
                            </a:solidFill>
                            <a:custDash>
                              <a:ds d="1100000" sp="500000"/>
                            </a:custDash>
                            <a:tailEnd type="triangle" w="med" len="med"/>
                          </a:ln>
                        </wps:spPr>
                        <wps:bodyPr/>
                      </wps:wsp>
                      <wps:wsp>
                        <wps:cNvPr id="170" name="Freeform 170"/>
                        <wps:cNvSpPr/>
                        <wps:spPr>
                          <a:xfrm>
                            <a:off x="1311015" y="7740967"/>
                            <a:ext cx="1020472" cy="218635"/>
                          </a:xfrm>
                          <a:custGeom>
                            <a:avLst/>
                            <a:gdLst>
                              <a:gd name="rtl" fmla="*/ -15000 w 1020472"/>
                              <a:gd name="rtr" fmla="*/ 1035472 w 1020472"/>
                            </a:gdLst>
                            <a:ahLst/>
                            <a:cxnLst/>
                            <a:rect l="rtl" t="t" r="rtr" b="b"/>
                            <a:pathLst>
                              <a:path w="1020472" h="218635">
                                <a:moveTo>
                                  <a:pt x="0" y="218635"/>
                                </a:moveTo>
                                <a:lnTo>
                                  <a:pt x="1020472" y="218635"/>
                                </a:lnTo>
                                <a:lnTo>
                                  <a:pt x="1020472" y="0"/>
                                </a:lnTo>
                                <a:lnTo>
                                  <a:pt x="0" y="0"/>
                                </a:lnTo>
                                <a:lnTo>
                                  <a:pt x="0" y="218635"/>
                                </a:lnTo>
                                <a:close/>
                              </a:path>
                            </a:pathLst>
                          </a:custGeom>
                          <a:noFill/>
                          <a:ln w="5760" cap="rnd">
                            <a:noFill/>
                          </a:ln>
                        </wps:spPr>
                        <wps:txbx>
                          <w:txbxContent>
                            <w:p w14:paraId="55E93FE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20. N4 Session release</w:t>
                              </w:r>
                            </w:p>
                          </w:txbxContent>
                        </wps:txbx>
                        <wps:bodyPr wrap="square" lIns="0" tIns="0" rIns="0" bIns="0" rtlCol="0" anchor="ctr"/>
                      </wps:wsp>
                      <wps:wsp>
                        <wps:cNvPr id="171" name="Freeform 171"/>
                        <wps:cNvSpPr/>
                        <wps:spPr>
                          <a:xfrm>
                            <a:off x="1436063" y="7898860"/>
                            <a:ext cx="1089800" cy="6000"/>
                          </a:xfrm>
                          <a:custGeom>
                            <a:avLst/>
                            <a:gdLst/>
                            <a:ahLst/>
                            <a:cxnLst/>
                            <a:rect l="l" t="t" r="r" b="b"/>
                            <a:pathLst>
                              <a:path w="1089800" h="6000" fill="none">
                                <a:moveTo>
                                  <a:pt x="0" y="0"/>
                                </a:moveTo>
                                <a:lnTo>
                                  <a:pt x="1089800" y="0"/>
                                </a:lnTo>
                              </a:path>
                            </a:pathLst>
                          </a:custGeom>
                          <a:solidFill>
                            <a:srgbClr val="FFFFFF"/>
                          </a:solidFill>
                          <a:ln w="5760" cap="rnd">
                            <a:solidFill>
                              <a:srgbClr val="000000"/>
                            </a:solidFill>
                            <a:headEnd type="triangle" w="med" len="med"/>
                            <a:tailEnd type="triangle" w="med" len="med"/>
                          </a:ln>
                        </wps:spPr>
                        <wps:bodyPr/>
                      </wps:wsp>
                      <wps:wsp>
                        <wps:cNvPr id="199" name="Freeform 199"/>
                        <wps:cNvSpPr/>
                        <wps:spPr>
                          <a:xfrm rot="10800000">
                            <a:off x="243730" y="4518024"/>
                            <a:ext cx="1199136" cy="6000"/>
                          </a:xfrm>
                          <a:custGeom>
                            <a:avLst/>
                            <a:gdLst/>
                            <a:ahLst/>
                            <a:cxnLst/>
                            <a:rect l="l" t="t" r="r" b="b"/>
                            <a:pathLst>
                              <a:path w="1199136" h="6000" fill="none">
                                <a:moveTo>
                                  <a:pt x="0" y="0"/>
                                </a:moveTo>
                                <a:lnTo>
                                  <a:pt x="1199136" y="0"/>
                                </a:lnTo>
                              </a:path>
                            </a:pathLst>
                          </a:custGeom>
                          <a:solidFill>
                            <a:srgbClr val="FFFFFF"/>
                          </a:solidFill>
                          <a:ln w="5760" cap="rnd">
                            <a:solidFill>
                              <a:srgbClr val="000000"/>
                            </a:solidFill>
                            <a:custDash>
                              <a:ds d="1100000" sp="500000"/>
                            </a:custDash>
                            <a:tailEnd type="triangle" w="med" len="med"/>
                          </a:ln>
                        </wps:spPr>
                        <wps:bodyPr/>
                      </wps:wsp>
                      <wps:wsp>
                        <wps:cNvPr id="200" name="Freeform 200"/>
                        <wps:cNvSpPr/>
                        <wps:spPr>
                          <a:xfrm>
                            <a:off x="3352" y="4274563"/>
                            <a:ext cx="988724" cy="195393"/>
                          </a:xfrm>
                          <a:custGeom>
                            <a:avLst/>
                            <a:gdLst>
                              <a:gd name="rtl" fmla="*/ -15000 w 988724"/>
                              <a:gd name="rtr" fmla="*/ 1003724 w 988724"/>
                            </a:gdLst>
                            <a:ahLst/>
                            <a:cxnLst/>
                            <a:rect l="rtl" t="t" r="rtr" b="b"/>
                            <a:pathLst>
                              <a:path w="988724" h="195393">
                                <a:moveTo>
                                  <a:pt x="0" y="195393"/>
                                </a:moveTo>
                                <a:lnTo>
                                  <a:pt x="988724" y="195393"/>
                                </a:lnTo>
                                <a:lnTo>
                                  <a:pt x="988724" y="0"/>
                                </a:lnTo>
                                <a:lnTo>
                                  <a:pt x="0" y="0"/>
                                </a:lnTo>
                                <a:lnTo>
                                  <a:pt x="0" y="195393"/>
                                </a:lnTo>
                                <a:close/>
                              </a:path>
                            </a:pathLst>
                          </a:custGeom>
                          <a:noFill/>
                          <a:ln w="5760" cap="rnd">
                            <a:noFill/>
                          </a:ln>
                        </wps:spPr>
                        <wps:txbx>
                          <w:txbxContent>
                            <w:p w14:paraId="152C47E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1b or 1c</w:t>
                              </w:r>
                            </w:p>
                          </w:txbxContent>
                        </wps:txbx>
                        <wps:bodyPr wrap="square" lIns="0" tIns="0" rIns="0" bIns="0" rtlCol="0" anchor="ctr"/>
                      </wps:wsp>
                      <wps:wsp>
                        <wps:cNvPr id="201" name="Freeform 201"/>
                        <wps:cNvSpPr/>
                        <wps:spPr>
                          <a:xfrm>
                            <a:off x="236287" y="4350730"/>
                            <a:ext cx="2048388" cy="218635"/>
                          </a:xfrm>
                          <a:custGeom>
                            <a:avLst/>
                            <a:gdLst>
                              <a:gd name="rtl" fmla="*/ -15000 w 2048388"/>
                              <a:gd name="rtr" fmla="*/ 2063388 w 2048388"/>
                            </a:gdLst>
                            <a:ahLst/>
                            <a:cxnLst/>
                            <a:rect l="rtl" t="t" r="rtr" b="b"/>
                            <a:pathLst>
                              <a:path w="2048388" h="218635">
                                <a:moveTo>
                                  <a:pt x="0" y="218635"/>
                                </a:moveTo>
                                <a:lnTo>
                                  <a:pt x="2048388" y="218635"/>
                                </a:lnTo>
                                <a:lnTo>
                                  <a:pt x="2048388" y="0"/>
                                </a:lnTo>
                                <a:lnTo>
                                  <a:pt x="0" y="0"/>
                                </a:lnTo>
                                <a:lnTo>
                                  <a:pt x="0" y="218635"/>
                                </a:lnTo>
                                <a:close/>
                              </a:path>
                            </a:pathLst>
                          </a:custGeom>
                          <a:noFill/>
                          <a:ln w="5760" cap="rnd">
                            <a:noFill/>
                          </a:ln>
                        </wps:spPr>
                        <wps:txbx>
                          <w:txbxContent>
                            <w:p w14:paraId="27A6B1CB"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11a. NAS message (New EAS IP address or DNS re-resolution indication)</w:t>
                              </w:r>
                            </w:p>
                          </w:txbxContent>
                        </wps:txbx>
                        <wps:bodyPr wrap="square" lIns="0" tIns="0" rIns="0" bIns="0" rtlCol="0" anchor="ctr"/>
                      </wps:wsp>
                      <wps:wsp>
                        <wps:cNvPr id="202" name="Freeform 202"/>
                        <wps:cNvSpPr/>
                        <wps:spPr>
                          <a:xfrm rot="10800000">
                            <a:off x="219441" y="4676752"/>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203" name="Freeform 203"/>
                        <wps:cNvSpPr/>
                        <wps:spPr>
                          <a:xfrm rot="10800000">
                            <a:off x="745389" y="4676752"/>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204" name="Freeform 204"/>
                        <wps:cNvSpPr/>
                        <wps:spPr>
                          <a:xfrm rot="10800000">
                            <a:off x="3038691" y="4676752"/>
                            <a:ext cx="479128" cy="6000"/>
                          </a:xfrm>
                          <a:custGeom>
                            <a:avLst/>
                            <a:gdLst/>
                            <a:ahLst/>
                            <a:cxnLst/>
                            <a:rect l="l" t="t" r="r" b="b"/>
                            <a:pathLst>
                              <a:path w="479128" h="6000" fill="none">
                                <a:moveTo>
                                  <a:pt x="0" y="0"/>
                                </a:moveTo>
                                <a:lnTo>
                                  <a:pt x="479128" y="0"/>
                                </a:lnTo>
                              </a:path>
                            </a:pathLst>
                          </a:custGeom>
                          <a:solidFill>
                            <a:srgbClr val="FFFFFF"/>
                          </a:solidFill>
                          <a:ln w="12000" cap="rnd">
                            <a:solidFill>
                              <a:srgbClr val="000000"/>
                            </a:solidFill>
                            <a:custDash>
                              <a:ds d="1100000" sp="500000"/>
                            </a:custDash>
                            <a:headEnd type="triangle" w="med" len="med"/>
                          </a:ln>
                        </wps:spPr>
                        <wps:bodyPr/>
                      </wps:wsp>
                      <wps:wsp>
                        <wps:cNvPr id="205" name="Freeform 205"/>
                        <wps:cNvSpPr/>
                        <wps:spPr>
                          <a:xfrm rot="10800000">
                            <a:off x="3517989" y="4676752"/>
                            <a:ext cx="1546907" cy="6000"/>
                          </a:xfrm>
                          <a:custGeom>
                            <a:avLst/>
                            <a:gdLst/>
                            <a:ahLst/>
                            <a:cxnLst/>
                            <a:rect l="l" t="t" r="r" b="b"/>
                            <a:pathLst>
                              <a:path w="1546907" h="6000" fill="none">
                                <a:moveTo>
                                  <a:pt x="0" y="0"/>
                                </a:moveTo>
                                <a:lnTo>
                                  <a:pt x="1546907" y="0"/>
                                </a:lnTo>
                              </a:path>
                            </a:pathLst>
                          </a:custGeom>
                          <a:solidFill>
                            <a:srgbClr val="FFFFFF"/>
                          </a:solidFill>
                          <a:ln w="12000" cap="rnd">
                            <a:solidFill>
                              <a:srgbClr val="000000"/>
                            </a:solidFill>
                            <a:custDash>
                              <a:ds d="1100000" sp="500000"/>
                            </a:custDash>
                            <a:headEnd type="triangle" w="med" len="med"/>
                          </a:ln>
                        </wps:spPr>
                        <wps:bodyPr/>
                      </wps:wsp>
                      <wps:wsp>
                        <wps:cNvPr id="217" name="Freeform 217"/>
                        <wps:cNvSpPr/>
                        <wps:spPr>
                          <a:xfrm>
                            <a:off x="1039213" y="4464116"/>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245A3C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11b. Uplink data(new EAS IP or new UE IPv6 pefix)</w:t>
                              </w:r>
                            </w:p>
                          </w:txbxContent>
                        </wps:txbx>
                        <wps:bodyPr wrap="square" lIns="0" tIns="0" rIns="0" bIns="0" rtlCol="0" anchor="ctr"/>
                      </wps:wsp>
                      <wps:wsp>
                        <wps:cNvPr id="239" name="Freeform 239"/>
                        <wps:cNvSpPr/>
                        <wps:spPr>
                          <a:xfrm>
                            <a:off x="3758691" y="4767791"/>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55AE2CE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11c. EAS relocation</w:t>
                              </w:r>
                            </w:p>
                          </w:txbxContent>
                        </wps:txbx>
                        <wps:bodyPr wrap="square" lIns="0" tIns="0" rIns="0" bIns="0" rtlCol="0" anchor="ctr"/>
                      </wps:wsp>
                      <wps:wsp>
                        <wps:cNvPr id="246" name="Freeform 246"/>
                        <wps:cNvSpPr/>
                        <wps:spPr>
                          <a:xfrm>
                            <a:off x="3352" y="5181649"/>
                            <a:ext cx="988724" cy="195393"/>
                          </a:xfrm>
                          <a:custGeom>
                            <a:avLst/>
                            <a:gdLst>
                              <a:gd name="rtl" fmla="*/ -15000 w 988724"/>
                              <a:gd name="rtr" fmla="*/ 1003724 w 988724"/>
                            </a:gdLst>
                            <a:ahLst/>
                            <a:cxnLst/>
                            <a:rect l="rtl" t="t" r="rtr" b="b"/>
                            <a:pathLst>
                              <a:path w="988724" h="195393">
                                <a:moveTo>
                                  <a:pt x="0" y="195393"/>
                                </a:moveTo>
                                <a:lnTo>
                                  <a:pt x="988724" y="195393"/>
                                </a:lnTo>
                                <a:lnTo>
                                  <a:pt x="988724" y="0"/>
                                </a:lnTo>
                                <a:lnTo>
                                  <a:pt x="0" y="0"/>
                                </a:lnTo>
                                <a:lnTo>
                                  <a:pt x="0" y="195393"/>
                                </a:lnTo>
                                <a:close/>
                              </a:path>
                            </a:pathLst>
                          </a:custGeom>
                          <a:noFill/>
                          <a:ln w="5760" cap="rnd">
                            <a:noFill/>
                          </a:ln>
                        </wps:spPr>
                        <wps:txbx>
                          <w:txbxContent>
                            <w:p w14:paraId="4C1FFB6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1d</w:t>
                              </w:r>
                            </w:p>
                          </w:txbxContent>
                        </wps:txbx>
                        <wps:bodyPr wrap="square" lIns="0" tIns="0" rIns="0" bIns="0" rtlCol="0" anchor="ctr"/>
                      </wps:wsp>
                      <wps:wsp>
                        <wps:cNvPr id="247" name="Freeform 247"/>
                        <wps:cNvSpPr/>
                        <wps:spPr>
                          <a:xfrm rot="10800000">
                            <a:off x="219441" y="5515807"/>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48" name="Freeform 248"/>
                        <wps:cNvSpPr/>
                        <wps:spPr>
                          <a:xfrm rot="10800000">
                            <a:off x="745389" y="5515807"/>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49" name="Freeform 249"/>
                        <wps:cNvSpPr/>
                        <wps:spPr>
                          <a:xfrm rot="10800000">
                            <a:off x="3038691" y="5515807"/>
                            <a:ext cx="479128" cy="6000"/>
                          </a:xfrm>
                          <a:custGeom>
                            <a:avLst/>
                            <a:gdLst/>
                            <a:ahLst/>
                            <a:cxnLst/>
                            <a:rect l="l" t="t" r="r" b="b"/>
                            <a:pathLst>
                              <a:path w="479128" h="6000" fill="none">
                                <a:moveTo>
                                  <a:pt x="0" y="0"/>
                                </a:moveTo>
                                <a:lnTo>
                                  <a:pt x="479128"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50" name="Freeform 250"/>
                        <wps:cNvSpPr/>
                        <wps:spPr>
                          <a:xfrm rot="10800000">
                            <a:off x="3517989" y="5515807"/>
                            <a:ext cx="1546907" cy="6000"/>
                          </a:xfrm>
                          <a:custGeom>
                            <a:avLst/>
                            <a:gdLst/>
                            <a:ahLst/>
                            <a:cxnLst/>
                            <a:rect l="l" t="t" r="r" b="b"/>
                            <a:pathLst>
                              <a:path w="1546907" h="6000" fill="none">
                                <a:moveTo>
                                  <a:pt x="0" y="0"/>
                                </a:moveTo>
                                <a:lnTo>
                                  <a:pt x="1546907"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51" name="Freeform 251"/>
                        <wps:cNvSpPr/>
                        <wps:spPr>
                          <a:xfrm>
                            <a:off x="1007495" y="5299103"/>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headEnd type="triangle" w="med" len="med"/>
                            <a:tailEnd type="triangle" w="med" len="med"/>
                          </a:ln>
                        </wps:spPr>
                        <wps:txbx>
                          <w:txbxContent>
                            <w:p w14:paraId="2A22E6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12b. Uplink data(old EAS IP)</w:t>
                              </w:r>
                            </w:p>
                          </w:txbxContent>
                        </wps:txbx>
                        <wps:bodyPr wrap="square" lIns="0" tIns="0" rIns="0" bIns="0" rtlCol="0" anchor="ctr"/>
                      </wps:wsp>
                      <wps:wsp>
                        <wps:cNvPr id="252" name="Freeform 252"/>
                        <wps:cNvSpPr/>
                        <wps:spPr>
                          <a:xfrm>
                            <a:off x="3233744" y="5303171"/>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1E773B27"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12c. Uplink data(new EAS IP)</w:t>
                              </w:r>
                            </w:p>
                          </w:txbxContent>
                        </wps:txbx>
                        <wps:bodyPr wrap="square" lIns="0" tIns="0" rIns="0" bIns="0" rtlCol="0" anchor="ctr"/>
                      </wps:wsp>
                      <wps:wsp>
                        <wps:cNvPr id="253" name="Freeform 253"/>
                        <wps:cNvSpPr/>
                        <wps:spPr>
                          <a:xfrm>
                            <a:off x="3800674" y="5154607"/>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2B6ADE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12a. EAS relocation</w:t>
                              </w:r>
                            </w:p>
                          </w:txbxContent>
                        </wps:txbx>
                        <wps:bodyPr wrap="square" lIns="0" tIns="0" rIns="0" bIns="0" rtlCol="0" anchor="ctr"/>
                      </wps:wsp>
                      <wps:wsp>
                        <wps:cNvPr id="254" name="Freeform 254"/>
                        <wps:cNvSpPr/>
                        <wps:spPr>
                          <a:xfrm>
                            <a:off x="3460516" y="5448106"/>
                            <a:ext cx="147402" cy="147402"/>
                          </a:xfrm>
                          <a:custGeom>
                            <a:avLst/>
                            <a:gdLst>
                              <a:gd name="rtl" fmla="*/ -15000 w 147402"/>
                              <a:gd name="rtr" fmla="*/ 162402 w 147402"/>
                            </a:gdLst>
                            <a:ahLst/>
                            <a:cxnLst/>
                            <a:rect l="rtl" t="t" r="rtr" b="b"/>
                            <a:pathLst>
                              <a:path w="147402" h="147402">
                                <a:moveTo>
                                  <a:pt x="147402" y="73701"/>
                                </a:moveTo>
                                <a:cubicBezTo>
                                  <a:pt x="147402" y="114405"/>
                                  <a:pt x="114405" y="147402"/>
                                  <a:pt x="73701" y="147402"/>
                                </a:cubicBezTo>
                                <a:cubicBezTo>
                                  <a:pt x="32997" y="147402"/>
                                  <a:pt x="0" y="114405"/>
                                  <a:pt x="0" y="73701"/>
                                </a:cubicBezTo>
                                <a:cubicBezTo>
                                  <a:pt x="0" y="32997"/>
                                  <a:pt x="32997" y="0"/>
                                  <a:pt x="73701" y="0"/>
                                </a:cubicBezTo>
                                <a:cubicBezTo>
                                  <a:pt x="114405" y="0"/>
                                  <a:pt x="147402" y="32997"/>
                                  <a:pt x="147402" y="73701"/>
                                </a:cubicBezTo>
                                <a:close/>
                              </a:path>
                            </a:pathLst>
                          </a:custGeom>
                          <a:solidFill>
                            <a:srgbClr val="FFFFFF"/>
                          </a:solidFill>
                          <a:ln w="6000" cap="flat">
                            <a:solidFill>
                              <a:srgbClr val="000000"/>
                            </a:solidFill>
                          </a:ln>
                        </wps:spPr>
                        <wps:txbx>
                          <w:txbxContent>
                            <w:p w14:paraId="09262A19" w14:textId="77777777" w:rsidR="0083257F" w:rsidRPr="00A4341B" w:rsidRDefault="0083257F" w:rsidP="00E150C0">
                              <w:pPr>
                                <w:snapToGrid w:val="0"/>
                                <w:spacing w:line="221" w:lineRule="auto"/>
                                <w:jc w:val="center"/>
                                <w:rPr>
                                  <w:sz w:val="12"/>
                                </w:rPr>
                              </w:pPr>
                              <w:r w:rsidRPr="00A4341B">
                                <w:rPr>
                                  <w:rFonts w:eastAsia="Arial"/>
                                  <w:color w:val="000000"/>
                                  <w:sz w:val="12"/>
                                  <w:szCs w:val="12"/>
                                </w:rPr>
                                <w:t>R</w:t>
                              </w:r>
                            </w:p>
                          </w:txbxContent>
                        </wps:txbx>
                        <wps:bodyPr wrap="square" lIns="0" tIns="0" rIns="0" bIns="0" rtlCol="0" anchor="ctr"/>
                      </wps:wsp>
                    </wpg:wgp>
                  </a:graphicData>
                </a:graphic>
              </wp:inline>
            </w:drawing>
          </mc:Choice>
          <mc:Fallback>
            <w:pict>
              <v:group w14:anchorId="200A6258" id="页-1" o:spid="_x0000_s1027" style="width:417.55pt;height:638.1pt;mso-position-horizontal-relative:char;mso-position-vertical-relative:line" coordorigin="33,28" coordsize="53025,81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">
                <v:shape id="Freeform 113" o:spid="_x0000_s1028" style="position:absolute;left:15528;top:57728;width:30387;height:8901;visibility:visible;mso-wrap-style:square;v-text-anchor:top" coordsize="3038740,890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uSJ8IA&#10;AADcAAAADwAAAGRycy9kb3ducmV2LnhtbERPTWvCQBC9F/wPywje6iYRShtdRQOFQg9trd6H7Jgs&#10;ZmeT7GqSf98tFHqbx/uczW60jbhT741jBekyAUFcOm24UnD6fn18BuEDssbGMSmYyMNuO3vYYK7d&#10;wF90P4ZKxBD2OSqoQ2hzKX1Zk0W/dC1x5C6utxgi7CupexxiuG1kliRP0qLh2FBjS0VN5fV4swrG&#10;j/N71mF2K16KyfDnoZMng0ot5uN+DSLQGP7Ff+43HeenK/h9Jl4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S5InwgAAANwAAAAPAAAAAAAAAAAAAAAAAJgCAABkcnMvZG93&#10;bnJldi54bWxQSwUGAAAAAAQABAD1AAAAhwMAAAAA&#10;" path="m,890056r3038740,l3038740,,,,,890056xe" strokeweight=".16mm">
                  <v:stroke endcap="round"/>
                  <v:path arrowok="t"/>
                </v:shape>
                <v:shape id="Freeform 223" o:spid="_x0000_s1029" style="position:absolute;left:31730;top:59513;width:7076;height:2987;visibility:visible;mso-wrap-style:square;v-text-anchor:middle" coordsize="707528,298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xL/cEA&#10;AADcAAAADwAAAGRycy9kb3ducmV2LnhtbESPQYvCMBSE7wv+h/AEb2tqFVmqUUQRvNpd2OuzebbV&#10;5qUksa3/3ggLexxm5htmvR1MIzpyvrasYDZNQBAXVtdcKvj5Pn5+gfABWWNjmRQ8ycN2M/pYY6Zt&#10;z2fq8lCKCGGfoYIqhDaT0hcVGfRT2xJH72qdwRClK6V22Ee4aWSaJEtpsOa4UGFL+4qKe/4wCo7n&#10;x/xw+9WXpVl0J8e7nPrmqdRkPOxWIAIN4T/81z5pBWk6h/eZeAT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MS/3BAAAA3AAAAA8AAAAAAAAAAAAAAAAAmAIAAGRycy9kb3du&#10;cmV2LnhtbFBLBQYAAAAABAAEAPUAAACGAwAAAAA=&#10;" adj="-11796480,,5400" path="m,298745r707528,l707528,,,,,298745xe" strokeweight=".16mm">
                  <v:stroke joinstyle="miter" endcap="round"/>
                  <v:formulas/>
                  <v:path arrowok="t" o:connecttype="custom" textboxrect="-15000,0,722528,298745"/>
                  <v:textbox inset="0,0,0,0">
                    <w:txbxContent>
                      <w:p w14:paraId="3AA2ED13"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13b. Buffering the uplink data(old EAS IP and new EAS IP)</w:t>
                        </w:r>
                      </w:p>
                    </w:txbxContent>
                  </v:textbox>
                </v:shape>
                <v:shape id="Freeform 226" o:spid="_x0000_s1030" style="position:absolute;left:25309;top:59256;width:10066;height:60;rotation:180;visibility:visible;mso-wrap-style:square;v-text-anchor:top" coordsize="100654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6Te8QA&#10;AADcAAAADwAAAGRycy9kb3ducmV2LnhtbESPQWvCQBSE7wX/w/KE3urGgCGmriJCSy49qKVeX7Ov&#10;SWr2bdhdk/TfdwsFj8PMfMNsdpPpxEDOt5YVLBcJCOLK6pZrBe/nl6cchA/IGjvLpOCHPOy2s4cN&#10;FtqOfKThFGoRIewLVNCE0BdS+qohg35he+LofVlnMETpaqkdjhFuOpkmSSYNthwXGuzp0FB1Pd2M&#10;gvG7tKshc+4jz83xs7y8ta9+rdTjfNo/gwg0hXv4v11qBWmawd+Ze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k3vEAAAA3AAAAA8AAAAAAAAAAAAAAAAAmAIAAGRycy9k&#10;b3ducmV2LnhtbFBLBQYAAAAABAAEAPUAAACJAwAAAAA=&#10;" path="m,nfl1006542,e" strokeweight=".33333mm">
                  <v:stroke startarrow="block" endcap="round"/>
                  <v:path arrowok="t"/>
                </v:shape>
                <v:shape id="Freeform 227" o:spid="_x0000_s1031" style="position:absolute;left:23312;top:57413;width:15732;height:2186;visibility:visible;mso-wrap-style:square;v-text-anchor:middle" coordsize="1573147,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HdY8UA&#10;AADcAAAADwAAAGRycy9kb3ducmV2LnhtbESPQWvCQBSE70L/w/IKvZlNcqg2uobSErBeqklBj4/s&#10;MwnNvg3ZVdN/3y0UPA4z8w2zzifTiyuNrrOsIIliEMS11R03Cr6qYr4E4Tyyxt4yKfghB/nmYbbG&#10;TNsbH+ha+kYECLsMFbTeD5mUrm7JoIvsQBy8sx0N+iDHRuoRbwFuepnG8bM02HFYaHGgt5bq7/Ji&#10;FFx2n5i8u4PbFh8vTZnsq9MxrpR6epxeVyA8Tf4e/m9vtYI0XcDfmXA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d1jxQAAANwAAAAPAAAAAAAAAAAAAAAAAJgCAABkcnMv&#10;ZG93bnJldi54bWxQSwUGAAAAAAQABAD1AAAAigMAAAAA&#10;" adj="-11796480,,5400" path="m,218635r1573147,l1573147,,,,,218635xe" filled="f" stroked="f" strokeweight=".16mm">
                  <v:stroke joinstyle="miter" endcap="round"/>
                  <v:formulas/>
                  <v:path arrowok="t" o:connecttype="custom" textboxrect="-15000,0,1588147,218635"/>
                  <v:textbox inset="0,0,0,0">
                    <w:txbxContent>
                      <w:p w14:paraId="6809026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13a. Uplink forwarding data(old EAS IP address)</w:t>
                        </w:r>
                      </w:p>
                    </w:txbxContent>
                  </v:textbox>
                </v:shape>
                <v:shape id="Freeform 228" o:spid="_x0000_s1032" style="position:absolute;left:20233;top:63095;width:5076;height:60;rotation:180;visibility:visible;mso-wrap-style:square;v-text-anchor:top" coordsize="50764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7zcEA&#10;AADcAAAADwAAAGRycy9kb3ducmV2LnhtbERPy2oCMRTdC/5DuEJ3mnEKUkajiCBqoVBfuL2d3E6m&#10;ndyESdTx75tFweXhvGeLzjbiRm2oHSsYjzIQxKXTNVcKTsf18A1EiMgaG8ek4EEBFvN+b4aFdnfe&#10;0+0QK5FCOBSowMToCylDachiGDlPnLhv11qMCbaV1C3eU7htZJ5lE2mx5tRg0NPKUPl7uFoFP+/W&#10;025vtPnUm6/r0r9+ZOeLUi+DbjkFEamLT/G/e6sV5Hlam86kIyDn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VO83BAAAA3AAAAA8AAAAAAAAAAAAAAAAAmAIAAGRycy9kb3du&#10;cmV2LnhtbFBLBQYAAAAABAAEAPUAAACGAwAAAAA=&#10;" path="m,nfl507645,e" strokeweight=".33333mm">
                  <v:stroke startarrow="block" endcap="round"/>
                  <v:path arrowok="t"/>
                </v:shape>
                <v:shape id="Freeform 229" o:spid="_x0000_s1033" style="position:absolute;left:25332;top:64957;width:19846;height:60;rotation:180;visibility:visible;mso-wrap-style:square;v-text-anchor:top" coordsize="198457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toTsYA&#10;AADcAAAADwAAAGRycy9kb3ducmV2LnhtbESPzWrDMBCE74G8g9hCbrVcH0LrRgnF5MeHXJKWtseN&#10;tbFNrZWRlNh5+6pQyHGYmW+YxWo0nbiS861lBU9JCoK4srrlWsHH++bxGYQPyBo7y6TgRh5Wy+lk&#10;gbm2Ax/oegy1iBD2OSpoQuhzKX3VkEGf2J44emfrDIYoXS21wyHCTSezNJ1Lgy3HhQZ7Khqqfo4X&#10;owBP31u3/zTF4VQOO3kpduV5/aXU7GF8ewURaAz38H+71Aqy7AX+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toTsYAAADcAAAADwAAAAAAAAAAAAAAAACYAgAAZHJz&#10;L2Rvd25yZXYueG1sUEsFBgAAAAAEAAQA9QAAAIsDAAAAAA==&#10;" path="m,nfl1984576,e" strokeweight=".33333mm">
                  <v:stroke startarrow="block" endcap="round"/>
                  <v:path arrowok="t"/>
                </v:shape>
                <v:shape id="Freeform 230" o:spid="_x0000_s1034" style="position:absolute;left:20084;top:61171;width:15731;height:2186;visibility:visible;mso-wrap-style:square;v-text-anchor:middle" coordsize="1573147,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HTysMA&#10;AADcAAAADwAAAGRycy9kb3ducmV2LnhtbERPTWuDQBC9F/IflgnkVlcTKI11E0pLIO0lVQPJcXCn&#10;KnVnxd2o/ffZQ6HHx/vO9rPpxEiDay0rSKIYBHFldcu1gnN5eHwG4Tyyxs4yKfglB/vd4iHDVNuJ&#10;cxoLX4sQwi5FBY33fSqlqxoy6CLbEwfu2w4GfYBDLfWAUwg3nVzH8ZM02HJoaLCnt4aqn+JmFNw+&#10;T5i8u9wdDx/buki+yuslLpVaLefXFxCeZv8v/nMftYL1JswPZ8IRk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HTysMAAADcAAAADwAAAAAAAAAAAAAAAACYAgAAZHJzL2Rv&#10;d25yZXYueG1sUEsFBgAAAAAEAAQA9QAAAIgDAAAAAA==&#10;" adj="-11796480,,5400" path="m,218635r1573147,l1573147,,,,,218635xe" filled="f" stroked="f" strokeweight=".16mm">
                  <v:stroke joinstyle="miter" endcap="round"/>
                  <v:formulas/>
                  <v:path arrowok="t" o:connecttype="custom" textboxrect="-15000,0,1588147,218635"/>
                  <v:textbox inset="0,0,0,0">
                    <w:txbxContent>
                      <w:p w14:paraId="7228CF9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13c. End marker</w:t>
                        </w:r>
                      </w:p>
                    </w:txbxContent>
                  </v:textbox>
                </v:shape>
                <v:shape id="Freeform 231" o:spid="_x0000_s1035" style="position:absolute;left:20772;top:62952;width:15732;height:2187;visibility:visible;mso-wrap-style:square;v-text-anchor:middle" coordsize="1573147,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12UcQA&#10;AADcAAAADwAAAGRycy9kb3ducmV2LnhtbESPQYvCMBSE7wv+h/CEva1pXVi0GkUUQfey2gp6fDTP&#10;tti8lCZq/fcbQfA4zMw3zHTemVrcqHWVZQXxIAJBnFtdcaHgkK2/RiCcR9ZYWyYFD3Iwn/U+ppho&#10;e+c93VJfiABhl6CC0vsmkdLlJRl0A9sQB+9sW4M+yLaQusV7gJtaDqPoRxqsOCyU2NCypPySXo2C&#10;6+8fxiu3d5v1dlyk8S47HaNMqc9+t5iA8NT5d/jV3mgFw+8YnmfC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tdlHEAAAA3AAAAA8AAAAAAAAAAAAAAAAAmAIAAGRycy9k&#10;b3ducmV2LnhtbFBLBQYAAAAABAAEAPUAAACJAwAAAAA=&#10;" adj="-11796480,,5400" path="m,218635r1573147,l1573147,,,,,218635xe" filled="f" stroked="f" strokeweight=".16mm">
                  <v:stroke joinstyle="miter" endcap="round"/>
                  <v:formulas/>
                  <v:path arrowok="t" o:connecttype="custom" textboxrect="-15000,0,1588147,218635"/>
                  <v:textbox inset="0,0,0,0">
                    <w:txbxContent>
                      <w:p w14:paraId="647930C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13d. Flow End marker</w:t>
                        </w:r>
                      </w:p>
                    </w:txbxContent>
                  </v:textbox>
                </v:shape>
                <v:shape id="Freeform 232" o:spid="_x0000_s1036" style="position:absolute;left:20233;top:62690;width:10052;height:60;rotation:180;visibility:visible;mso-wrap-style:square;v-text-anchor:top" coordsize="100524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1lEsYA&#10;AADcAAAADwAAAGRycy9kb3ducmV2LnhtbESPQWvCQBSE7wX/w/IEb3VjbLWkriLSgBcPtXro7ZF9&#10;ZlOzb0N2m8T+erdQ6HGYmW+Y1Wawteio9ZVjBbNpAoK4cLriUsHpI398AeEDssbaMSm4kYfNevSw&#10;wky7nt+pO4ZSRAj7DBWYEJpMSl8YsuinriGO3sW1FkOUbSl1i32E21qmSbKQFiuOCwYb2hkqrsdv&#10;q6D+6a7maZlfnr8On7jrk3N+ejsrNRkP21cQgYbwH/5r77WCdJ7C75l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1lEsYAAADcAAAADwAAAAAAAAAAAAAAAACYAgAAZHJz&#10;L2Rvd25yZXYueG1sUEsFBgAAAAAEAAQA9QAAAIsDAAAAAA==&#10;" path="m,nfl1005246,e" strokeweight=".33333mm">
                  <v:stroke endarrow="block" endcap="round"/>
                  <v:path arrowok="t"/>
                </v:shape>
                <v:shape id="Freeform 233" o:spid="_x0000_s1037" style="position:absolute;left:25165;top:63095;width:9967;height:60;rotation:180;visibility:visible;mso-wrap-style:square;v-text-anchor:top" coordsize="99666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XGMcA&#10;AADcAAAADwAAAGRycy9kb3ducmV2LnhtbESPS2vDMBCE74X+B7GFXEoixynBcaOEUAh9XPKEXrfW&#10;xnJrrRxLddx/XxUKOQ4z8w0zX/a2Fh21vnKsYDxKQBAXTldcKjge1sMMhA/IGmvHpOCHPCwXtzdz&#10;zLW78I66fShFhLDPUYEJocml9IUhi37kGuLonVxrMUTZllK3eIlwW8s0SabSYsVxwWBDT4aKr/23&#10;VdCd0myTbVfvH7PXh+dqfH/+fDNnpQZ3/eoRRKA+XMP/7RetIJ1M4O9MP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GVxjHAAAA3AAAAA8AAAAAAAAAAAAAAAAAmAIAAGRy&#10;cy9kb3ducmV2LnhtbFBLBQYAAAAABAAEAPUAAACMAwAAAAA=&#10;" path="m,nfl996661,e" strokeweight=".33333mm">
                  <v:stroke startarrow="block" endcap="round"/>
                  <v:path arrowok="t"/>
                </v:shape>
                <v:shape id="Freeform 234" o:spid="_x0000_s1038" style="position:absolute;left:20233;top:64552;width:10052;height:60;rotation:180;visibility:visible;mso-wrap-style:square;v-text-anchor:top" coordsize="100524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hY/ccA&#10;AADcAAAADwAAAGRycy9kb3ducmV2LnhtbESPT2vCQBTE74LfYXlCb7qptX9IXUWkgV48aOOht0f2&#10;mU3Nvg3ZNUn76V2h4HGYmd8wy/Vga9FR6yvHCh5nCQjiwumKSwX5VzZ9A+EDssbaMSn4JQ/r1Xi0&#10;xFS7nvfUHUIpIoR9igpMCE0qpS8MWfQz1xBH7+RaiyHKtpS6xT7CbS3nSfIiLVYcFww2tDVUnA8X&#10;q6D+685m8Zqdnn9237jtk2OWfxyVepgMm3cQgYZwD/+3P7WC+dMCbmfiE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IWP3HAAAA3AAAAA8AAAAAAAAAAAAAAAAAmAIAAGRy&#10;cy9kb3ducmV2LnhtbFBLBQYAAAAABAAEAPUAAACMAwAAAAA=&#10;" path="m,nfl1005246,e" strokeweight=".33333mm">
                  <v:stroke endarrow="block" endcap="round"/>
                  <v:path arrowok="t"/>
                </v:shape>
                <v:shape id="Freeform 235" o:spid="_x0000_s1039" style="position:absolute;left:20233;top:64957;width:5076;height:60;rotation:180;visibility:visible;mso-wrap-style:square;v-text-anchor:top" coordsize="50764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0CjsQA&#10;AADcAAAADwAAAGRycy9kb3ducmV2LnhtbESPQWsCMRSE70L/Q3iF3txsFaWsRhFB2goFtRWvz83r&#10;ZtvNS9hE3f57Iwg9DjPzDTOdd7YRZ2pD7VjBc5aDIC6drrlS8PW56r+ACBFZY+OYFPxRgPnsoTfF&#10;QrsLb+m8i5VIEA4FKjAx+kLKUBqyGDLniZP37VqLMcm2krrFS4LbRg7yfCwt1pwWDHpaGip/dyer&#10;4GdtPb1vjTYb/Xo8LfzwI98flHp67BYTEJG6+B++t9+0gsFwBLcz6Qj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NAo7EAAAA3AAAAA8AAAAAAAAAAAAAAAAAmAIAAGRycy9k&#10;b3ducmV2LnhtbFBLBQYAAAAABAAEAPUAAACJAwAAAAA=&#10;" path="m,nfl507645,e" strokeweight=".33333mm">
                  <v:stroke startarrow="block" endcap="round"/>
                  <v:path arrowok="t"/>
                </v:shape>
                <v:shape id="Freeform 236" o:spid="_x0000_s1040" style="position:absolute;left:14825;top:58182;width:7075;height:1954;visibility:visible;mso-wrap-style:square;v-text-anchor:middle" coordsize="707528,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gLpcUA&#10;AADcAAAADwAAAGRycy9kb3ducmV2LnhtbESPQWsCMRSE74X+h/AK3mrSFaSuRhG7gr0Uugp6fGye&#10;u6Gbl2WT6vrvm4LgcZiZb5jFanCtuFAfrGcNb2MFgrjyxnKt4bDfvr6DCBHZYOuZNNwowGr5/LTA&#10;3Pgrf9OljLVIEA45amhi7HIpQ9WQwzD2HXHyzr53GJPsa2l6vCa4a2Wm1FQ6tJwWGuxo01D1U/46&#10;DbtPqzbFqcg+juXXembbw6xWhdajl2E9BxFpiI/wvb0zGrLJFP7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iAulxQAAANwAAAAPAAAAAAAAAAAAAAAAAJgCAABkcnMv&#10;ZG93bnJldi54bWxQSwUGAAAAAAQABAD1AAAAigMAAAAA&#10;" adj="-11796480,,5400" path="m,195393r707528,l707528,,,,,195393xe" filled="f" stroked="f" strokeweight=".16mm">
                  <v:stroke joinstyle="miter" endcap="round"/>
                  <v:formulas/>
                  <v:path arrowok="t" o:connecttype="custom" textboxrect="-15000,0,722528,195393"/>
                  <v:textbox inset="0,0,0,0">
                    <w:txbxContent>
                      <w:p w14:paraId="741F81AD"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2b</w:t>
                        </w:r>
                      </w:p>
                    </w:txbxContent>
                  </v:textbox>
                </v:shape>
                <v:shape id="Freeform 245" o:spid="_x0000_s1041" style="position:absolute;left:986;top:51419;width:50627;height:4932;visibility:visible;mso-wrap-style:square;v-text-anchor:top" coordsize="5062677,493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FLEsMA&#10;AADcAAAADwAAAGRycy9kb3ducmV2LnhtbESPS4sCMRCE78L+h9AL3jSzvlhGoywLouLJx2G9NUk7&#10;GXbSGSZRx39vBMFjUVVfUbNF6ypxpSaUnhV89TMQxNqbkgsFx8Oy9w0iRGSDlWdScKcAi/lHZ4a5&#10;8Tfe0XUfC5EgHHJUYGOscymDtuQw9H1NnLyzbxzGJJtCmgZvCe4qOciyiXRYclqwWNOvJf2/vzgF&#10;mV15c5fDy188VcOj3m5Oel0r1f1sf6YgIrXxHX6110bBYDSG55l0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FLEsMAAADcAAAADwAAAAAAAAAAAAAAAACYAgAAZHJzL2Rv&#10;d25yZXYueG1sUEsFBgAAAAAEAAQA9QAAAIgDAAAAAA==&#10;" path="m,493228r5062677,l5062677,,,,,493228xe" strokeweight=".16mm">
                  <v:stroke endcap="round"/>
                  <v:path arrowok="t"/>
                </v:shape>
                <v:shape id="Freeform 115" o:spid="_x0000_s1042" style="position:absolute;left:963;top:31180;width:50627;height:10431;visibility:visible;mso-wrap-style:square;v-text-anchor:top" coordsize="5062677,104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WlcEA&#10;AADcAAAADwAAAGRycy9kb3ducmV2LnhtbERPS2sCMRC+F/wPYYTealbRIqtRRBR7Etb24HHczD5w&#10;M9kmqbv+eyMIvc3H95zlujeNuJHztWUF41ECgji3uuZSwc/3/mMOwgdkjY1lUnAnD+vV4G2JqbYd&#10;Z3Q7hVLEEPYpKqhCaFMpfV6RQT+yLXHkCusMhghdKbXDLoabRk6S5FMarDk2VNjStqL8evozCo4F&#10;2t95cTEHb93+nHW7yTTbKfU+7DcLEIH68C9+ub90nD+ewfOZeIF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flpXBAAAA3AAAAA8AAAAAAAAAAAAAAAAAmAIAAGRycy9kb3du&#10;cmV2LnhtbFBLBQYAAAAABAAEAPUAAACGAwAAAAA=&#10;" path="m,1043150r5062677,l5062677,,,,,1043150xe" strokeweight=".16mm">
                  <v:stroke endcap="round"/>
                  <v:path arrowok="t"/>
                </v:shape>
                <v:shape id="Freeform 172" o:spid="_x0000_s1043" style="position:absolute;left:2459;top:32764;width:42668;height:60;visibility:visible;mso-wrap-style:square;v-text-anchor:top" coordsize="426670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iTcIA&#10;AADcAAAADwAAAGRycy9kb3ducmV2LnhtbERPS2sCMRC+F/wPYQRvmlWsLVujiNjWXgQf7HnYTDeL&#10;m8mySffx7xuh0Nt8fM9Zb3tbiZYaXzpWMJ8lIIhzp0suFNyu79NXED4ga6wck4KBPGw3o6c1ptp1&#10;fKb2EgoRQ9inqMCEUKdS+tyQRT9zNXHkvl1jMUTYFFI32MVwW8lFkqykxZJjg8Ga9oby++XHKmg/&#10;rt3ns/kqs0xnO1qebkM/HJSajPvdG4hAffgX/7mPOs5/WcDj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SJNwgAAANwAAAAPAAAAAAAAAAAAAAAAAJgCAABkcnMvZG93&#10;bnJldi54bWxQSwUGAAAAAAQABAD1AAAAhwMAAAAA&#10;" path="m,nfl4266709,e" strokeweight=".16mm">
                  <v:stroke startarrow="block" endcap="round"/>
                  <v:path arrowok="t"/>
                </v:shape>
                <v:shape id="Freeform 173" o:spid="_x0000_s1044" style="position:absolute;left:13379;top:31180;width:17082;height:2186;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7o6MQA&#10;AADcAAAADwAAAGRycy9kb3ducmV2LnhtbERPTWvCQBC9C/0PyxR6CXVjBS2pq4gialFCbcHrkB2T&#10;YHY2ZleN/94tCN7m8T5nNGlNJS7UuNKygl43BkGcWV1yruDvd/H+CcJ5ZI2VZVJwIweT8UtnhIm2&#10;V/6hy87nIoSwS1BB4X2dSOmyggy6rq2JA3ewjUEfYJNL3eA1hJtKfsTxQBosOTQUWNOsoOy4OxsF&#10;+1uaRoetmW/2y1mURt/YX69OSr29ttMvEJ5a/xQ/3Csd5g/78P9MuEC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6Oj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6C6011A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10a. New EAS IP address notification</w:t>
                        </w:r>
                      </w:p>
                    </w:txbxContent>
                  </v:textbox>
                </v:shape>
                <v:shape id="Freeform 174" o:spid="_x0000_s1045" style="position:absolute;left:7453;top:37311;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6pBMIA&#10;AADcAAAADwAAAGRycy9kb3ducmV2LnhtbERPS4vCMBC+C/6HMIK3NVVEl2oUFRU9iKyPw96GZmzL&#10;NpPSxFr/vREWvM3H95zpvDGFqKlyuWUF/V4EgjixOudUweW8+foG4TyyxsIyKXiSg/ms3ZpirO2D&#10;f6g++VSEEHYxKsi8L2MpXZKRQdezJXHgbrYy6AOsUqkrfIRwU8hBFI2kwZxDQ4YlrTJK/k53o2Df&#10;YFkc1lfe7vxt/1xGx+X4t1aq22kWExCeGv8R/7t3OswfD+H9TLhAz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DqkEwgAAANwAAAAPAAAAAAAAAAAAAAAAAJgCAABkcnMvZG93&#10;bnJldi54bWxQSwUGAAAAAAQABAD1AAAAhwMAAAAA&#10;" path="m,nfl2293302,e" strokeweight=".33333mm">
                  <v:stroke startarrow="block" endcap="round"/>
                  <v:path arrowok="t"/>
                </v:shape>
                <v:shape id="Freeform 175" o:spid="_x0000_s1046" style="position:absolute;left:2194;top:37311;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srNcIA&#10;AADcAAAADwAAAGRycy9kb3ducmV2LnhtbERP3WrCMBS+F/YO4Qx2p+kqOqlGGWODgaLY+QCH5tgW&#10;m5OSZG23pzeC4N35+H7PajOYRnTkfG1ZweskAUFcWF1zqeD08zVegPABWWNjmRT8kYfN+mm0wkzb&#10;no/U5aEUMYR9hgqqENpMSl9UZNBPbEscubN1BkOErpTaYR/DTSPTJJlLgzXHhgpb+qiouOS/RkHu&#10;cPq/3ZX9Yb/rpnWr08+zTZV6eR7elyACDeEhvru/dZz/NoPbM/ECu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iys1wgAAANwAAAAPAAAAAAAAAAAAAAAAAJgCAABkcnMvZG93&#10;bnJldi54bWxQSwUGAAAAAAQABAD1AAAAhwMAAAAA&#10;" path="m,nfl525948,e" strokeweight=".33333mm">
                  <v:stroke startarrow="block" endcap="round"/>
                  <v:path arrowok="t"/>
                </v:shape>
                <v:shape id="Freeform 176" o:spid="_x0000_s1047" style="position:absolute;left:7453;top:37311;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CS6MIA&#10;AADcAAAADwAAAGRycy9kb3ducmV2LnhtbERPS4vCMBC+L/gfwgh7W1M96FKNRcVd9CCLr4O3oZk+&#10;sJmUJlvrvzeC4G0+vufMks5UoqXGlZYVDAcRCOLU6pJzBafjz9c3COeRNVaWScGdHCTz3scMY21v&#10;vKf24HMRQtjFqKDwvo6ldGlBBt3A1sSBy2xj0AfY5FI3eAvhppKjKBpLgyWHhgJrWhWUXg//RsG2&#10;w7rarc/8u/HZ9r6M/paTS6vUZ79bTEF46vxb/HJvdJg/GcPzmXC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JLowgAAANwAAAAPAAAAAAAAAAAAAAAAAJgCAABkcnMvZG93&#10;bnJldi54bWxQSwUGAAAAAAQABAD1AAAAhwMAAAAA&#10;" path="m,nfl2293302,e" strokeweight=".33333mm">
                  <v:stroke startarrow="block" endcap="round"/>
                  <v:path arrowok="t"/>
                </v:shape>
                <v:shape id="Freeform 178" o:spid="_x0000_s1048" style="position:absolute;left:10392;top:35343;width:14325;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3uZMMA&#10;AADcAAAADwAAAGRycy9kb3ducmV2LnhtbESPzW7CQAyE75X6DitX4lY2RaJAYEEICaXXAg9gZZ0f&#10;JetNs0sIPH19QOJma8Yznze70bVqoD7Ung18TRNQxLm3NZcGLufj5xJUiMgWW89k4E4Bdtv3tw2m&#10;1t/4l4ZTLJWEcEjRQBVjl2od8oochqnviEUrfO8wytqX2vZ4k3DX6lmSfGuHNUtDhR0dKsqb09UZ&#10;GP8e2aGZN5kuyC27bFXk9+tgzORj3K9BRRrjy/y8/rGCvxB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3uZMMAAADcAAAADwAAAAAAAAAAAAAAAACYAgAAZHJzL2Rv&#10;d25yZXYueG1sUEsFBgAAAAAEAAQA9QAAAIgDAAAAAA==&#10;" adj="-11796480,,5400" path="m,218635r1432549,l1432549,,,,,218635xe" filled="f" stroked="f" strokeweight=".16mm">
                  <v:stroke joinstyle="miter" endcap="round"/>
                  <v:formulas/>
                  <v:path arrowok="t" o:connecttype="custom" textboxrect="-15000,0,1447549,218635"/>
                  <v:textbox inset="0,0,0,0">
                    <w:txbxContent>
                      <w:p w14:paraId="408BF42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Uplink data(new EAS IP or new UE IPv6 pefix)</w:t>
                        </w:r>
                      </w:p>
                    </w:txbxContent>
                  </v:textbox>
                </v:shape>
                <v:shape id="Freeform 179" o:spid="_x0000_s1049" style="position:absolute;left:30386;top:37311;width:4792;height:60;rotation:180;visibility:visible;mso-wrap-style:square;v-text-anchor:top" coordsize="4791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NHS8IA&#10;AADcAAAADwAAAGRycy9kb3ducmV2LnhtbERP32vCMBB+H/g/hBN8m6kbOK1GGYPR4h7GnL4fydkU&#10;m0tpslr965fBwLf7+H7eeju4RvTUhdqzgtk0A0Gsvam5UnD4fn9cgAgR2WDjmRRcKcB2M3pYY278&#10;hb+o38dKpBAOOSqwMba5lEFbchimviVO3Ml3DmOCXSVNh5cU7hr5lGVz6bDm1GCxpTdL+rz/cQqO&#10;skDdzssz0rP5KG92Uew+tVKT8fC6AhFpiHfxv7s0af7LEv6eSR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0dLwgAAANwAAAAPAAAAAAAAAAAAAAAAAJgCAABkcnMvZG93&#10;bnJldi54bWxQSwUGAAAAAAQABAD1AAAAhwMAAAAA&#10;" path="m,nfl479128,e" strokeweight=".33333mm">
                  <v:stroke startarrow="block" endcap="round"/>
                  <v:path arrowok="t"/>
                </v:shape>
                <v:shape id="Freeform 193" o:spid="_x0000_s1050" style="position:absolute;left:2459;top:34452;width:42668;height:60;visibility:visible;mso-wrap-style:square;v-text-anchor:top" coordsize="426670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M2psIA&#10;AADcAAAADwAAAGRycy9kb3ducmV2LnhtbERPzWrCQBC+C77DMoIXMRtTEE1dRWwFb22MDzBmp0lI&#10;djZkV5O+fbdQ6G0+vt/ZHUbTiif1rrasYBXFIIgLq2suFdzy83IDwnlkja1lUvBNDg776WSHqbYD&#10;Z/S8+lKEEHYpKqi871IpXVGRQRfZjjhwX7Y36APsS6l7HEK4aWUSx2tpsObQUGFHp4qK5vowCt7f&#10;8NNnTXL6yBb5Y63vrrl0G6Xms/H4CsLT6P/Ff+6LDvO3L/D7TLh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wzamwgAAANwAAAAPAAAAAAAAAAAAAAAAAJgCAABkcnMvZG93&#10;bnJldi54bWxQSwUGAAAAAAQABAD1AAAAhwMAAAAA&#10;" path="m,nfl4266709,e" strokeweight=".16mm">
                  <v:stroke endarrow="block" endcap="round"/>
                  <v:path arrowok="t"/>
                </v:shape>
                <v:shape id="Freeform 194" o:spid="_x0000_s1051" style="position:absolute;left:12078;top:32710;width:17082;height:2187;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uWZsQA&#10;AADcAAAADwAAAGRycy9kb3ducmV2LnhtbERPTWvCQBC9C/6HZYReQt3YlmKjq4ilVKUSagWvQ3ZM&#10;gtnZmF01/ntXKHibx/uc8bQ1lThT40rLCgb9GARxZnXJuYLt39fzEITzyBory6TgSg6mk25njIm2&#10;F/6l88bnIoSwS1BB4X2dSOmyggy6vq2JA7e3jUEfYJNL3eAlhJtKvsTxuzRYcmgosKZ5QdlhczIK&#10;dtc0jfZr8/mz+55HabTC1+XiqNRTr52NQHhq/UP8717oMP/jDe7PhAvk5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blmb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4E068C46"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10b. Last Packet notification</w:t>
                        </w:r>
                      </w:p>
                    </w:txbxContent>
                  </v:textbox>
                </v:shape>
                <v:shape id="Freeform 198" o:spid="_x0000_s1052" style="position:absolute;left:33;top:31180;width:9887;height:1954;visibility:visible;mso-wrap-style:square;v-text-anchor:middle" coordsize="988724,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dBsMA&#10;AADcAAAADwAAAGRycy9kb3ducmV2LnhtbESPQYvCMBCF74L/IcyCF1lT96BuNYq4LHgS1P6AoRmb&#10;ss2kNNF2/71zELzN8N68981mN/hGPaiLdWAD81kGirgMtubKQHH9/VyBignZYhOYDPxThN12PNpg&#10;bkPPZ3pcUqUkhGOOBlxKba51LB15jLPQEot2C53HJGtXadthL+G+0V9ZttAea5YGhy0dHJV/l7s3&#10;4MvqVCyXP33tFq44uYxW82JqzORj2K9BJRrS2/y6PlrB/xZaeUYm0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LdBsMAAADcAAAADwAAAAAAAAAAAAAAAACYAgAAZHJzL2Rv&#10;d25yZXYueG1sUEsFBgAAAAAEAAQA9QAAAIgDAAAAAA==&#10;" adj="-11796480,,5400" path="m,195393r988724,l988724,,,,,195393xe" filled="f" stroked="f" strokeweight=".16mm">
                  <v:stroke joinstyle="miter" endcap="round"/>
                  <v:formulas/>
                  <v:path arrowok="t" o:connecttype="custom" textboxrect="-15000,0,1003724,195393"/>
                  <v:textbox inset="0,0,0,0">
                    <w:txbxContent>
                      <w:p w14:paraId="7524196F"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1a and 2a</w:t>
                        </w:r>
                      </w:p>
                    </w:txbxContent>
                  </v:textbox>
                </v:shape>
                <v:shape id="Freeform 237" o:spid="_x0000_s1053" style="position:absolute;left:31384;top:38184;width:7075;height:2987;visibility:visible;mso-wrap-style:square;v-text-anchor:middle" coordsize="707528,298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7bI8IA&#10;AADcAAAADwAAAGRycy9kb3ducmV2LnhtbESPQYvCMBSE7wv+h/AEb2uqLirVKKIIXu0KXp/Ns602&#10;LyWJbf33m4WFPQ4z8w2z3vamFi05X1lWMBknIIhzqysuFFy+j59LED4ga6wtk4I3edhuBh9rTLXt&#10;+ExtFgoRIexTVFCG0KRS+rwkg35sG+Lo3a0zGKJ0hdQOuwg3tZwmyVwarDgulNjQvqT8mb2MguP5&#10;NTs8rvo2N1/tyfEuo65+KzUa9rsViEB9+A//tU9awXS2gN8z8Qj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tsjwgAAANwAAAAPAAAAAAAAAAAAAAAAAJgCAABkcnMvZG93&#10;bnJldi54bWxQSwUGAAAAAAQABAD1AAAAhwMAAAAA&#10;" adj="-11796480,,5400" path="m,298745r707528,l707528,,,,,298745xe" strokeweight=".16mm">
                  <v:stroke joinstyle="miter" endcap="round"/>
                  <v:formulas/>
                  <v:path arrowok="t" o:connecttype="custom" textboxrect="-15000,0,722528,298745"/>
                  <v:textbox inset="0,0,0,0">
                    <w:txbxContent>
                      <w:p w14:paraId="220284B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10e. Buffering the uplink data(new EAS IP or new UE IPv6 pefix)</w:t>
                        </w:r>
                      </w:p>
                    </w:txbxContent>
                  </v:textbox>
                </v:shape>
                <v:shape id="Freeform 238" o:spid="_x0000_s1054" style="position:absolute;left:37852;top:36004;width:13606;height:2136;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H6MEA&#10;AADcAAAADwAAAGRycy9kb3ducmV2LnhtbERPTWvCQBC9F/wPywi91Y0pSkldRYVCD72opaW3ITsm&#10;0exMyG7X+O/dg+Dx8b4Xq8G1KlLvG2ED00kGirgU23Bl4Pvw8fIGygdki60wGbiSh9Vy9LTAwsqF&#10;dxT3oVIphH2BBuoQukJrX9bk0E+kI07cUXqHIcG+0rbHSwp3rc6zbK4dNpwaauxoW1N53v87A79f&#10;gpuw/Ykz7095KdP4d5RozPN4WL+DCjSEh/ju/rQG8te0Np1JR0Av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rB+jBAAAA3AAAAA8AAAAAAAAAAAAAAAAAmAIAAGRycy9kb3du&#10;cmV2LnhtbFBLBQYAAAAABAAEAPUAAACGAwAAAAA=&#10;" adj="-11796480,,5400" path="m,213643r1360630,l1360630,,,,,213643xe" strokeweight=".16mm">
                  <v:stroke joinstyle="miter" endcap="round"/>
                  <v:formulas/>
                  <v:path arrowok="t" o:connecttype="custom" textboxrect="-15000,0,1375630,213643"/>
                  <v:textbox inset="0,0,0,0">
                    <w:txbxContent>
                      <w:p w14:paraId="53F537F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EAS relocation</w:t>
                        </w:r>
                      </w:p>
                    </w:txbxContent>
                  </v:textbox>
                </v:shape>
                <v:shape id="Freeform 114" o:spid="_x0000_s1055" style="position:absolute;left:963;top:42745;width:50627;height:7597;visibility:visible;mso-wrap-style:square;v-text-anchor:top" coordsize="5062677,75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dT8AA&#10;AADcAAAADwAAAGRycy9kb3ducmV2LnhtbERPS4vCMBC+C/sfwix409Qiq3RNZRVED8uCVe9DM31g&#10;MylNtPXfG0HY23x8z1mtB9OIO3WutqxgNo1AEOdW11wqOJ92kyUI55E1NpZJwYMcrNOP0QoTbXs+&#10;0j3zpQgh7BJUUHnfJlK6vCKDbmpb4sAVtjPoA+xKqTvsQ7hpZBxFX9JgzaGhwpa2FeXX7GYU/J6W&#10;/rqJYlMsssv2Fsu/fd6TUuPP4ecbhKfB/4vf7oMO82dzeD0TLpDp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dT8AAAADcAAAADwAAAAAAAAAAAAAAAACYAgAAZHJzL2Rvd25y&#10;ZXYueG1sUEsFBgAAAAAEAAQA9QAAAIUDAAAAAA==&#10;" path="m,759685r5062677,l5062677,,,,,759685xe" strokeweight=".16mm">
                  <v:stroke endcap="round"/>
                  <v:path arrowok="t"/>
                </v:shape>
                <v:shape id="Freeform 116" o:spid="_x0000_s1056" style="position:absolute;left:873;top:12757;width:35575;height:8346;visibility:visible;mso-wrap-style:square;v-text-anchor:top" coordsize="3557480,83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5n8MIA&#10;AADcAAAADwAAAGRycy9kb3ducmV2LnhtbESPQYvCMBCF78L+hzALe9PUPYh0G0UEV9eDYHXvQzO2&#10;xWRSkqj13xtB8DbDe++bN8W8t0ZcyYfWsYLxKANBXDndcq3geFgNpyBCRNZoHJOCOwWYzz4GBeba&#10;3XhP1zLWIkE45KigibHLpQxVQxbDyHXESTs5bzGm1ddSe7wluDXyO8sm0mLL6UKDHS0bqs7lxSaK&#10;rYPRO/9vu/Xv33qbLU3cl0p9ffaLHxCR+vg2v9IbneqPJ/B8Jk0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mfwwgAAANwAAAAPAAAAAAAAAAAAAAAAAJgCAABkcnMvZG93&#10;bnJldi54bWxQSwUGAAAAAAQABAD1AAAAhwMAAAAA&#10;" path="m,834520r3557480,l3557480,,,,,834520xe" strokeweight=".16mm">
                  <v:stroke endcap="round"/>
                  <v:path arrowok="t"/>
                </v:shape>
                <v:shape id="Freeform 117" o:spid="_x0000_s1057" style="position:absolute;left:937;top:22680;width:50627;height:5215;visibility:visible;mso-wrap-style:square;v-text-anchor:top" coordsize="5062677,521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64cQA&#10;AADcAAAADwAAAGRycy9kb3ducmV2LnhtbERPS2vCQBC+F/wPywi91Y2hbSS6Bm0pFIRCoxdvQ3by&#10;0OxsyG5N8u/dQqG3+fies8lG04ob9a6xrGC5iEAQF1Y3XCk4HT+eViCcR9bYWiYFEznItrOHDaba&#10;DvxNt9xXIoSwS1FB7X2XSumKmgy6he2IA1fa3qAPsK+k7nEI4aaVcRS9SoMNh4YaO3qrqbjmP0aB&#10;PB+OuH+/JuX0PL20X5dpH5e5Uo/zcbcG4Wn0/+I/96cO85cJ/D4TLp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hOuHEAAAA3AAAAA8AAAAAAAAAAAAAAAAAmAIAAGRycy9k&#10;b3ducmV2LnhtbFBLBQYAAAAABAAEAPUAAACJAwAAAAA=&#10;" path="m,521575r5062677,l5062677,,,,,521575xe" strokeweight=".16mm">
                  <v:stroke endcap="round"/>
                  <v:path arrowok="t"/>
                </v:shape>
                <v:shape id="Freeform 119" o:spid="_x0000_s1058" style="position:absolute;left:5285;top:28;width:4535;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3U6MIA&#10;AADcAAAADwAAAGRycy9kb3ducmV2LnhtbERPzWqDQBC+F/IOyxRyKclqCiWx2UgoCDmUQtUHGNyp&#10;2rizsrtV8/bZQqG3+fh+55gvZhATOd9bVpBuExDEjdU9twrqqtjsQfiArHGwTApu5CE/rR6OmGk7&#10;8ydNZWhFDGGfoYIuhDGT0jcdGfRbOxJH7ss6gyFC10rtcI7hZpC7JHmRBnuODR2O9NZRcy1/jILn&#10;a13gLS2Tir7fHU7+aZbjh1Lrx+X8CiLQEv7Ff+6LjvPTA/w+Ey+Qp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LdTowgAAANwAAAAPAAAAAAAAAAAAAAAAAJgCAABkcnMvZG93&#10;bnJldi54bWxQSwUGAAAAAAQABAD1AAAAhwMAAAAA&#10;" adj="-11796480,,5400" path="m,226772r453543,l453543,,,,,226772xe" strokeweight=".16mm">
                  <v:stroke joinstyle="miter" endcap="round"/>
                  <v:formulas/>
                  <v:path arrowok="t" o:connecttype="custom" textboxrect="-15000,0,468543,226772"/>
                  <v:textbox inset="0,0,0,0">
                    <w:txbxContent>
                      <w:p w14:paraId="0BF61E1D"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RAN</w:t>
                        </w:r>
                      </w:p>
                    </w:txbxContent>
                  </v:textbox>
                </v:shape>
                <v:shape id="Freeform 120" o:spid="_x0000_s1059" style="position:absolute;left:12088;top:28;width:4535;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u3yMMA&#10;AADcAAAADwAAAGRycy9kb3ducmV2LnhtbESPQWvCQBCF74L/YRnBi9SNFqSkrlIEoYciNPoDhuw0&#10;Sc3Oht01if/eOQjeZnhv3vtmux9dq3oKsfFsYLXMQBGX3jZcGbicj28foGJCtth6JgN3irDfTSdb&#10;zK0f+Jf6IlVKQjjmaKBOqcu1jmVNDuPSd8Si/fngMMkaKm0DDhLuWr3Oso122LA01NjRoabyWtyc&#10;gffr5Yj3VZGd6f8nYB8Xg+5Oxsxn49cnqERjepmf199W8NeCL8/IBHr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u3yMMAAADcAAAADwAAAAAAAAAAAAAAAACYAgAAZHJzL2Rv&#10;d25yZXYueG1sUEsFBgAAAAAEAAQA9QAAAIgDAAAAAA==&#10;" adj="-11796480,,5400" path="m,226772r453543,l453543,,,,,226772xe" strokeweight=".16mm">
                  <v:stroke joinstyle="miter" endcap="round"/>
                  <v:formulas/>
                  <v:path arrowok="t" o:connecttype="custom" textboxrect="-15000,0,468543,226772"/>
                  <v:textbox inset="0,0,0,0">
                    <w:txbxContent>
                      <w:p w14:paraId="715EE64A"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SMF</w:t>
                        </w:r>
                      </w:p>
                    </w:txbxContent>
                  </v:textbox>
                </v:shape>
                <v:shape id="Freeform 121" o:spid="_x0000_s1060" style="position:absolute;left:17512;top:35;width:5330;height:2267;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6eZMAA&#10;AADcAAAADwAAAGRycy9kb3ducmV2LnhtbERPS4vCMBC+C/6HMII3TRVZ1q5RFqEiwh58FK9DM9uW&#10;bSYlibX+eyMIe5uP7zmrTW8a0ZHztWUFs2kCgriwuuZSweWcTT5B+ICssbFMCh7kYbMeDlaYanvn&#10;I3WnUIoYwj5FBVUIbSqlLyoy6Ke2JY7cr3UGQ4SulNrhPYabRs6T5EMarDk2VNjStqLi73QzCvL+&#10;51hkXRYWGveuzK+49LuDUuNR//0FIlAf/sVv917H+fMZ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C6eZMAAAADcAAAADwAAAAAAAAAAAAAAAACYAgAAZHJzL2Rvd25y&#10;ZXYueG1sUEsFBgAAAAAEAAQA9QAAAIUDAAAAAA==&#10;" adj="-11796480,,5400" path="m,226772r533075,l533075,,,,,226772xe" strokeweight=".16mm">
                  <v:stroke joinstyle="miter" endcap="round"/>
                  <v:formulas/>
                  <v:path arrowok="t" o:connecttype="custom" textboxrect="-15000,0,548075,226772"/>
                  <v:textbox inset="0,0,0,0">
                    <w:txbxContent>
                      <w:p w14:paraId="2FE1F8E7"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v:textbox>
                </v:shape>
                <v:shape id="Freeform 122" o:spid="_x0000_s1061" style="position:absolute;left:42854;top:28;width:4536;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MJMAA&#10;AADcAAAADwAAAGRycy9kb3ducmV2LnhtbERPzYrCMBC+L+w7hFnwsqypFUSqUZYFwYMI1j7A0My2&#10;1WZSktjWtzeC4G0+vt9Zb0fTip6cbywrmE0TEMSl1Q1XCorz7mcJwgdkja1lUnAnD9vN58caM20H&#10;PlGfh0rEEPYZKqhD6DIpfVmTQT+1HXHk/q0zGCJ0ldQOhxhuWpkmyUIabDg21NjRX03lNb8ZBfNr&#10;scP7LE/OdDk47P33ILujUpOv8XcFItAY3uKXe6/j/DSF5zPxAr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WMJMAAAADcAAAADwAAAAAAAAAAAAAAAACYAgAAZHJzL2Rvd25y&#10;ZXYueG1sUEsFBgAAAAAEAAQA9QAAAIUDAAAAAA==&#10;" adj="-11796480,,5400" path="m,226772r453543,l453543,,,,,226772xe" strokeweight=".16mm">
                  <v:stroke joinstyle="miter" endcap="round"/>
                  <v:formulas/>
                  <v:path arrowok="t" o:connecttype="custom" textboxrect="-15000,0,468543,226772"/>
                  <v:textbox inset="0,0,0,0">
                    <w:txbxContent>
                      <w:p w14:paraId="76ECECD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Old EAS</w:t>
                        </w:r>
                      </w:p>
                    </w:txbxContent>
                  </v:textbox>
                </v:shape>
                <v:shape id="Freeform 123" o:spid="_x0000_s1062" style="position:absolute;left:48523;top:28;width:4536;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kpv8AA&#10;AADcAAAADwAAAGRycy9kb3ducmV2LnhtbERPzYrCMBC+C/sOYRa8iKYqLNI1LbIgeBDB6gMMzWxb&#10;bSYlybb17Y0g7G0+vt/Z5qNpRU/ON5YVLBcJCOLS6oYrBdfLfr4B4QOyxtYyKXiQhzz7mGwx1Xbg&#10;M/VFqEQMYZ+igjqELpXSlzUZ9AvbEUfu1zqDIUJXSe1wiOGmlask+ZIGG44NNXb0U1N5L/6MgvX9&#10;usfHskgudDs67P1skN1JqennuPsGEWgM/+K3+6Dj/NUaXs/EC2T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kpv8AAAADcAAAADwAAAAAAAAAAAAAAAACYAgAAZHJzL2Rvd25y&#10;ZXYueG1sUEsFBgAAAAAEAAQA9QAAAIUDAAAAAA==&#10;" adj="-11796480,,5400" path="m,226772r453543,l453543,,,,,226772xe" strokeweight=".16mm">
                  <v:stroke joinstyle="miter" endcap="round"/>
                  <v:formulas/>
                  <v:path arrowok="t" o:connecttype="custom" textboxrect="-15000,0,468543,226772"/>
                  <v:textbox inset="0,0,0,0">
                    <w:txbxContent>
                      <w:p w14:paraId="6A1D9664"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New EAS</w:t>
                        </w:r>
                      </w:p>
                    </w:txbxContent>
                  </v:textbox>
                </v:shape>
                <v:shape id="Freeform 124" o:spid="_x0000_s1063" style="position:absolute;left:37185;top:28;width:4535;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Cxy8EA&#10;AADcAAAADwAAAGRycy9kb3ducmV2LnhtbERP3WrCMBS+H+wdwhl4MzStG2NUo4hQ8GIMVn2AQ3Ns&#10;qs1JSWJb394MBrs7H9/vWW8n24mBfGgdK8gXGQji2umWGwWnYzn/BBEissbOMSm4U4Dt5vlpjYV2&#10;I//QUMVGpBAOBSowMfaFlKE2ZDEsXE+cuLPzFmOCvpHa45jCbSeXWfYhLbacGgz2tDdUX6ubVfB2&#10;PZV4z6vsSJcvj0N4HWX/rdTsZdqtQESa4r/4z33Qaf7yHX6fSRf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AscvBAAAA3AAAAA8AAAAAAAAAAAAAAAAAmAIAAGRycy9kb3du&#10;cmV2LnhtbFBLBQYAAAAABAAEAPUAAACGAwAAAAA=&#10;" adj="-11796480,,5400" path="m,226772r453543,l453543,,,,,226772xe" strokeweight=".16mm">
                  <v:stroke joinstyle="miter" endcap="round"/>
                  <v:formulas/>
                  <v:path arrowok="t" o:connecttype="custom" textboxrect="-15000,0,468543,226772"/>
                  <v:textbox inset="0,0,0,0">
                    <w:txbxContent>
                      <w:p w14:paraId="2976C11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AF</w:t>
                        </w:r>
                      </w:p>
                    </w:txbxContent>
                  </v:textbox>
                </v:shape>
                <v:shape id="Freeform 125" o:spid="_x0000_s1064" style="position:absolute;left:14508;top:17307;width:5669;height:60;visibility:visible;mso-wrap-style:square;v-text-anchor:top" coordsize="56692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C7HMIA&#10;AADcAAAADwAAAGRycy9kb3ducmV2LnhtbERPTWsCMRC9F/wPYYTearaKra5G0ULFW3EV8Thuxs3S&#10;zWTZpG7675tCobd5vM9ZrqNtxJ06XztW8DzKQBCXTtdcKTgd359mIHxA1tg4JgXf5GG9GjwsMdeu&#10;5wPdi1CJFMI+RwUmhDaX0peGLPqRa4kTd3OdxZBgV0ndYZ/CbSPHWfYiLdacGgy29Gao/Cy+rIKP&#10;Xdz2cZJdzq/7wzxe525i0Cn1OIybBYhAMfyL/9x7neaPp/D7TLp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oLscwgAAANwAAAAPAAAAAAAAAAAAAAAAAJgCAABkcnMvZG93&#10;bnJldi54bWxQSwUGAAAAAAQABAD1AAAAhwMAAAAA&#10;" path="m,nfl566929,e" strokeweight=".16mm">
                  <v:stroke startarrow="block" endarrow="block" endcap="round"/>
                  <v:path arrowok="t"/>
                </v:shape>
                <v:shape id="Freeform 126" o:spid="_x0000_s1065" style="position:absolute;left:14355;top:5308;width:25098;height:60;visibility:visible;mso-wrap-style:square;v-text-anchor:top" coordsize="25097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XYMcMA&#10;AADcAAAADwAAAGRycy9kb3ducmV2LnhtbERPS2vCQBC+F/wPywi91Y0pSImuIkLUtnioiudpdpoE&#10;s7Nhd5vHv+8WCr3Nx/ec1WYwjejI+dqygvksAUFcWF1zqeB6yZ9eQPiArLGxTApG8rBZTx5WmGnb&#10;8wd151CKGMI+QwVVCG0mpS8qMuhntiWO3Jd1BkOErpTaYR/DTSPTJFlIgzXHhgpb2lVU3M/fRsH7&#10;Pj+88qebU9uM6bN7259Ox5tSj9NhuwQRaAj/4j/3Ucf56QJ+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XYMcMAAADcAAAADwAAAAAAAAAAAAAAAACYAgAAZHJzL2Rv&#10;d25yZXYueG1sUEsFBgAAAAAEAAQA9QAAAIgDAAAAAA==&#10;" path="m,nfl2509714,e" strokeweight=".16mm">
                  <v:stroke endarrow="block" endcap="round"/>
                  <v:path arrowok="t"/>
                </v:shape>
                <v:shape id="Freeform 127" o:spid="_x0000_s1066" style="position:absolute;left:38319;top:5705;width:13606;height:2136;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kO8IA&#10;AADcAAAADwAAAGRycy9kb3ducmV2LnhtbERPTWvCQBC9F/oflin0VjcGWkt0FRWEHnqpSsXbkB2T&#10;aHYmZLdr+u+7BcHbPN7nzBaDa1Wk3jfCBsajDBRxKbbhysB+t3l5B+UDssVWmAz8kofF/PFhhoWV&#10;K39R3IZKpRD2BRqoQ+gKrX1Zk0M/ko44cSfpHYYE+0rbHq8p3LU6z7I37bDh1FBjR+uaysv2xxk4&#10;fAquwvo7vnp/zksZx+NJojHPT8NyCirQEO7im/vDpvn5BP6fSRfo+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CGQ7wgAAANwAAAAPAAAAAAAAAAAAAAAAAJgCAABkcnMvZG93&#10;bnJldi54bWxQSwUGAAAAAAQABAD1AAAAhwMAAAAA&#10;" adj="-11796480,,5400" path="m,213643r1360630,l1360630,,,,,213643xe" strokeweight=".16mm">
                  <v:stroke joinstyle="miter" endcap="round"/>
                  <v:formulas/>
                  <v:path arrowok="t" o:connecttype="custom" textboxrect="-15000,0,1375630,213643"/>
                  <v:textbox inset="0,0,0,0">
                    <w:txbxContent>
                      <w:p w14:paraId="0E4B822D"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 EAS relocation preparation</w:t>
                        </w:r>
                      </w:p>
                    </w:txbxContent>
                  </v:textbox>
                </v:shape>
                <v:shape id="Freeform 128" o:spid="_x0000_s1067" style="position:absolute;left:14508;top:8670;width:24945;height:60;rotation:-11793047fd;visibility:visible;mso-wrap-style:square;v-text-anchor:top" coordsize="249448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uDQMYA&#10;AADcAAAADwAAAGRycy9kb3ducmV2LnhtbESPQWvCQBCF70L/wzIFb7qptNKmriKKUjCHNPYHDNlp&#10;EpqdDdmtSf31nYPgbYb35r1vVpvRtepCfWg8G3iaJ6CIS28brgx8nQ+zV1AhIltsPZOBPwqwWT9M&#10;VphaP/AnXYpYKQnhkKKBOsYu1TqUNTkMc98Ri/bte4dR1r7StsdBwl2rF0my1A4bloYaO9rVVP4U&#10;v85A/vySYXbc5YM9ZMXprblW1/3ZmOnjuH0HFWmMd/Pt+sMK/kJo5RmZQ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uDQMYAAADcAAAADwAAAAAAAAAAAAAAAACYAgAAZHJz&#10;L2Rvd25yZXYueG1sUEsFBgAAAAAEAAQA9QAAAIsDAAAAAA==&#10;" path="m,nfl2494489,e" strokeweight=".16mm">
                  <v:stroke endarrow="block" endcap="round"/>
                  <v:path arrowok="t"/>
                </v:shape>
                <v:shape id="Freeform 129" o:spid="_x0000_s1068" style="position:absolute;left:18429;top:6691;width:12567;height:2176;visibility:visible;mso-wrap-style:square;v-text-anchor:middle" coordsize="1256672,217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eNer4A&#10;AADcAAAADwAAAGRycy9kb3ducmV2LnhtbERPvQrCMBDeBd8hnOCmaQVFq1FUEAQntYNuR3O2xeZS&#10;mqj17Y0guN3H93uLVWsq8aTGlZYVxMMIBHFmdcm5gvS8G0xBOI+ssbJMCt7kYLXsdhaYaPviIz1P&#10;PhchhF2CCgrv60RKlxVk0A1tTRy4m20M+gCbXOoGXyHcVHIURRNpsOTQUGBN24Ky++lhFFxays87&#10;S9d7Gh/Gt0d0jHm7Uarfa9dzEJ5a/xf/3Hsd5o9m8H0mXC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njXq+AAAA3AAAAA8AAAAAAAAAAAAAAAAAmAIAAGRycy9kb3ducmV2&#10;LnhtbFBLBQYAAAAABAAEAPUAAACDAwAAAAA=&#10;" adj="-11796480,,5400" path="m,217628r1256672,l1256672,,,,,217628xe" filled="f" stroked="f" strokeweight=".16mm">
                  <v:stroke joinstyle="miter" endcap="round"/>
                  <v:formulas/>
                  <v:path arrowok="t" o:connecttype="custom" textboxrect="-15000,0,1271672,217628"/>
                  <v:textbox inset="0,0,0,0">
                    <w:txbxContent>
                      <w:p w14:paraId="4B9300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3. Nsmf_EventExposure_AppRelocationInfo</w:t>
                        </w:r>
                      </w:p>
                    </w:txbxContent>
                  </v:textbox>
                </v:shape>
                <v:shape id="Freeform 130" o:spid="_x0000_s1069" style="position:absolute;left:15732;top:3988;width:17083;height:1587;visibility:visible;mso-wrap-style:square;v-text-anchor:middle" coordsize="1708231,158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GsqsUA&#10;AADcAAAADwAAAGRycy9kb3ducmV2LnhtbESPQWvCQBCF7wX/wzKCt7oxQqmpq1RB0EOhGg8eh+w0&#10;Cc3OptltEv+9cyj0NsN789436+3oGtVTF2rPBhbzBBRx4W3NpYFrfnh+BRUissXGMxm4U4DtZvK0&#10;xsz6gc/UX2KpJIRDhgaqGNtM61BU5DDMfUss2pfvHEZZu1LbDgcJd41Ok+RFO6xZGipsaV9R8X35&#10;dQYGyveH1c9p9/F5K9I87UfKw9mY2XR8fwMVaYz/5r/roxX8peDLMzKB3j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ayqxQAAANwAAAAPAAAAAAAAAAAAAAAAAJgCAABkcnMv&#10;ZG93bnJldi54bWxQSwUGAAAAAAQABAD1AAAAigMAAAAA&#10;" adj="-11796480,,5400" path="m,158740r1708231,l1708231,,,,,158740xe" filled="f" stroked="f" strokeweight=".16mm">
                  <v:stroke joinstyle="miter" endcap="round"/>
                  <v:formulas/>
                  <v:path arrowok="t" o:connecttype="custom" textboxrect="-15000,0,1723231,158740"/>
                  <v:textbox inset="0,0,0,0">
                    <w:txbxContent>
                      <w:p w14:paraId="0EEBDD4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 Nsmf_EventExposure_Notify (Early Notification)</w:t>
                        </w:r>
                      </w:p>
                    </w:txbxContent>
                  </v:textbox>
                </v:shape>
                <v:shape id="Freeform 131" o:spid="_x0000_s1070" style="position:absolute;left:14575;top:18967;width:15874;height:60;visibility:visible;mso-wrap-style:square;v-text-anchor:top" coordsize="15874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0sb4A&#10;AADcAAAADwAAAGRycy9kb3ducmV2LnhtbERPTYvCMBC9C/6HMII3TV1xWWtTEZeCV6vseWjGtthM&#10;ShM1/nsjCHubx/ucbBtMJ+40uNaygsU8AUFcWd1yreB8KmY/IJxH1thZJgVPcrDNx6MMU20ffKR7&#10;6WsRQ9ilqKDxvk+ldFVDBt3c9sSRu9jBoI9wqKUe8BHDTSe/kuRbGmw5NjTY076h6lrejILidPmj&#10;Xw63tirDarf2Z1McEqWmk7DbgPAU/L/44z7oOH+5gPcz8QKZ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ctLG+AAAA3AAAAA8AAAAAAAAAAAAAAAAAmAIAAGRycy9kb3ducmV2&#10;LnhtbFBLBQYAAAAABAAEAPUAAACDAwAAAAA=&#10;" path="m,nfl1587402,e" strokeweight=".16mm">
                  <v:stroke startarrow="block" endarrow="block" endcap="round"/>
                  <v:path arrowok="t"/>
                </v:shape>
                <v:shape id="Freeform 132" o:spid="_x0000_s1071" style="position:absolute;left:13771;top:12878;width:17082;height:2186;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j0s8QA&#10;AADcAAAADwAAAGRycy9kb3ducmV2LnhtbERP22rCQBB9L/QflhF8CbqpQpE0q4ilVEUJ2oKvQ3Zy&#10;odnZNLtq/PtuQfBtDuc66aI3jbhQ52rLCl7GMQji3OqaSwXfXx+jGQjnkTU2lknBjRws5s9PKSba&#10;XvlAl6MvRQhhl6CCyvs2kdLlFRl0Y9sSB66wnUEfYFdK3eE1hJtGTuL4VRqsOTRU2NKqovzneDYK&#10;Trcsi4q9ed+dPldRFm1xuln/KjUc9Ms3EJ56/xDf3Wsd5k8n8P9MuE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Y9LP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7C2448E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4. N4 Session Establishment</w:t>
                        </w:r>
                      </w:p>
                    </w:txbxContent>
                  </v:textbox>
                </v:shape>
                <v:shape id="Freeform 133" o:spid="_x0000_s1072" style="position:absolute;left:13955;top:15080;width:9146;height:2186;visibility:visible;mso-wrap-style:square;v-text-anchor:middle" coordsize="9145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0p8UA&#10;AADcAAAADwAAAGRycy9kb3ducmV2LnhtbERPTWvCQBC9C/6HZYRepG5axTbRVUqLIlgPppZeh+yY&#10;BLOzMbs18d93hYK3ebzPmS87U4kLNa60rOBpFIEgzqwuOVdw+Fo9voJwHlljZZkUXMnBctHvzTHR&#10;tuU9XVKfixDCLkEFhfd1IqXLCjLoRrYmDtzRNgZ9gE0udYNtCDeVfI6iqTRYcmgosKb3grJT+msU&#10;rHerg/6OT/jS/kw+42l8/tgOz0o9DLq3GQhPnb+L/90bHeaPx3B7Jlw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SnxQAAANwAAAAPAAAAAAAAAAAAAAAAAJgCAABkcnMv&#10;ZG93bnJldi54bWxQSwUGAAAAAAQABAD1AAAAigMAAAAA&#10;" adj="-11796480,,5400" path="m,218635r914530,l914530,,,,,218635xe" filled="f" stroked="f" strokeweight=".16mm">
                  <v:stroke joinstyle="miter" endcap="round"/>
                  <v:formulas/>
                  <v:path arrowok="t" o:connecttype="custom" textboxrect="-15000,0,929530,218635"/>
                  <v:textbox inset="0,0,0,0">
                    <w:txbxContent>
                      <w:p w14:paraId="2252041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5. N4 Session Modification</w:t>
                        </w:r>
                      </w:p>
                    </w:txbxContent>
                  </v:textbox>
                </v:shape>
                <v:shape id="Freeform 136" o:spid="_x0000_s1073" style="position:absolute;left:14512;top:30324;width:25122;height:60;visibility:visible;mso-wrap-style:square;v-text-anchor:top" coordsize="251214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TcIL8A&#10;AADcAAAADwAAAGRycy9kb3ducmV2LnhtbERPS4vCMBC+C/sfwix403QVRbpGcV0WvfTgY+9DM7bF&#10;ZhKSqPXfG0HwNh/fc+bLzrTiSj40lhV8DTMQxKXVDVcKjoe/wQxEiMgaW8uk4E4BlouP3hxzbW+8&#10;o+s+ViKFcMhRQR2jy6UMZU0Gw9A64sSdrDcYE/SV1B5vKdy0cpRlU2mw4dRQo6N1TeV5fzEK/D87&#10;Wehj8VPg7+QUNtZVo61S/c9u9Q0iUhff4pd7q9P88RSez6QL5OI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ZNwgvwAAANwAAAAPAAAAAAAAAAAAAAAAAJgCAABkcnMvZG93bnJl&#10;di54bWxQSwUGAAAAAAQABAD1AAAAhAMAAAAA&#10;" path="m,nfl2512144,e" strokeweight=".16mm">
                  <v:stroke endarrow="block" endcap="round"/>
                  <v:path arrowok="t"/>
                </v:shape>
                <v:shape id="Freeform 137" o:spid="_x0000_s1074" style="position:absolute;left:15572;top:28219;width:17082;height:2187;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9XK8QA&#10;AADcAAAADwAAAGRycy9kb3ducmV2LnhtbERPTWvCQBC9C/0PyxR6CXVjBS2pq4gialFCbcHrkB2T&#10;YHY2ZleN/94tCN7m8T5nNGlNJS7UuNKygl43BkGcWV1yruDvd/H+CcJ5ZI2VZVJwIweT8UtnhIm2&#10;V/6hy87nIoSwS1BB4X2dSOmyggy6rq2JA3ewjUEfYJNL3eA1hJtKfsTxQBosOTQUWNOsoOy4OxsF&#10;+1uaRoetmW/2y1mURt/YX69OSr29ttMvEJ5a/xQ/3Csd5veH8P9MuEC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vVyv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425C994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9. Nsmf_EventExposure_Notify (Late Notification)</w:t>
                        </w:r>
                      </w:p>
                    </w:txbxContent>
                  </v:textbox>
                </v:shape>
                <v:shape id="Freeform 143" o:spid="_x0000_s1075" style="position:absolute;left:101;top:28;width:4536;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bMH8IA&#10;AADcAAAADwAAAGRycy9kb3ducmV2LnhtbERPS2rDMBDdB3oHMYVuQi2nLiE4UUIpBLoogdo+wGBN&#10;bSfWyEiqP7evAoXu5vG+czjNphcjOd9ZVrBJUhDEtdUdNwqq8vy8A+EDssbeMilYyMPp+LA6YK7t&#10;xF80FqERMYR9jgraEIZcSl+3ZNAndiCO3Ld1BkOErpHa4RTDTS9f0nQrDXYcG1oc6L2l+lb8GAXZ&#10;rTrjsinSkq6fDke/nuRwUerpcX7bgwg0h3/xn/tDx/mvGdyfiRfI4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dswfwgAAANwAAAAPAAAAAAAAAAAAAAAAAJgCAABkcnMvZG93&#10;bnJldi54bWxQSwUGAAAAAAQABAD1AAAAhwMAAAAA&#10;" adj="-11796480,,5400" path="m,226772r453543,l453543,,,,,226772xe" strokeweight=".16mm">
                  <v:stroke joinstyle="miter" endcap="round"/>
                  <v:formulas/>
                  <v:path arrowok="t" o:connecttype="custom" textboxrect="-15000,0,468543,226772"/>
                  <v:textbox inset="0,0,0,0">
                    <w:txbxContent>
                      <w:p w14:paraId="01BB8E9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UE</w:t>
                        </w:r>
                      </w:p>
                    </w:txbxContent>
                  </v:textbox>
                </v:shape>
                <v:shape id="Freeform 148" o:spid="_x0000_s1076" style="position:absolute;left:7772;top:20122;width:6803;height:60;rotation:180;visibility:visible;mso-wrap-style:square;v-text-anchor:top" coordsize="6803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IOF8cA&#10;AADcAAAADwAAAGRycy9kb3ducmV2LnhtbESPQUsDMRCF74L/IYzQi9isVkTWpkUEsacubRX0NmzG&#10;zepmEjdpu+2v7xwK3mZ4b977ZjoffKd21Kc2sIHbcQGKuA625cbA++b15hFUysgWu8Bk4EAJ5rPL&#10;iymWNux5Rbt1bpSEcCrRgMs5llqn2pHHNA6RWLTv0HvMsvaNtj3uJdx3+q4oHrTHlqXBYaQXR/Xv&#10;eusN/BxdNbmuFtXbZPmBn3/HGF3+MmZ0NTw/gco05H/z+XphBf9eaOUZmUDPT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iDhfHAAAA3AAAAA8AAAAAAAAAAAAAAAAAmAIAAGRy&#10;cy9kb3ducmV2LnhtbFBLBQYAAAAABAAEAPUAAACMAwAAAAA=&#10;" path="m,nfl680315,e" strokeweight=".16mm">
                  <v:stroke startarrow="block" endarrow="block" endcap="round"/>
                  <v:path arrowok="t"/>
                </v:shape>
                <v:shape id="Freeform 149" o:spid="_x0000_s1077" style="position:absolute;left:7395;top:18522;width:10129;height:2187;visibility:visible;mso-wrap-style:square;v-text-anchor:middle" coordsize="101285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Q4PcQA&#10;AADcAAAADwAAAGRycy9kb3ducmV2LnhtbERPTWvCQBC9C/0Pywi9mY1SS4yuIkKLIEKbRsXbkB2T&#10;0Oxsmt1q/PfdQqG3ebzPWax604grda62rGAcxSCIC6trLhXkHy+jBITzyBoby6TgTg5Wy4fBAlNt&#10;b/xO18yXIoSwS1FB5X2bSumKigy6yLbEgbvYzqAPsCul7vAWwk0jJ3H8LA3WHBoqbGlTUfGZfRsF&#10;+/OundDxtdh+nXRyoHz6Zt1Zqcdhv56D8NT7f/Gfe6vD/KcZ/D4TLp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UOD3EAAAA3AAAAA8AAAAAAAAAAAAAAAAAmAIAAGRycy9k&#10;b3ducmV2LnhtbFBLBQYAAAAABAAEAPUAAACJAwAAAAA=&#10;" adj="-11796480,,5400" path="m,218635r1012852,l1012852,,,,,218635xe" filled="f" stroked="f" strokeweight=".16mm">
                  <v:stroke joinstyle="miter" endcap="round"/>
                  <v:formulas/>
                  <v:path arrowok="t" o:connecttype="custom" textboxrect="-15000,0,1027852,218635"/>
                  <v:textbox inset="0,0,0,0">
                    <w:txbxContent>
                      <w:p w14:paraId="77A2BD0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7. N2 PDU Session Modification</w:t>
                        </w:r>
                      </w:p>
                    </w:txbxContent>
                  </v:textbox>
                </v:shape>
                <v:shape id="Freeform 160" o:spid="_x0000_s1078" style="position:absolute;left:23579;top:35;width:3174;height:2267;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z3hcUA&#10;AADcAAAADwAAAGRycy9kb3ducmV2LnhtbESPT2vCQBDF7wW/wzJCb3VjiyKpq6hQkUIO/oHibciO&#10;STA7G7Krid/eORS8zfDevPeb+bJ3tbpTGyrPBsajBBRx7m3FhYHT8edjBipEZIu1ZzLwoADLxeBt&#10;jqn1He/pfoiFkhAOKRooY2xSrUNeksMw8g2xaBffOoyytoW2LXYS7mr9mSRT7bBiaSixoU1J+fVw&#10;cwboNzvOzufTV4b9tntk68lf0UyMeR/2q29Qkfr4Mv9f76zgTwVfnpEJ9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nPeFxQAAANwAAAAPAAAAAAAAAAAAAAAAAJgCAABkcnMv&#10;ZG93bnJldi54bWxQSwUGAAAAAAQABAD1AAAAigMAAAAA&#10;" adj="-11796480,,5400" path="m,226772r317480,l317480,,,,,226772xe" strokeweight=".16mm">
                  <v:stroke joinstyle="miter" endcap="round"/>
                  <v:formulas/>
                  <v:path arrowok="t" o:connecttype="custom" textboxrect="-15000,0,332480,226772"/>
                  <v:textbox inset="0,0,0,0">
                    <w:txbxContent>
                      <w:p w14:paraId="2AF6E9C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v:textbox>
                </v:shape>
                <v:shape id="Freeform 161" o:spid="_x0000_s1079" style="position:absolute;left:17512;top:35;width:5330;height:2267;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npMAA&#10;AADcAAAADwAAAGRycy9kb3ducmV2LnhtbERPS4vCMBC+C/6HMII3TRWRtWuURaiI4MFH8To0s23Z&#10;ZlKSWOu/NwsLe5uP7znrbW8a0ZHztWUFs2kCgriwuuZSwe2aTT5A+ICssbFMCl7kYbsZDtaYavvk&#10;M3WXUIoYwj5FBVUIbSqlLyoy6Ke2JY7ct3UGQ4SulNrhM4abRs6TZCkN1hwbKmxpV1Hxc3kYBXl/&#10;OhdZl4WFxoMr8zuu/P6o1HjUf32CCNSHf/Gf+6Dj/OUMfp+JF8jN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kQnpMAAAADcAAAADwAAAAAAAAAAAAAAAACYAgAAZHJzL2Rvd25y&#10;ZXYueG1sUEsFBgAAAAAEAAQA9QAAAIUDAAAAAA==&#10;" adj="-11796480,,5400" path="m,226772r533075,l533075,,,,,226772xe" strokeweight=".16mm">
                  <v:stroke joinstyle="miter" endcap="round"/>
                  <v:formulas/>
                  <v:path arrowok="t" o:connecttype="custom" textboxrect="-15000,0,548075,226772"/>
                  <v:textbox inset="0,0,0,0">
                    <w:txbxContent>
                      <w:p w14:paraId="5590982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v:textbox>
                </v:shape>
                <v:shape id="Freeform 162" o:spid="_x0000_s1080" style="position:absolute;left:23579;top:35;width:3174;height:2267;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MacMA&#10;AADcAAAADwAAAGRycy9kb3ducmV2LnhtbERPTWvCQBC9F/wPywje6kYlIaSuokJFCjmogeJtyE6T&#10;0OxsyG5N/PfdQsHbPN7nrLejacWdetdYVrCYRyCIS6sbrhQU1/fXFITzyBpby6TgQQ62m8nLGjNt&#10;Bz7T/eIrEULYZaig9r7LpHRlTQbd3HbEgfuyvUEfYF9J3eMQwk0rl1GUSIMNh4YaOzrUVH5ffowC&#10;+siv6e1WrHIcj8Mj38efVRcrNZuOuzcQnkb/FP+7TzrMT5bw90y4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LMacMAAADcAAAADwAAAAAAAAAAAAAAAACYAgAAZHJzL2Rv&#10;d25yZXYueG1sUEsFBgAAAAAEAAQA9QAAAIgDAAAAAA==&#10;" adj="-11796480,,5400" path="m,226772r317480,l317480,,,,,226772xe" strokeweight=".16mm">
                  <v:stroke joinstyle="miter" endcap="round"/>
                  <v:formulas/>
                  <v:path arrowok="t" o:connecttype="custom" textboxrect="-15000,0,332480,226772"/>
                  <v:textbox inset="0,0,0,0">
                    <w:txbxContent>
                      <w:p w14:paraId="6CB2801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v:textbox>
                </v:shape>
                <v:shape id="Freeform 163" o:spid="_x0000_s1081" style="position:absolute;left:27440;top:116;width:5331;height:2267;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ocSMIA&#10;AADcAAAADwAAAGRycy9kb3ducmV2LnhtbERPTWvCQBC9F/wPyxS81U1VQpu6igiRIPQQW+l1yE6T&#10;0Oxs2F2T9N93C4K3ebzP2ewm04mBnG8tK3heJCCIK6tbrhV8fuRPLyB8QNbYWSYFv+Rht509bDDT&#10;duSShnOoRQxhn6GCJoQ+k9JXDRn0C9sTR+7bOoMhQldL7XCM4aaTyyRJpcGWY0ODPR0aqn7OV6Pg&#10;Mr2XVT7kYa2xcPXlC1/98aTU/HHav4EINIW7+OYudJyfruD/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2hxIwgAAANwAAAAPAAAAAAAAAAAAAAAAAJgCAABkcnMvZG93&#10;bnJldi54bWxQSwUGAAAAAAQABAD1AAAAhwMAAAAA&#10;" adj="-11796480,,5400" path="m,226772r533075,l533075,,,,,226772xe" strokeweight=".16mm">
                  <v:stroke joinstyle="miter" endcap="round"/>
                  <v:formulas/>
                  <v:path arrowok="t" o:connecttype="custom" textboxrect="-15000,0,548075,226772"/>
                  <v:textbox inset="0,0,0,0">
                    <w:txbxContent>
                      <w:p w14:paraId="1700D42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2</w:t>
                        </w:r>
                      </w:p>
                    </w:txbxContent>
                  </v:textbox>
                </v:shape>
                <v:shape id="Freeform 164" o:spid="_x0000_s1082" style="position:absolute;left:33507;top:116;width:3175;height:2267;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fxhsMA&#10;AADcAAAADwAAAGRycy9kb3ducmV2LnhtbERPS2vCQBC+C/6HZYTedGPbBImuYgstRcihKoi3ITsm&#10;wexsyG7z+PduodDbfHzP2ewGU4uOWldZVrBcRCCIc6srLhScTx/zFQjnkTXWlknBSA522+lkg6m2&#10;PX9Td/SFCCHsUlRQet+kUrq8JINuYRviwN1sa9AH2BZSt9iHcFPL5yhKpMGKQ0OJDb2XlN+PP0YB&#10;HbLT6no9v2Q4fPZj9hZfiiZW6mk27NcgPA3+X/zn/tJhfvIKv8+EC+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fxhsMAAADcAAAADwAAAAAAAAAAAAAAAACYAgAAZHJzL2Rv&#10;d25yZXYueG1sUEsFBgAAAAAEAAQA9QAAAIgDAAAAAA==&#10;" adj="-11796480,,5400" path="m,226772r317480,l317480,,,,,226772xe" strokeweight=".16mm">
                  <v:stroke joinstyle="miter" endcap="round"/>
                  <v:formulas/>
                  <v:path arrowok="t" o:connecttype="custom" textboxrect="-15000,0,332480,226772"/>
                  <v:textbox inset="0,0,0,0">
                    <w:txbxContent>
                      <w:p w14:paraId="39BA753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PSA2</w:t>
                        </w:r>
                      </w:p>
                    </w:txbxContent>
                  </v:textbox>
                </v:shape>
                <v:shape id="Freeform 165" o:spid="_x0000_s1083" style="position:absolute;left:14508;top:15039;width:20560;height:60;visibility:visible;mso-wrap-style:square;v-text-anchor:top" coordsize="205601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SqisEA&#10;AADcAAAADwAAAGRycy9kb3ducmV2LnhtbERP22rCQBB9L/gPywi+FN1UMJXoKhIUAoVCYj9gyI5J&#10;MDsbstsk/r1bEPo2h3Od/XEyrRiod41lBR+rCARxaXXDlYKf62W5BeE8ssbWMil4kIPjYfa2x0Tb&#10;kXMaCl+JEMIuQQW1910ipStrMuhWtiMO3M32Bn2AfSV1j2MIN61cR1EsDTYcGmrsKK2pvBe/RsG3&#10;y6Or/fx6H8++1dmUpmlVNEot5tNpB8LT5P/FL3emw/x4A3/PhAvk4Q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kqorBAAAA3AAAAA8AAAAAAAAAAAAAAAAAmAIAAGRycy9kb3du&#10;cmV2LnhtbFBLBQYAAAAABAAEAPUAAACGAwAAAAA=&#10;" path="m,nfl2056011,e" strokeweight=".16mm">
                  <v:stroke startarrow="block" endarrow="block" endcap="round"/>
                  <v:path arrowok="t"/>
                </v:shape>
                <v:shape id="Freeform 166" o:spid="_x0000_s1084" style="position:absolute;left:15025;top:16781;width:17082;height:2186;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DdrcQA&#10;AADcAAAADwAAAGRycy9kb3ducmV2LnhtbERP22rCQBB9L/Qflin0JeimLQSJbkQspVZaghfwdchO&#10;LpidTbNbjX/vCkLf5nCuM5sPphUn6l1jWcHLOAZBXFjdcKVgv/sYTUA4j6yxtUwKLuRgnj0+zDDV&#10;9swbOm19JUIIuxQV1N53qZSuqMmgG9uOOHCl7Q36APtK6h7PIdy08jWOE2mw4dBQY0fLmorj9s8o&#10;OFzyPCp/zPv34XMZ5dEa375Wv0o9Pw2LKQhPg/8X390rHeYnCdyeCR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Q3a3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6D2B857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6</w:t>
                        </w:r>
                        <w:r>
                          <w:rPr>
                            <w:rFonts w:hint="eastAsia"/>
                            <w:color w:val="000000"/>
                            <w:sz w:val="10"/>
                            <w:szCs w:val="10"/>
                          </w:rPr>
                          <w:t xml:space="preserve">. </w:t>
                        </w:r>
                        <w:r w:rsidRPr="00A4341B">
                          <w:rPr>
                            <w:rFonts w:eastAsia="Times New Roman"/>
                            <w:color w:val="000000"/>
                            <w:sz w:val="10"/>
                            <w:szCs w:val="10"/>
                          </w:rPr>
                          <w:t>N4 Session Establishment</w:t>
                        </w:r>
                      </w:p>
                    </w:txbxContent>
                  </v:textbox>
                </v:shape>
                <v:shape id="Freeform 185" o:spid="_x0000_s1085" style="position:absolute;left:7589;top:24476;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8uMMA&#10;AADcAAAADwAAAGRycy9kb3ducmV2LnhtbERPS2vCQBC+C/0PywjedGPBKtFVmlJLPIjUtgdvQ3ZM&#10;QrOzIbvm8e+7BcHbfHzP2ex6U4mWGldaVjCfRSCIM6tLzhV8f+2nKxDOI2usLJOCgRzstk+jDcba&#10;dvxJ7dnnIoSwi1FB4X0dS+myggy6ma2JA3e1jUEfYJNL3WAXwk0ln6PoRRosOTQUWNNbQdnv+WYU&#10;HHqsq+P7D3+k/noYkuiULC+tUpNx/7oG4an3D/Hdneowf7WA/2fCB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8uMMAAADcAAAADwAAAAAAAAAAAAAAAACYAgAAZHJzL2Rv&#10;d25yZXYueG1sUEsFBgAAAAAEAAQA9QAAAIgDAAAAAA==&#10;" path="m,nfl2293302,e" strokeweight=".33333mm">
                  <v:stroke startarrow="block" endcap="round"/>
                  <v:path arrowok="t"/>
                </v:shape>
                <v:shape id="Freeform 186" o:spid="_x0000_s1086" style="position:absolute;left:20182;top:25041;width:10052;height:60;rotation:180;visibility:visible;mso-wrap-style:square;v-text-anchor:top" coordsize="100524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zLisQA&#10;AADcAAAADwAAAGRycy9kb3ducmV2LnhtbERPTWvCQBC9C/0PyxS8mY1ibUhdRaSBXnqo1UNvQ3bM&#10;RrOzIbtN0v76bkHwNo/3OevtaBvRU+drxwrmSQqCuHS65krB8bOYZSB8QNbYOCYFP+Rhu3mYrDHX&#10;buAP6g+hEjGEfY4KTAhtLqUvDVn0iWuJI3d2ncUQYVdJ3eEQw20jF2m6khZrjg0GW9obKq+Hb6ug&#10;+e2vZvlcnJ8u71+4H9JTcXw9KTV9HHcvIAKN4S6+ud90nJ+t4P+ZeIH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My4rEAAAA3AAAAA8AAAAAAAAAAAAAAAAAmAIAAGRycy9k&#10;b3ducmV2LnhtbFBLBQYAAAAABAAEAPUAAACJAwAAAAA=&#10;" path="m,nfl1005246,e" strokeweight=".33333mm">
                  <v:stroke endarrow="block" endcap="round"/>
                  <v:path arrowok="t"/>
                </v:shape>
                <v:shape id="Freeform 187" o:spid="_x0000_s1087" style="position:absolute;left:2330;top:24476;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Bg/sIA&#10;AADcAAAADwAAAGRycy9kb3ducmV2LnhtbERP3WrCMBS+F/YO4Qy803QVnFSjyHAwmDisPsChObbF&#10;5qQksa17eiMMdnc+vt+z2gymER05X1tW8DZNQBAXVtdcKjifPicLED4ga2wsk4I7edisX0YrzLTt&#10;+UhdHkoRQ9hnqKAKoc2k9EVFBv3UtsSRu1hnMEToSqkd9jHcNDJNkrk0WHNsqLClj4qKa34zCnKH&#10;s9/vfdn/HPbdrG51urvYVKnx67Bdggg0hH/xn/tLx/mLd3g+Ey+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GD+wgAAANwAAAAPAAAAAAAAAAAAAAAAAJgCAABkcnMvZG93&#10;bnJldi54bWxQSwUGAAAAAAQABAD1AAAAhwMAAAAA&#10;" path="m,nfl525948,e" strokeweight=".33333mm">
                  <v:stroke startarrow="block" endcap="round"/>
                  <v:path arrowok="t"/>
                </v:shape>
                <v:shape id="Freeform 188" o:spid="_x0000_s1088" style="position:absolute;left:20182;top:25568;width:5076;height:60;rotation:180;visibility:visible;mso-wrap-style:square;v-text-anchor:top" coordsize="50764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YFi8UA&#10;AADcAAAADwAAAGRycy9kb3ducmV2LnhtbESPQWsCMRCF7wX/QxjBW83agshqFBFKW0GotsXruBk3&#10;224mYRN1++87h0JvM7w3732zWPW+VVfqUhPYwGRcgCKugm24NvDx/nQ/A5UyssU2MBn4oQSr5eBu&#10;gaUNN97T9ZBrJSGcSjTgco6l1qly5DGNQyQW7Rw6j1nWrta2w5uE+1Y/FMVUe2xYGhxG2jiqvg8X&#10;b+Br6yO97p11b/b5dFnHx13xeTRmNOzXc1CZ+vxv/rt+sYI/E1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FgWLxQAAANwAAAAPAAAAAAAAAAAAAAAAAJgCAABkcnMv&#10;ZG93bnJldi54bWxQSwUGAAAAAAQABAD1AAAAigMAAAAA&#10;" path="m,nfl507645,e" strokeweight=".33333mm">
                  <v:stroke startarrow="block" endcap="round"/>
                  <v:path arrowok="t"/>
                </v:shape>
                <v:shape id="Freeform 189" o:spid="_x0000_s1089" style="position:absolute;left:13793;top:22761;width:14326;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Q72MAA&#10;AADcAAAADwAAAGRycy9kb3ducmV2LnhtbERP24rCMBB9X/Afwgi+ramCS+0aixSkvnr5gKGZXmgz&#10;6TaxVr/eLCzs2xzOdXbpZDox0uAaywpWywgEcWF1w5WC2/X4GYNwHlljZ5kUPMlBup997DDR9sFn&#10;Gi++EiGEXYIKau/7REpX1GTQLW1PHLjSDgZ9gEMl9YCPEG46uY6iL2mw4dBQY09ZTUV7uRsF088r&#10;z9pNm8uSTNzn27J43kelFvPp8A3C0+T/xX/ukw7z4y38PhMu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xQ72MAAAADcAAAADwAAAAAAAAAAAAAAAACYAgAAZHJzL2Rvd25y&#10;ZXYueG1sUEsFBgAAAAAEAAQA9QAAAIUDAAAAAA==&#10;" adj="-11796480,,5400" path="m,218635r1432549,l1432549,,,,,218635xe" filled="f" stroked="f" strokeweight=".16mm">
                  <v:stroke joinstyle="miter" endcap="round"/>
                  <v:formulas/>
                  <v:path arrowok="t" o:connecttype="custom" textboxrect="-15000,0,1447549,218635"/>
                  <v:textbox inset="0,0,0,0">
                    <w:txbxContent>
                      <w:p w14:paraId="0FD7719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8. Uplink data</w:t>
                        </w:r>
                      </w:p>
                    </w:txbxContent>
                  </v:textbox>
                </v:shape>
                <v:shape id="Freeform 190" o:spid="_x0000_s1090" style="position:absolute;left:25258;top:25568;width:19843;height:60;rotation:180;visibility:visible;mso-wrap-style:square;v-text-anchor:top" coordsize="198425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T1MsYA&#10;AADcAAAADwAAAGRycy9kb3ducmV2LnhtbESPT2/CMAzF70j7DpEn7QYpQ5pYIaBpGhKXHfhzgJvX&#10;mLaicbok0I5PPx+QuNl6z+/9PF/2rlFXCrH2bGA8ykARF97WXBrY71bDKaiYkC02nsnAH0VYLp4G&#10;c8yt73hD120qlYRwzNFAlVKbax2LihzGkW+JRTv54DDJGkptA3YS7hr9mmVv2mHN0lBhS58VFeft&#10;xRm4/WTjr+/JZdJh+vX7cD4cj6u1MS/P/ccMVKI+Pcz367UV/HfBl2dkAr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T1MsYAAADcAAAADwAAAAAAAAAAAAAAAACYAgAAZHJz&#10;L2Rvd25yZXYueG1sUEsFBgAAAAAEAAQA9QAAAIsDAAAAAA==&#10;" path="m,nfl1984252,e" strokeweight=".33333mm">
                  <v:stroke startarrow="block" endcap="round"/>
                  <v:path arrowok="t"/>
                </v:shape>
                <v:shape id="Freeform 191" o:spid="_x0000_s1091" style="position:absolute;left:28893;top:24947;width:14325;height:2187;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hA78A&#10;AADcAAAADwAAAGRycy9kb3ducmV2LnhtbERP22rCQBB9L/gPywh9qxuFFo2uIoLEV9N+wJCdXEh2&#10;NmY3N7/eLRT6NodzncNpMo0YqHOVZQXrVQSCOLO64kLBz/f1YwvCeWSNjWVSMJOD03HxdsBY25Hv&#10;NKS+ECGEXYwKSu/bWEqXlWTQrWxLHLjcdgZ9gF0hdYdjCDeN3ETRlzRYcWgosaVLSVmd9kbB9Hgm&#10;l/qzTmROZtsmuzyb+0Gp9+V03oPwNPl/8Z/7psP83Rp+nwkXyO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u6EDvwAAANwAAAAPAAAAAAAAAAAAAAAAAJgCAABkcnMvZG93bnJl&#10;di54bWxQSwUGAAAAAAQABAD1AAAAhAMAAAAA&#10;" adj="-11796480,,5400" path="m,218635r1432549,l1432549,,,,,218635xe" filled="f" stroked="f" strokeweight=".16mm">
                  <v:stroke joinstyle="miter" endcap="round"/>
                  <v:formulas/>
                  <v:path arrowok="t" o:connecttype="custom" textboxrect="-15000,0,1447549,218635"/>
                  <v:textbox inset="0,0,0,0">
                    <w:txbxContent>
                      <w:p w14:paraId="690316A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Uplink data (old EAS IP )</w:t>
                        </w:r>
                      </w:p>
                    </w:txbxContent>
                  </v:textbox>
                </v:shape>
                <v:shape id="Freeform 192" o:spid="_x0000_s1092" style="position:absolute;left:393;top:26094;width:4281;height:1954;visibility:visible;mso-wrap-style:square;v-text-anchor:middle" coordsize="428120,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cnssIA&#10;AADcAAAADwAAAGRycy9kb3ducmV2LnhtbERP32vCMBB+H+x/CDfwbaYTcVqNIpuCiMLU7f2anG1Z&#10;c6lN1PrfG2Gwt/v4ft5k1tpKXKjxpWMFb90EBLF2puRcwfdh+ToE4QOywcoxKbiRh9n0+WmCqXFX&#10;3tFlH3IRQ9inqKAIoU6l9Logi77rauLIHV1jMUTY5NI0eI3htpK9JBlIiyXHhgJr+ihI/+7PVsEi&#10;O2Wrre7/VIfNXH9lhO/Dz7VSnZd2PgYRqA3/4j/3ysT5ox48nokX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yeywgAAANwAAAAPAAAAAAAAAAAAAAAAAJgCAABkcnMvZG93&#10;bnJldi54bWxQSwUGAAAAAAQABAD1AAAAhwMAAAAA&#10;" adj="-11796480,,5400" path="m,195393r428120,l428120,,,,,195393xe" filled="f" stroked="f" strokeweight=".16mm">
                  <v:stroke joinstyle="miter" endcap="round"/>
                  <v:formulas/>
                  <v:path arrowok="t" o:connecttype="custom" textboxrect="-15000,0,443120,195393"/>
                  <v:textbox inset="0,0,0,0">
                    <w:txbxContent>
                      <w:p w14:paraId="66A8E542"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ULCL</w:t>
                        </w:r>
                      </w:p>
                    </w:txbxContent>
                  </v:textbox>
                </v:shape>
                <v:shape id="Freeform 195" o:spid="_x0000_s1093" style="position:absolute;left:732;top:9003;width:35575;height:2267;visibility:visible;mso-wrap-style:square;v-text-anchor:middle" coordsize="355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yXsMA&#10;AADcAAAADwAAAGRycy9kb3ducmV2LnhtbERPPW/CMBDdkfgP1iF1A4dKRRAwqDRKy9AF2oHxiI8k&#10;anyObJek/HpcCYntnt7nrTa9acSFnK8tK5hOEhDEhdU1lwq+v/LxHIQPyBoby6Tgjzxs1sPBClNt&#10;O97T5RBKEUPYp6igCqFNpfRFRQb9xLbEkTtbZzBE6EqpHXYx3DTyOUlm0mDNsaHClt4qKn4Ov0aB&#10;dp+Lrn0vtsdZ7rLyY5fRSV+Vehr1r0sQgfrwEN/dOx3nL17g/5l4gV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yXsMAAADcAAAADwAAAAAAAAAAAAAAAACYAgAAZHJzL2Rv&#10;d25yZXYueG1sUEsFBgAAAAAEAAQA9QAAAIgDAAAAAA==&#10;" adj="-11796480,,5400" path="m,226772r3557480,l3557480,,,,,226772xe" strokeweight=".16mm">
                  <v:stroke joinstyle="miter" endcap="round"/>
                  <v:formulas/>
                  <v:path arrowok="t" o:connecttype="custom" textboxrect="-15000,0,3572480,226772"/>
                  <v:textbox inset="0,0,0,0">
                    <w:txbxContent>
                      <w:p w14:paraId="7EACFA18"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PDU Session Re-Anchoring procedure for SSC mode 2 or SSC mode 3</w:t>
                        </w:r>
                      </w:p>
                    </w:txbxContent>
                  </v:textbox>
                </v:shape>
                <v:shape id="Freeform 196" o:spid="_x0000_s1094" style="position:absolute;left:873;top:9670;width:11083;height:1953;visibility:visible;mso-wrap-style:square;v-text-anchor:middle" coordsize="1108346,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wCcEA&#10;AADcAAAADwAAAGRycy9kb3ducmV2LnhtbERP24rCMBB9F/yHMMK+aeqK4nZNixQWxAfBywcMzWxb&#10;tpnUJKvVrzeC4NscznVWeW9acSHnG8sKppMEBHFpdcOVgtPxZ7wE4QOyxtYyKbiRhzwbDlaYanvl&#10;PV0OoRIxhH2KCuoQulRKX9Zk0E9sRxy5X+sMhghdJbXDaww3rfxMkoU02HBsqLGjoqby7/BvFOzN&#10;bGeK6dHNHG/Our1vt8UclfoY9etvEIH68Ba/3Bsd538t4PlMvEBm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l8AnBAAAA3AAAAA8AAAAAAAAAAAAAAAAAmAIAAGRycy9kb3du&#10;cmV2LnhtbFBLBQYAAAAABAAEAPUAAACGAwAAAAA=&#10;" adj="-11796480,,5400" path="m,195393r1108346,l1108346,,,,,195393xe" filled="f" stroked="f" strokeweight=".16mm">
                  <v:stroke joinstyle="miter" endcap="round"/>
                  <v:formulas/>
                  <v:path arrowok="t" o:connecttype="custom" textboxrect="-15000,0,1123347,195393"/>
                  <v:textbox inset="0,0,0,0">
                    <w:txbxContent>
                      <w:p w14:paraId="1893E130"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Multiple PDU session</w:t>
                        </w:r>
                      </w:p>
                    </w:txbxContent>
                  </v:textbox>
                </v:shape>
                <v:shape id="Freeform 197" o:spid="_x0000_s1095" style="position:absolute;left:873;top:15182;width:11083;height:1954;visibility:visible;mso-wrap-style:square;v-text-anchor:middle" coordsize="1108346,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lVksAA&#10;AADcAAAADwAAAGRycy9kb3ducmV2LnhtbERP24rCMBB9X/Afwgi+ramKq1ajSEEQHxa8fMDQjG2x&#10;mdQkavXrjbCwb3M411msWlOLOzlfWVYw6CcgiHOrKy4UnI6b7ykIH5A11pZJwZM8rJadrwWm2j54&#10;T/dDKEQMYZ+igjKEJpXS5yUZ9H3bEEfubJ3BEKErpHb4iOGmlsMk+ZEGK44NJTaUlZRfDjejYG9G&#10;vyYbHN3I8faq69dul41RqV63Xc9BBGrDv/jPvdVx/mwCn2fiBX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elVksAAAADcAAAADwAAAAAAAAAAAAAAAACYAgAAZHJzL2Rvd25y&#10;ZXYueG1sUEsFBgAAAAAEAAQA9QAAAIUDAAAAAA==&#10;" adj="-11796480,,5400" path="m,195393r1108346,l1108346,,,,,195393xe" filled="f" stroked="f" strokeweight=".16mm">
                  <v:stroke joinstyle="miter" endcap="round"/>
                  <v:formulas/>
                  <v:path arrowok="t" o:connecttype="custom" textboxrect="-15000,0,1123347,195393"/>
                  <v:textbox inset="0,0,0,0">
                    <w:txbxContent>
                      <w:p w14:paraId="412095A6"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Session breakout</w:t>
                        </w:r>
                      </w:p>
                    </w:txbxContent>
                  </v:textbox>
                </v:shape>
                <v:group id="Group 206" o:spid="_x0000_s1096" style="position:absolute;left:2455;top:2296;width:48280;height:78764" coordorigin="2455,2296" coordsize="48279,78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Gz8YAAADcAAAADwAAAGRycy9kb3ducmV2LnhtbESPQWvCQBSE74X+h+UV&#10;ems2sVQkdQ1BVDxIoUaQ3h7ZZxLMvg3ZNYn/3i0Uehxm5htmmU2mFQP1rrGsIIliEMSl1Q1XCk7F&#10;9m0Bwnlkja1lUnAnB9nq+WmJqbYjf9Nw9JUIEHYpKqi971IpXVmTQRfZjjh4F9sb9EH2ldQ9jgFu&#10;WjmL47k02HBYqLGjdU3l9XgzCnYjjvl7shkO18v6/lN8fJ0PCSn1+jLlnyA8Tf4//NfeawWzeA6/&#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RMbPxgAAANwA&#10;AAAPAAAAAAAAAAAAAAAAAKoCAABkcnMvZG93bnJldi54bWxQSwUGAAAAAAQABAD6AAAAnQMAAAAA&#10;">
                  <v:shape id="Freeform 207" o:spid="_x0000_s1097" style="position:absolute;left:-31478;top:41419;width:78306;height:60;rotation:90;visibility:visible;mso-wrap-style:square;v-text-anchor:top" coordsize="78306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33cQA&#10;AADcAAAADwAAAGRycy9kb3ducmV2LnhtbESPT2vCQBTE7wW/w/IEb81GkSrRVdRWkPbSarw/s88k&#10;mH0bsps//fbdQqHHYWZ+w6y3g6lER40rLSuYRjEI4szqknMF6eX4vAThPLLGyjIp+CYH283oaY2J&#10;tj1/UXf2uQgQdgkqKLyvEyldVpBBF9maOHh32xj0QTa51A32AW4qOYvjF2mw5LBQYE2HgrLHuTUK&#10;FidP7+nbtd2/Vrr/mN/7+c19KjUZD7sVCE+D/w//tU9awSxewO+Zc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Q993EAAAA3AAAAA8AAAAAAAAAAAAAAAAAmAIAAGRycy9k&#10;b3ducmV2LnhtbFBLBQYAAAAABAAEAPUAAACJAwAAAAA=&#10;" path="m,nfl7830618,e" strokeweight=".16mm">
                    <v:stroke endcap="round"/>
                    <v:path arrowok="t"/>
                  </v:shape>
                  <v:shape id="Freeform 208" o:spid="_x0000_s1098" style="position:absolute;left:-24675;top:41419;width:78306;height:60;rotation:90;visibility:visible;mso-wrap-style:square;v-text-anchor:top" coordsize="78306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9jr8EA&#10;AADcAAAADwAAAGRycy9kb3ducmV2LnhtbERPz2vCMBS+D/Y/hDfwZtOJ6KhG2aaCuIt2en82z7bY&#10;vJQk2vrfm8Ngx4/v93zZm0bcyfnasoL3JAVBXFhdc6ng+LsZfoDwAVljY5kUPMjDcvH6MsdM244P&#10;dM9DKWII+wwVVCG0mZS+qMigT2xLHLmLdQZDhK6U2mEXw00jR2k6kQZrjg0VtvRdUXHNb0bBdBto&#10;d1yfbl+rRnc/40s3Pvu9UoO3/nMGIlAf/sV/7q1WMErj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PY6/BAAAA3AAAAA8AAAAAAAAAAAAAAAAAmAIAAGRycy9kb3du&#10;cmV2LnhtbFBLBQYAAAAABAAEAPUAAACGAwAAAAA=&#10;" path="m,nfl7830618,e" strokeweight=".16mm">
                    <v:stroke endcap="round"/>
                    <v:path arrowok="t"/>
                  </v:shape>
                  <v:shape id="Freeform 209" o:spid="_x0000_s1099" style="position:absolute;left:-19007;top:41433;width:78307;height:60;rotation:90;visibility:visible;mso-wrap-style:square;v-text-anchor:top" coordsize="783061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XEMMYA&#10;AADcAAAADwAAAGRycy9kb3ducmV2LnhtbESPQWsCMRSE70L/Q3iFXkQTtyh1NUqxFupJaqW9PjbP&#10;3aWblzWJuvbXNwWhx2FmvmHmy8424kw+1I41jIYKBHHhTM2lhv3H6+AJRIjIBhvHpOFKAZaLu94c&#10;c+Mu/E7nXSxFgnDIUUMVY5tLGYqKLIaha4mTd3DeYkzSl9J4vCS4bWSm1ERarDktVNjSqqLie3ey&#10;Graf/avaTCcv/jherb9+RtzPjo9aP9x3zzMQkbr4H76134yGTE3h70w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XEMMYAAADcAAAADwAAAAAAAAAAAAAAAACYAgAAZHJz&#10;L2Rvd25yZXYueG1sUEsFBgAAAAAEAAQA9QAAAIsDAAAAAA==&#10;" path="m,nfl7830617,e" strokeweight=".16mm">
                    <v:stroke endcap="round"/>
                    <v:path arrowok="t"/>
                  </v:shape>
                  <v:shape id="Freeform 210" o:spid="_x0000_s1100" style="position:absolute;left:-8955;top:41877;width:78307;height:60;rotation:90;visibility:visible;mso-wrap-style:square;v-text-anchor:top" coordsize="78306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wMAA&#10;AADcAAAADwAAAGRycy9kb3ducmV2LnhtbERPzWoCMRC+F/oOYQq91USRUlajSEuLVHuo9QGGzbhZ&#10;3Ey2yVTXtzeHgseP73++HEKnTpRyG9nCeGRAEdfRtdxY2P+8P72AyoLssItMFi6UYbm4v5tj5eKZ&#10;v+m0k0aVEM4VWvAifaV1rj0FzKPYExfuEFNAKTA12iU8l/DQ6Ykxzzpgy6XBY0+vnurj7i9Y+LoY&#10;03gxB9l+Tj9S94Z+g7/WPj4MqxkooUFu4n/32lmYjMv8cqYcAb2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BpwMAAAADcAAAADwAAAAAAAAAAAAAAAACYAgAAZHJzL2Rvd25y&#10;ZXYueG1sUEsFBgAAAAAEAAQA9QAAAIUDAAAAAA==&#10;" path="m,nfl7830615,e" strokeweight=".16mm">
                    <v:stroke endcap="round"/>
                    <v:path arrowok="t"/>
                  </v:shape>
                  <v:shape id="Freeform 211" o:spid="_x0000_s1101" style="position:absolute;left:270;top:41432;width:78306;height:60;rotation:90;visibility:visible;mso-wrap-style:square;v-text-anchor:top" coordsize="78306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8fsYA&#10;AADcAAAADwAAAGRycy9kb3ducmV2LnhtbESPQWuDQBSE74H8h+UFegnNqoRSbFYJgUAIFDTpob29&#10;uq8qcd+Ku1X777OFQo/DzHzD7PLZdGKkwbWWFcSbCARxZXXLtYK36/HxGYTzyBo7y6Tghxzk2XKx&#10;w1TbiUsaL74WAcIuRQWN930qpasaMug2ticO3pcdDPogh1rqAacAN51MouhJGmw5LDTY06Gh6nb5&#10;NgrO6yOV23fZlwc+f35EXVG80l6ph9W8fwHhafb/4b/2SStI4hh+z4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8fsYAAADcAAAADwAAAAAAAAAAAAAAAACYAgAAZHJz&#10;L2Rvd25yZXYueG1sUEsFBgAAAAAEAAQA9QAAAIsDAAAAAA==&#10;" path="m,nfl7830614,e" strokeweight=".16mm">
                    <v:stroke endcap="round"/>
                    <v:path arrowok="t"/>
                  </v:shape>
                  <v:shape id="Freeform 212" o:spid="_x0000_s1102" style="position:absolute;left:5939;top:41432;width:78306;height:60;rotation:90;visibility:visible;mso-wrap-style:square;v-text-anchor:top" coordsize="78306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ZiCcMA&#10;AADcAAAADwAAAGRycy9kb3ducmV2LnhtbESPQYvCMBSE7wv+h/AEL4umlkWkGkUEQQTBqge9PZtn&#10;W2xeShO1/vuNIHgcZuYbZjpvTSUe1LjSsoLhIAJBnFldcq7geFj1xyCcR9ZYWSYFL3Iwn3V+ppho&#10;++SUHnufiwBhl6CCwvs6kdJlBRl0A1sTB+9qG4M+yCaXusFngJtKxlE0kgZLDgsF1rQsKLvt70bB&#10;5ndF6d9J1umSN5dzVO12W1oo1eu2iwkIT63/hj/ttVYQD2N4nw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ZiCcMAAADcAAAADwAAAAAAAAAAAAAAAACYAgAAZHJzL2Rv&#10;d25yZXYueG1sUEsFBgAAAAAEAAQA9QAAAIgDAAAAAA==&#10;" path="m,nfl7830614,e" strokeweight=".16mm">
                    <v:stroke endcap="round"/>
                    <v:path arrowok="t"/>
                  </v:shape>
                  <v:shape id="Freeform 213" o:spid="_x0000_s1103" style="position:absolute;left:11492;top:41522;width:78306;height:60;rotation:90;visibility:visible;mso-wrap-style:square;v-text-anchor:top" coordsize="783061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KnsUA&#10;AADcAAAADwAAAGRycy9kb3ducmV2LnhtbESPT2vCQBTE7wW/w/IK3upGBSvRVYK0UMSL/2i9PbLP&#10;bGj2bchuTfTTu0LB4zDzm2Hmy85W4kKNLx0rGA4SEMS50yUXCg77z7cpCB+QNVaOScGVPCwXvZc5&#10;ptq1vKXLLhQilrBPUYEJoU6l9Lkhi37gauLonV1jMUTZFFI32MZyW8lRkkykxZLjgsGaVoby392f&#10;VTBqx+bGbnM6fJ+z7fHjvV3vfzKl+q9dNgMRqAvP8D/9pSM3HMPj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EsqexQAAANwAAAAPAAAAAAAAAAAAAAAAAJgCAABkcnMv&#10;ZG93bnJldi54bWxQSwUGAAAAAAQABAD1AAAAigMAAAAA&#10;" path="m,nfl7830611,e" strokeweight=".16mm">
                    <v:stroke endcap="round"/>
                    <v:path arrowok="t"/>
                  </v:shape>
                  <v:shape id="Freeform 214" o:spid="_x0000_s1104" style="position:absolute;left:-36728;top:41419;width:78306;height:60;rotation:90;visibility:visible;mso-wrap-style:square;v-text-anchor:top" coordsize="78306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v/d8UA&#10;AADcAAAADwAAAGRycy9kb3ducmV2LnhtbESPT2vCQBTE7wW/w/IEb3VjCK2krqKthWAvrdr7a/aZ&#10;hGbfhuzmj9/eFQo9DjPzG2a1GU0tempdZVnBYh6BIM6trrhQcD69Py5BOI+ssbZMCq7kYLOePKww&#10;1XbgL+qPvhABwi5FBaX3TSqly0sy6Oa2IQ7exbYGfZBtIXWLQ4CbWsZR9CQNVhwWSmzotaT899gZ&#10;Bc+Zp8N5/93t3mo9fCSXIflxn0rNpuP2BYSn0f+H/9qZVhAvEr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2/93xQAAANwAAAAPAAAAAAAAAAAAAAAAAJgCAABkcnMv&#10;ZG93bnJldi54bWxQSwUGAAAAAAQABAD1AAAAigMAAAAA&#10;" path="m,nfl7830618,e" strokeweight=".16mm">
                    <v:stroke endcap="round"/>
                    <v:path arrowok="t"/>
                  </v:shape>
                  <v:shape id="Freeform 215" o:spid="_x0000_s1105" style="position:absolute;left:-13930;top:41529;width:78306;height:60;rotation:90;visibility:visible;mso-wrap-style:square;v-text-anchor:top" coordsize="78306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fKWMMA&#10;AADcAAAADwAAAGRycy9kb3ducmV2LnhtbESPUUsDMRCE3wX/Q1ihbzZpaUXOpkUUi6h9aPUHLJft&#10;5fCyOZNte/33jSD4OMzMN8xiNYROHSnlNrKFydiAIq6ja7mx8PX5cnsPKguywy4yWThThtXy+mqB&#10;lYsn3tJxJ40qEM4VWvAifaV1rj0FzOPYExdvH1NAKTI12iU8FXjo9NSYOx2w5bLgsacnT/X37hAs&#10;bM7GNF7MXj7eZuvUPaN/xx9rRzfD4wMooUH+w3/tV2dhOpnD75lyBP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fKWMMAAADcAAAADwAAAAAAAAAAAAAAAACYAgAAZHJzL2Rv&#10;d25yZXYueG1sUEsFBgAAAAAEAAQA9QAAAIgDAAAAAA==&#10;" path="m,nfl7830615,e" strokeweight=".16mm">
                    <v:stroke endcap="round"/>
                    <v:path arrowok="t"/>
                  </v:shape>
                  <v:shape id="Freeform 216" o:spid="_x0000_s1106" style="position:absolute;left:-3927;top:41603;width:78306;height:60;rotation:90;visibility:visible;mso-wrap-style:square;v-text-anchor:top" coordsize="78306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1kCsYA&#10;AADcAAAADwAAAGRycy9kb3ducmV2LnhtbESPQWuDQBSE74H8h+UFcgl1TSghWFcRQSiBQEx7SG+v&#10;7qtK3bfibhP777uFQo/DzHzDpPlsBnGjyfWWFWyjGARxY3XPrYLXl+rhAMJ5ZI2DZVLwTQ7ybLlI&#10;MdH2zjXdLr4VAcIuQQWd92MipWs6MugiOxIH78NOBn2QUyv1hPcAN4PcxfFeGuw5LHQ4UtlR83n5&#10;MgqOm4rqx6sc65KP72/xcD6fqFBqvZqLJxCeZv8f/ms/awW77R5+z4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1kCsYAAADcAAAADwAAAAAAAAAAAAAAAACYAgAAZHJz&#10;L2Rvd25yZXYueG1sUEsFBgAAAAAEAAQA9QAAAIsDAAAAAA==&#10;" path="m,nfl7830614,e" strokeweight=".16mm">
                    <v:stroke endcap="round"/>
                    <v:path arrowok="t"/>
                  </v:shape>
                </v:group>
                <v:shape id="Freeform 134" o:spid="_x0000_s1107" style="position:absolute;left:14360;top:77823;width:5822;height:60;visibility:visible;mso-wrap-style:square;v-text-anchor:top" coordsize="58215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DZncMA&#10;AADcAAAADwAAAGRycy9kb3ducmV2LnhtbERP22rCQBB9L/Qflin0pegmtYimboKUCiIoePmAMTvN&#10;ps3Ohuyq8e9doeDbHM51ZkVvG3GmzteOFaTDBARx6XTNlYLDfjGYgPABWWPjmBRcyUORPz/NMNPu&#10;wls670IlYgj7DBWYENpMSl8asuiHriWO3I/rLIYIu0rqDi8x3DbyPUnG0mLNscFgS1+Gyr/dySoY&#10;X9dus9rOp+tfTNParPz323Gi1OtLP/8EEagPD/G/e6nj/NEH3J+JF8j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DZncMAAADcAAAADwAAAAAAAAAAAAAAAACYAgAAZHJzL2Rv&#10;d25yZXYueG1sUEsFBgAAAAAEAAQA9QAAAIgDAAAAAA==&#10;" path="m,nfl582155,e" strokeweight=".16mm">
                  <v:stroke startarrow="block" endarrow="block" endcap="round"/>
                  <v:path arrowok="t"/>
                </v:shape>
                <v:shape id="Freeform 135" o:spid="_x0000_s1108" style="position:absolute;left:13226;top:76008;width:10205;height:2187;visibility:visible;mso-wrap-style:square;v-text-anchor:middle" coordsize="102047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wYQsEA&#10;AADcAAAADwAAAGRycy9kb3ducmV2LnhtbERPS4vCMBC+C/sfwix4WdbUJ1KNssgK3nysFY9DM7bF&#10;ZlKaWOu/N8KCt/n4njNftqYUDdWusKyg34tAEKdWF5wpOP6tv6cgnEfWWFomBQ9ysFx8dOYYa3vn&#10;PTUHn4kQwi5GBbn3VSylS3My6Hq2Ig7cxdYGfYB1JnWN9xBuSjmIook0WHBoyLGiVU7p9XAzCpw7&#10;lkm16+uv5jRJ8Hd13iYjq1T3s/2ZgfDU+rf4373RYf5wDK9nwgV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sGELBAAAA3AAAAA8AAAAAAAAAAAAAAAAAmAIAAGRycy9kb3du&#10;cmV2LnhtbFBLBQYAAAAABAAEAPUAAACGAwAAAAA=&#10;" adj="-11796480,,5400" path="m,218635r1020472,l1020472,,,,,218635xe" filled="f" stroked="f" strokeweight=".16mm">
                  <v:stroke joinstyle="miter" endcap="round"/>
                  <v:formulas/>
                  <v:path arrowok="t" o:connecttype="custom" textboxrect="-15000,0,1035472,218635"/>
                  <v:textbox inset="0,0,0,0">
                    <w:txbxContent>
                      <w:p w14:paraId="6D6BE6F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19. N4 Session release</w:t>
                        </w:r>
                      </w:p>
                    </w:txbxContent>
                  </v:textbox>
                </v:shape>
                <v:shape id="Freeform 138" o:spid="_x0000_s1109" style="position:absolute;left:35260;top:75527;width:15419;height:60;rotation:180;visibility:visible;mso-wrap-style:square;v-text-anchor:top" coordsize="154188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fFccYA&#10;AADcAAAADwAAAGRycy9kb3ducmV2LnhtbESPQWvCQBCF74X+h2UK3urGihKiq5Q2RSn0UCt4HbNj&#10;EpudDdnVxH/fORS8zfDevPfNcj24Rl2pC7VnA5NxAoq48Lbm0sD+5+M5BRUissXGMxm4UYD16vFh&#10;iZn1PX/TdRdLJSEcMjRQxdhmWoeiIodh7Fti0U6+cxhl7UptO+wl3DX6JUnm2mHN0lBhS28VFb+7&#10;izOQb/B9duznX5d8sj2U5zT9zDepMaOn4XUBKtIQ7+b/660V/KnQyjMygV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fFccYAAADcAAAADwAAAAAAAAAAAAAAAACYAgAAZHJz&#10;L2Rvd25yZXYueG1sUEsFBgAAAAAEAAQA9QAAAIsDAAAAAA==&#10;" path="m,nfl1541885,e" strokeweight=".33333mm">
                  <v:stroke endarrow="block" endcap="round"/>
                  <v:path arrowok="t"/>
                </v:shape>
                <v:shape id="Freeform 139" o:spid="_x0000_s1110" style="position:absolute;left:7557;top:75454;width:22677;height:60;rotation:180;visibility:visible;mso-wrap-style:square;v-text-anchor:top" coordsize="226771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7zFcEA&#10;AADcAAAADwAAAGRycy9kb3ducmV2LnhtbERPTWvCQBC9C/6HZQRvutGAaOoqVRAsPSVKz9PsNAnN&#10;zi7ZNUn/fVco9DaP9zn742ha0VPnG8sKVssEBHFpdcOVgvvtstiC8AFZY2uZFPyQh+NhOtljpu3A&#10;OfVFqEQMYZ+hgjoEl0npy5oM+qV1xJH7sp3BEGFXSd3hEMNNK9dJspEGG44NNTo611R+Fw+jgNL7&#10;zSXmIT/dJeRvH8PWvZ+8UvPZ+PoCItAY/sV/7quO89MdPJ+JF8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u8xXBAAAA3AAAAA8AAAAAAAAAAAAAAAAAmAIAAGRycy9kb3du&#10;cmV2LnhtbFBLBQYAAAAABAAEAPUAAACGAwAAAAA=&#10;" path="m,nfl2267717,e" strokeweight=".33333mm">
                  <v:stroke endarrow="block" endcap="round"/>
                  <v:path arrowok="t"/>
                </v:shape>
                <v:shape id="Freeform 140" o:spid="_x0000_s1111" style="position:absolute;left:20749;top:73741;width:10204;height:2186;visibility:visible;mso-wrap-style:square;v-text-anchor:middle" coordsize="102047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3Ip8UA&#10;AADcAAAADwAAAGRycy9kb3ducmV2LnhtbESPQWvCQBCF74L/YRmhF9GNIlJSN0HEgrdWa6THITtN&#10;QrOzIbuN6b/vHAreZnhv3vtml4+uVQP1ofFsYLVMQBGX3jZcGbh+vC6eQYWIbLH1TAZ+KUCeTSc7&#10;TK2/85mGS6yUhHBI0UAdY5dqHcqaHIal74hF+/K9wyhrX2nb413CXavXSbLVDhuWhho7OtRUfl9+&#10;nIEQrm3Rva/sfLhtCzwePt+KjTfmaTbuX0BFGuPD/H99soK/EXx5Rib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3cinxQAAANwAAAAPAAAAAAAAAAAAAAAAAJgCAABkcnMv&#10;ZG93bnJldi54bWxQSwUGAAAAAAQABAD1AAAAigMAAAAA&#10;" adj="-11796480,,5400" path="m,218635r1020472,l1020472,,,,,218635xe" filled="f" stroked="f" strokeweight=".16mm">
                  <v:stroke joinstyle="miter" endcap="round"/>
                  <v:formulas/>
                  <v:path arrowok="t" o:connecttype="custom" textboxrect="-15000,0,1035472,218635"/>
                  <v:textbox inset="0,0,0,0">
                    <w:txbxContent>
                      <w:p w14:paraId="6B4EF38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18. Downlink data</w:t>
                        </w:r>
                      </w:p>
                    </w:txbxContent>
                  </v:textbox>
                </v:shape>
                <v:shape id="Freeform 144" o:spid="_x0000_s1112" style="position:absolute;left:2298;top:75454;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ds8MA&#10;AADcAAAADwAAAGRycy9kb3ducmV2LnhtbERPTWvCQBC9C/0PyxS8mU01lZK6EREUWz20seB1yI5J&#10;SHY2ZFdN/31XKHibx/ucxXIwrbhS72rLCl6iGARxYXXNpYKf42byBsJ5ZI2tZVLwSw6W2dNogam2&#10;N/6ma+5LEULYpaig8r5LpXRFRQZdZDviwJ1tb9AH2JdS93gL4aaV0zieS4M1h4YKO1pXVDT5xSjY&#10;HprD1/6jnZ61fdWnWfJpTse5UuPnYfUOwtPgH+J/906H+UkC92fCB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uds8MAAADcAAAADwAAAAAAAAAAAAAAAACYAgAAZHJzL2Rv&#10;d25yZXYueG1sUEsFBgAAAAAEAAQA9QAAAIgDAAAAAA==&#10;" path="m,nfl525948,e" strokeweight=".33333mm">
                  <v:stroke endarrow="block" endcap="round"/>
                  <v:path arrowok="t"/>
                </v:shape>
                <v:shape id="Freeform 146" o:spid="_x0000_s1113" style="position:absolute;left:14441;top:71380;width:20941;height:60;rotation:180;visibility:visible;mso-wrap-style:square;v-text-anchor:top" coordsize="209407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TZCMMA&#10;AADcAAAADwAAAGRycy9kb3ducmV2LnhtbERPS2vCQBC+C/0PyxS86SZBok1dQ7UIvRUfpdchO2ZD&#10;s7Mhu41pf323IHibj+8563K0rRio941jBek8AUFcOd1wreB82s9WIHxA1tg6JgU/5KHcPEzWWGh3&#10;5QMNx1CLGMK+QAUmhK6Q0leGLPq564gjd3G9xRBhX0vd4zWG21ZmSZJLiw3HBoMd7QxVX8dvqwBf&#10;T+179rk/p9v8Y3m4PJlf1KNS08fx5RlEoDHcxTf3m47zFzn8PxMv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cTZCMMAAADcAAAADwAAAAAAAAAAAAAAAACYAgAAZHJzL2Rv&#10;d25yZXYueG1sUEsFBgAAAAAEAAQA9QAAAIgDAAAAAA==&#10;" path="m,nfl2094074,e" strokeweight=".16mm">
                  <v:stroke startarrow="block" endarrow="block" endcap="round"/>
                  <v:path arrowok="t"/>
                </v:shape>
                <v:shape id="Freeform 147" o:spid="_x0000_s1114" style="position:absolute;left:17840;top:69691;width:9145;height:2187;visibility:visible;mso-wrap-style:square;v-text-anchor:middle" coordsize="9145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LB2cUA&#10;AADcAAAADwAAAGRycy9kb3ducmV2LnhtbERPS2vCQBC+F/wPywheitkook2aVaRFKdQe6gOvQ3aa&#10;BLOzMbua9N93C4Xe5uN7TrbqTS3u1LrKsoJJFIMgzq2uuFBwPGzGTyCcR9ZYWyYF3+RgtRw8ZJhq&#10;2/En3fe+ECGEXYoKSu+bVEqXl2TQRbYhDtyXbQ36ANtC6ha7EG5qOY3juTRYcWgosaGXkvLL/mYU&#10;bD82R31KLrjozrNdMk+ur++PV6VGw379DMJT7//Ff+43HebPFvD7TLh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sHZxQAAANwAAAAPAAAAAAAAAAAAAAAAAJgCAABkcnMv&#10;ZG93bnJldi54bWxQSwUGAAAAAAQABAD1AAAAigMAAAAA&#10;" adj="-11796480,,5400" path="m,218635r914530,l914530,,,,,218635xe" filled="f" stroked="f" strokeweight=".16mm">
                  <v:stroke joinstyle="miter" endcap="round"/>
                  <v:formulas/>
                  <v:path arrowok="t" o:connecttype="custom" textboxrect="-15000,0,929530,218635"/>
                  <v:textbox inset="0,0,0,0">
                    <w:txbxContent>
                      <w:p w14:paraId="1AA1E06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15. N4 Session Modification</w:t>
                        </w:r>
                      </w:p>
                    </w:txbxContent>
                  </v:textbox>
                </v:shape>
                <v:shape id="Freeform 150" o:spid="_x0000_s1115" style="position:absolute;left:14512;top:69331;width:24910;height:60;rotation:180;visibility:visible;mso-wrap-style:square;v-text-anchor:top" coordsize="249092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bwcYA&#10;AADcAAAADwAAAGRycy9kb3ducmV2LnhtbESPQWvCQBCF7wX/wzJCb3VTSyWkrlIVQUoRm1bPQ3ZM&#10;gtnZkF01+us7h0JvM7w3730znfeuURfqQu3ZwPMoAUVceFtzaeDne/2UggoR2WLjmQzcKMB8NniY&#10;Ymb9lb/oksdSSQiHDA1UMbaZ1qGoyGEY+ZZYtKPvHEZZu1LbDq8S7ho9TpKJdlizNFTY0rKi4pSf&#10;nYGXfb5fbR2Ot6ePw+Tu093nIpbGPA779zdQkfr4b/673ljBfxV8eUYm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4bwcYAAADcAAAADwAAAAAAAAAAAAAAAACYAgAAZHJz&#10;L2Rvd25yZXYueG1sUEsFBgAAAAAEAAQA9QAAAIsDAAAAAA==&#10;" path="m,nfl2490925,e" strokeweight=".16mm">
                  <v:stroke endarrow="block" endcap="round"/>
                  <v:path arrowok="t"/>
                </v:shape>
                <v:shape id="Freeform 151" o:spid="_x0000_s1116" style="position:absolute;left:17914;top:67123;width:12567;height:2176;visibility:visible;mso-wrap-style:square;v-text-anchor:middle" coordsize="1256672,217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fyAb4A&#10;AADcAAAADwAAAGRycy9kb3ducmV2LnhtbERPSwrCMBDdC94hjOBO0wqKVGNRQRBc+VnobmjGtrSZ&#10;lCZqvb0RBHfzeN9Zpp2pxZNaV1pWEI8jEMSZ1SXnCi7n3WgOwnlkjbVlUvAmB+mq31tiou2Lj/Q8&#10;+VyEEHYJKii8bxIpXVaQQTe2DXHg7rY16ANsc6lbfIVwU8tJFM2kwZJDQ4ENbQvKqtPDKLh2lJ93&#10;lm7VJT5M74/oGPN2o9Rw0K0XIDx1/i/+ufc6zJ/G8H0mXC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X8gG+AAAA3AAAAA8AAAAAAAAAAAAAAAAAmAIAAGRycy9kb3ducmV2&#10;LnhtbFBLBQYAAAAABAAEAPUAAACDAwAAAAA=&#10;" adj="-11796480,,5400" path="m,217628r1256672,l1256672,,,,,217628xe" filled="f" stroked="f" strokeweight=".16mm">
                  <v:stroke joinstyle="miter" endcap="round"/>
                  <v:formulas/>
                  <v:path arrowok="t" o:connecttype="custom" textboxrect="-15000,0,1271672,217628"/>
                  <v:textbox inset="0,0,0,0">
                    <w:txbxContent>
                      <w:p w14:paraId="39436EB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14. Nsmf_EventExposure_AppRelocationInfo</w:t>
                        </w:r>
                      </w:p>
                    </w:txbxContent>
                  </v:textbox>
                </v:shape>
                <v:shape id="Freeform 154" o:spid="_x0000_s1117" style="position:absolute;left:7521;top:73594;width:22713;height:60;rotation:11794634fd;visibility:visible;mso-wrap-style:square;v-text-anchor:top" coordsize="227135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H+8MA&#10;AADcAAAADwAAAGRycy9kb3ducmV2LnhtbERPTWvCQBC9F/wPywje6kbRtqSuIoGKopcmPehtyI7Z&#10;0OxsyG41/ntXEHqbx/ucxaq3jbhQ52vHCibjBARx6XTNlYKf4uv1A4QPyBobx6TgRh5Wy8HLAlPt&#10;rvxNlzxUIoawT1GBCaFNpfSlIYt+7FriyJ1dZzFE2FVSd3iN4baR0yR5kxZrjg0GW8oMlb/5n1VQ&#10;+Dqxu1m270/N+n13OGebo8mVGg379SeIQH34Fz/dWx3nz2fweCZe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XH+8MAAADcAAAADwAAAAAAAAAAAAAAAACYAgAAZHJzL2Rv&#10;d25yZXYueG1sUEsFBgAAAAAEAAQA9QAAAIgDAAAAAA==&#10;" path="m,nfl2271357,e" strokeweight=".33333mm">
                  <v:stroke startarrow="block" endcap="round"/>
                  <v:path arrowok="t"/>
                </v:shape>
                <v:shape id="Freeform 155" o:spid="_x0000_s1118" style="position:absolute;left:2261;top:73599;width:5260;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53VcIA&#10;AADcAAAADwAAAGRycy9kb3ducmV2LnhtbERP22rCQBB9F/oPyxR8040Ri0Q3IqUFQWkx7QcM2ckF&#10;s7Nhd5vEfn23UOjbHM519ofJdGIg51vLClbLBARxaXXLtYLPj9fFFoQPyBo7y6TgTh4O+cNsj5m2&#10;I19pKEItYgj7DBU0IfSZlL5syKBf2p44cpV1BkOErpba4RjDTSfTJHmSBluODQ329NxQeSu+jILC&#10;4fr7fKnH97fLsG57nb5UNlVq/jgddyACTeFf/Oc+6Th/s4HfZ+IFM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PndVwgAAANwAAAAPAAAAAAAAAAAAAAAAAJgCAABkcnMvZG93&#10;bnJldi54bWxQSwUGAAAAAAQABAD1AAAAhwMAAAAA&#10;" path="m,nfl525948,e" strokeweight=".33333mm">
                  <v:stroke startarrow="block" endcap="round"/>
                  <v:path arrowok="t"/>
                </v:shape>
                <v:shape id="Freeform 156" o:spid="_x0000_s1119" style="position:absolute;left:30234;top:73588;width:4945;height:60;rotation:180;visibility:visible;mso-wrap-style:square;v-text-anchor:top" coordsize="4945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LHsMA&#10;AADcAAAADwAAAGRycy9kb3ducmV2LnhtbERPyWrDMBC9F/oPYgK5NVIa6rhulJAUCoGesrTQ22BN&#10;bRNrZCzVy99XgUBu83jrrDaDrUVHra8ca5jPFAji3JmKCw3n08dTCsIHZIO1Y9IwkofN+vFhhZlx&#10;PR+oO4ZCxBD2GWooQ2gyKX1ekkU/cw1x5H5dazFE2BbStNjHcFvLZ6USabHi2FBiQ+8l5Zfjn9Wg&#10;fvaL06c5fC+/XhUWY7K7pNud1tPJsH0DEWgId/HNvTdx/ksC12fiB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LHsMAAADcAAAADwAAAAAAAAAAAAAAAACYAgAAZHJzL2Rv&#10;d25yZXYueG1sUEsFBgAAAAAEAAQA9QAAAIgDAAAAAA==&#10;" path="m,nfl494524,e" strokeweight=".33333mm">
                  <v:stroke startarrow="block" endcap="round"/>
                  <v:path arrowok="t"/>
                </v:shape>
                <v:shape id="Freeform 157" o:spid="_x0000_s1120" style="position:absolute;left:19048;top:71635;width:14150;height:2186;visibility:visible;mso-wrap-style:square;v-text-anchor:middle" coordsize="1415055,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HBcMA&#10;AADcAAAADwAAAGRycy9kb3ducmV2LnhtbERPS2sCMRC+C/0PYYTeNKvQKqtRRCgtvZTa4uM2bsZN&#10;cDPZbqJu++sbQfA2H99zpvPWVeJMTbCeFQz6GQjiwmvLpYLvr5feGESIyBorz6TglwLMZw+dKeba&#10;X/iTzqtYihTCIUcFJsY6lzIUhhyGvq+JE3fwjcOYYFNK3eAlhbtKDrPsWTq0nBoM1rQ0VBxXJ6dg&#10;83Eyu3f3atd2GAZ/eo/L9fZHqcduu5iAiNTGu/jmftNp/tMIrs+kC+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HBcMAAADcAAAADwAAAAAAAAAAAAAAAACYAgAAZHJzL2Rv&#10;d25yZXYueG1sUEsFBgAAAAAEAAQA9QAAAIgDAAAAAA==&#10;" adj="-11796480,,5400" path="m,218635r1415055,l1415055,,,,,218635xe" filled="f" stroked="f" strokeweight=".16mm">
                  <v:stroke joinstyle="miter" endcap="round"/>
                  <v:formulas/>
                  <v:path arrowok="t" o:connecttype="custom" textboxrect="-15000,0,1430055,218635"/>
                  <v:textbox inset="0,0,0,0">
                    <w:txbxContent>
                      <w:p w14:paraId="5FA000E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17. Uplink data</w:t>
                        </w:r>
                      </w:p>
                    </w:txbxContent>
                  </v:textbox>
                </v:shape>
                <v:shape id="Freeform 158" o:spid="_x0000_s1121" style="position:absolute;left:35422;top:72248;width:15267;height:60;rotation:180;visibility:visible;mso-wrap-style:square;v-text-anchor:top" coordsize="152665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Jzq8QA&#10;AADcAAAADwAAAGRycy9kb3ducmV2LnhtbESPT0sDMRDF74LfIUzBm81WUGRtWqRQlIKHbv9dh82Y&#10;XdxMliR247d3DoK3Gd6b936zXBc/qCvF1Ac2sJhXoIjbYHt2Bo6H7f0zqJSRLQ6BycAPJVivbm+W&#10;WNsw8Z6uTXZKQjjVaKDLeay1Tm1HHtM8jMSifYboMcsanbYRJwn3g36oqiftsWdp6HCkTUftV/Pt&#10;DZTD1u3ieVH4cvG7yTWnj/3bYMzdrLy+gMpU8r/57/rdCv6j0Mo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ic6vEAAAA3AAAAA8AAAAAAAAAAAAAAAAAmAIAAGRycy9k&#10;b3ducmV2LnhtbFBLBQYAAAAABAAEAPUAAACJAwAAAAA=&#10;" path="m,nfl1526659,e" strokeweight=".33333mm">
                  <v:stroke startarrow="block" endcap="round"/>
                  <v:path arrowok="t"/>
                </v:shape>
                <v:shape id="Freeform 159" o:spid="_x0000_s1122" style="position:absolute;left:34922;top:70444;width:11066;height:2186;visibility:visible;mso-wrap-style:square;v-text-anchor:middle" coordsize="1106646,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6SsQA&#10;AADcAAAADwAAAGRycy9kb3ducmV2LnhtbERPTWvCQBC9F/wPywhepG4UWjS6igitCj2YWFq8Ddkx&#10;CWZnQ3Y16b/vCoK3ebzPWaw6U4kbNa60rGA8ikAQZ1aXnCv4Pn68TkE4j6yxskwK/sjBatl7WWCs&#10;bcsJ3VKfixDCLkYFhfd1LKXLCjLoRrYmDtzZNgZ9gE0udYNtCDeVnETRuzRYcmgosKZNQdklvRoF&#10;p3aY/Hya8e/+sj1c18Mk/aoPpVKDfreeg/DU+af44d7pMP9tBvdnwgV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sOkrEAAAA3AAAAA8AAAAAAAAAAAAAAAAAmAIAAGRycy9k&#10;b3ducmV2LnhtbFBLBQYAAAAABAAEAPUAAACJAwAAAAA=&#10;" adj="-11796480,,5400" path="m,218635r1106646,l1106646,,,,,218635xe" filled="f" stroked="f" strokeweight=".16mm">
                  <v:stroke joinstyle="miter" endcap="round"/>
                  <v:formulas/>
                  <v:path arrowok="t" o:connecttype="custom" textboxrect="-15000,0,1121646,218635"/>
                  <v:textbox inset="0,0,0,0">
                    <w:txbxContent>
                      <w:p w14:paraId="4B81690F"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16. buffered uplink data</w:t>
                        </w:r>
                      </w:p>
                    </w:txbxContent>
                  </v:textbox>
                </v:shape>
                <v:shape id="Freeform 168" o:spid="_x0000_s1123" style="position:absolute;left:35179;top:73588;width:15469;height:60;rotation:180;visibility:visible;mso-wrap-style:square;v-text-anchor:top" coordsize="154690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ZNcIA&#10;AADcAAAADwAAAGRycy9kb3ducmV2LnhtbESPwW4CMQxE75X4h8hI3EoWDghtCQgQSFwoLeUDrI1J&#10;Vmyc1SbA9u/rQyVutmY887xY9aFRD+pSHdnAZFyAIq6irdkZuPzs3+egUka22EQmA7+UYLUcvC2w&#10;tPHJ3/Q4Z6ckhFOJBnzObal1qjwFTOPYEot2jV3ALGvntO3wKeGh0dOimOmANUuDx5a2nqrb+R4M&#10;HD4vLd6+TqFw8+POZfTXHjfGjIb9+gNUpj6/zP/XByv4M6GVZ2QCv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k1wgAAANwAAAAPAAAAAAAAAAAAAAAAAJgCAABkcnMvZG93&#10;bnJldi54bWxQSwUGAAAAAAQABAD1AAAAhwMAAAAA&#10;" path="m,nfl1546907,e" strokeweight=".33333mm">
                  <v:stroke startarrow="block" endcap="round"/>
                  <v:path arrowok="t"/>
                </v:shape>
                <v:shape id="Freeform 169" o:spid="_x0000_s1124" style="position:absolute;left:30315;top:75527;width:4945;height:60;rotation:180;visibility:visible;mso-wrap-style:square;v-text-anchor:top" coordsize="4945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qK5cEA&#10;AADcAAAADwAAAGRycy9kb3ducmV2LnhtbERPTYvCMBC9C/sfwix4EU1XRWw1lmVXQbzpLngdmrEt&#10;NpPSpFr99UYQvM3jfc4y7UwlLtS40rKCr1EEgjizuuRcwf/fZjgH4TyyxsoyKbiRg3T10Vtiou2V&#10;93Q5+FyEEHYJKii8rxMpXVaQQTeyNXHgTrYx6ANscqkbvIZwU8lxFM2kwZJDQ4E1/RSUnQ+tUTA+&#10;1nE1oNbwOp7uSt3x7z2fKNX/7L4XIDx1/i1+ubc6zJ/F8HwmXC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KiuXBAAAA3AAAAA8AAAAAAAAAAAAAAAAAmAIAAGRycy9kb3du&#10;cmV2LnhtbFBLBQYAAAAABAAEAPUAAACGAwAAAAA=&#10;" path="m,nfl494524,e" strokeweight=".33333mm">
                  <v:stroke endarrow="block" endcap="round"/>
                  <v:path arrowok="t"/>
                </v:shape>
                <v:shape id="Freeform 170" o:spid="_x0000_s1125" style="position:absolute;left:13110;top:77409;width:10204;height:2187;visibility:visible;mso-wrap-style:square;v-text-anchor:middle" coordsize="102047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CGsUA&#10;AADcAAAADwAAAGRycy9kb3ducmV2LnhtbESPT2vCQBDF74LfYZlCL1I3imhJXUVEobf6L6XHITtN&#10;QrOzIbvG9Ns7B8HbDO/Ne79ZrntXq47aUHk2MBknoIhzbysuDFzO+7d3UCEiW6w9k4F/CrBeDQdL&#10;TK2/8ZG6UyyUhHBI0UAZY5NqHfKSHIaxb4hF+/WtwyhrW2jb4k3CXa2nSTLXDiuWhhIb2paU/52u&#10;zkAIlzprDhM76r7nGe62P1/ZzBvz+tJvPkBF6uPT/Lj+tIK/EHx5Rib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sQIaxQAAANwAAAAPAAAAAAAAAAAAAAAAAJgCAABkcnMv&#10;ZG93bnJldi54bWxQSwUGAAAAAAQABAD1AAAAigMAAAAA&#10;" adj="-11796480,,5400" path="m,218635r1020472,l1020472,,,,,218635xe" filled="f" stroked="f" strokeweight=".16mm">
                  <v:stroke joinstyle="miter" endcap="round"/>
                  <v:formulas/>
                  <v:path arrowok="t" o:connecttype="custom" textboxrect="-15000,0,1035472,218635"/>
                  <v:textbox inset="0,0,0,0">
                    <w:txbxContent>
                      <w:p w14:paraId="55E93FE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20. N4 Session release</w:t>
                        </w:r>
                      </w:p>
                    </w:txbxContent>
                  </v:textbox>
                </v:shape>
                <v:shape id="Freeform 171" o:spid="_x0000_s1126" style="position:absolute;left:14360;top:78988;width:10898;height:60;visibility:visible;mso-wrap-style:square;v-text-anchor:top" coordsize="10898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YYsIA&#10;AADcAAAADwAAAGRycy9kb3ducmV2LnhtbERPS2uDQBC+B/IflinkEppVKaZY1xAEIaeWPCDXqTtV&#10;W3dW3E20/75bKPQ2H99z8t1senGn0XWWFcSbCARxbXXHjYLLuXp8BuE8ssbeMin4Jge7YrnIMdN2&#10;4iPdT74RIYRdhgpa74dMSle3ZNBt7EAcuA87GvQBjo3UI04h3PQyiaJUGuw4NLQ4UNlS/XW6GQWc&#10;lvs3rJ7eL55fP5OrPK6ndFZq9TDvX0B4mv2/+M990GH+NobfZ8IF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hhiwgAAANwAAAAPAAAAAAAAAAAAAAAAAJgCAABkcnMvZG93&#10;bnJldi54bWxQSwUGAAAAAAQABAD1AAAAhwMAAAAA&#10;" path="m,nfl1089800,e" strokeweight=".16mm">
                  <v:stroke startarrow="block" endarrow="block" endcap="round"/>
                  <v:path arrowok="t"/>
                </v:shape>
                <v:shape id="Freeform 199" o:spid="_x0000_s1127" style="position:absolute;left:2437;top:45180;width:11991;height:60;rotation:180;visibility:visible;mso-wrap-style:square;v-text-anchor:top" coordsize="119913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I6+sIA&#10;AADcAAAADwAAAGRycy9kb3ducmV2LnhtbERPS4vCMBC+L/gfwgh7W1MVRLtGEUEUFhUfhz0OzWxT&#10;tpmUJtr23xtB8DYf33Pmy9aW4k61LxwrGA4SEMSZ0wXnCq6XzdcUhA/IGkvHpKAjD8tF72OOqXYN&#10;n+h+DrmIIexTVGBCqFIpfWbIoh+4ijhyf662GCKsc6lrbGK4LeUoSSbSYsGxwWBFa0PZ//lmFYRj&#10;d0iafbU1v4fx9me6X+lN1yj12W9X3yACteEtfrl3Os6fzeD5TLx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jr6wgAAANwAAAAPAAAAAAAAAAAAAAAAAJgCAABkcnMvZG93&#10;bnJldi54bWxQSwUGAAAAAAQABAD1AAAAhwMAAAAA&#10;" path="m,nfl1199136,e" strokeweight=".16mm">
                  <v:stroke endarrow="block" endcap="round"/>
                  <v:path arrowok="t"/>
                </v:shape>
                <v:shape id="Freeform 200" o:spid="_x0000_s1128" style="position:absolute;left:33;top:42745;width:9887;height:1954;visibility:visible;mso-wrap-style:square;v-text-anchor:middle" coordsize="988724,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l+74A&#10;AADcAAAADwAAAGRycy9kb3ducmV2LnhtbESPwQrCMBBE74L/EFbwIprqQaUaRRTBk6D2A5ZmbYrN&#10;pjTR1r83guBxmJk3zHrb2Uq8qPGlYwXTSQKCOHe65EJBdjuOlyB8QNZYOSYFb/Kw3fR7a0y1a/lC&#10;r2soRISwT1GBCaFOpfS5IYt+4mri6N1dYzFE2RRSN9hGuK3kLEnm0mLJccFgTXtD+eP6tApsXpyz&#10;xeLQlmZusrNJaDnNRkoNB91uBSJQF/7hX/ukFUQifM/EIyA3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e7Jfu+AAAA3AAAAA8AAAAAAAAAAAAAAAAAmAIAAGRycy9kb3ducmV2&#10;LnhtbFBLBQYAAAAABAAEAPUAAACDAwAAAAA=&#10;" adj="-11796480,,5400" path="m,195393r988724,l988724,,,,,195393xe" filled="f" stroked="f" strokeweight=".16mm">
                  <v:stroke joinstyle="miter" endcap="round"/>
                  <v:formulas/>
                  <v:path arrowok="t" o:connecttype="custom" textboxrect="-15000,0,1003724,195393"/>
                  <v:textbox inset="0,0,0,0">
                    <w:txbxContent>
                      <w:p w14:paraId="152C47E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1b or 1c</w:t>
                        </w:r>
                      </w:p>
                    </w:txbxContent>
                  </v:textbox>
                </v:shape>
                <v:shape id="Freeform 201" o:spid="_x0000_s1129" style="position:absolute;left:2362;top:43507;width:20484;height:2186;visibility:visible;mso-wrap-style:square;v-text-anchor:middle" coordsize="2048388,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g45sgA&#10;AADcAAAADwAAAGRycy9kb3ducmV2LnhtbESPT2vCQBTE74V+h+UVvNWNGopEVyn+KRbqQVvE4zP7&#10;zKZm34bs1qT99N1CweMwM79hpvPOVuJKjS8dKxj0ExDEudMlFwo+3tePYxA+IGusHJOCb/Iwn93f&#10;TTHTruUdXfehEBHCPkMFJoQ6k9Lnhiz6vquJo3d2jcUQZVNI3WAb4baSwyR5khZLjgsGa1oYyi/7&#10;L6vg56X6PG3Sg9muXs9v4dimy8UoVar30D1PQATqwi38395oBcNkAH9n4hG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CDjmyAAAANwAAAAPAAAAAAAAAAAAAAAAAJgCAABk&#10;cnMvZG93bnJldi54bWxQSwUGAAAAAAQABAD1AAAAjQMAAAAA&#10;" adj="-11796480,,5400" path="m,218635r2048388,l2048388,,,,,218635xe" filled="f" stroked="f" strokeweight=".16mm">
                  <v:stroke joinstyle="miter" endcap="round"/>
                  <v:formulas/>
                  <v:path arrowok="t" o:connecttype="custom" textboxrect="-15000,0,2063388,218635"/>
                  <v:textbox inset="0,0,0,0">
                    <w:txbxContent>
                      <w:p w14:paraId="27A6B1CB"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11a. NAS message (New EAS IP address or DNS re-resolution indication)</w:t>
                        </w:r>
                      </w:p>
                    </w:txbxContent>
                  </v:textbox>
                </v:shape>
                <v:shape id="Freeform 202" o:spid="_x0000_s1130" style="position:absolute;left:2194;top:46767;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GhQMMA&#10;AADcAAAADwAAAGRycy9kb3ducmV2LnhtbESPUWvCMBSF3wf+h3CFvc3UCGNUo4g4EJSNdfsBl+ba&#10;FpubkmRt5683grDHwznnO5zVZrSt6MmHxrGG+SwDQVw603Cl4ef7/eUNRIjIBlvHpOGPAmzWk6cV&#10;5sYN/EV9ESuRIBxy1FDH2OVShrImi2HmOuLknZ23GJP0lTQehwS3rVRZ9iotNpwWauxoV1N5KX6t&#10;hsLj4no8VcPnx6lfNJ1R+7NTWj9Px+0SRKQx/ocf7YPRoDIF9zPpCM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GhQMMAAADcAAAADwAAAAAAAAAAAAAAAACYAgAAZHJzL2Rv&#10;d25yZXYueG1sUEsFBgAAAAAEAAQA9QAAAIgDAAAAAA==&#10;" path="m,nfl525948,e" strokeweight=".33333mm">
                  <v:stroke startarrow="block" endcap="round"/>
                  <v:path arrowok="t"/>
                </v:shape>
                <v:shape id="Freeform 203" o:spid="_x0000_s1131" style="position:absolute;left:7453;top:46767;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QjccYA&#10;AADcAAAADwAAAGRycy9kb3ducmV2LnhtbESPT2sCMRTE7wW/Q3hCbzWphVZWs1LFFj0UcVsP3h6b&#10;t39w87Js0nX99kYo9DjMzG+YxXKwjeip87VjDc8TBYI4d6bmUsPP98fTDIQPyAYbx6ThSh6W6ehh&#10;gYlxFz5Qn4VSRAj7BDVUIbSJlD6vyKKfuJY4eoXrLIYou1KaDi8Rbhs5VepVWqw5LlTY0rqi/Jz9&#10;Wg27Advma3Pkz20odteV2q/eTr3Wj+PhfQ4i0BD+w3/trdEwVS9wPxOPgE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QjccYAAADcAAAADwAAAAAAAAAAAAAAAACYAgAAZHJz&#10;L2Rvd25yZXYueG1sUEsFBgAAAAAEAAQA9QAAAIsDAAAAAA==&#10;" path="m,nfl2293302,e" strokeweight=".33333mm">
                  <v:stroke startarrow="block" endcap="round"/>
                  <v:path arrowok="t"/>
                </v:shape>
                <v:shape id="Freeform 204" o:spid="_x0000_s1132" style="position:absolute;left:30386;top:46767;width:4792;height:60;rotation:180;visibility:visible;mso-wrap-style:square;v-text-anchor:top" coordsize="4791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H61MMA&#10;AADcAAAADwAAAGRycy9kb3ducmV2LnhtbESPQWsCMRSE7wX/Q3hCbzWrLSKrUUQQF3sornp/JM/N&#10;4uZl2aS69dc3hYLHYWa+YRar3jXiRl2oPSsYjzIQxNqbmisFp+P2bQYiRGSDjWdS8EMBVsvBywJz&#10;4+98oFsZK5EgHHJUYGNscymDtuQwjHxLnLyL7xzGJLtKmg7vCe4aOcmyqXRYc1qw2NLGkr6W307B&#10;We5Qt9PiivRuPouHne32X1qp12G/noOI1Mdn+L9dGAWT7AP+zq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H61MMAAADcAAAADwAAAAAAAAAAAAAAAACYAgAAZHJzL2Rv&#10;d25yZXYueG1sUEsFBgAAAAAEAAQA9QAAAIgDAAAAAA==&#10;" path="m,nfl479128,e" strokeweight=".33333mm">
                  <v:stroke startarrow="block" endcap="round"/>
                  <v:path arrowok="t"/>
                </v:shape>
                <v:shape id="Freeform 205" o:spid="_x0000_s1133" style="position:absolute;left:35179;top:46767;width:15469;height:60;rotation:180;visibility:visible;mso-wrap-style:square;v-text-anchor:top" coordsize="154690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2yd8EA&#10;AADcAAAADwAAAGRycy9kb3ducmV2LnhtbESP0WoCMRRE3wX/IVzBN00ULLIaRcWCL9bW+gGXzTVZ&#10;3Nwsm1TXv28KQh+HmTnDLNedr8Wd2lgF1jAZKxDEZTAVWw2X7/fRHERMyAbrwKThSRHWq35viYUJ&#10;D/6i+zlZkSEcC9TgUmoKKWPpyGMch4Y4e9fQekxZtlaaFh8Z7ms5VepNeqw4LzhsaOeovJ1/vIbD&#10;x6XB2+fJKzs/7m1Cd+1wq/Vw0G0WIBJ16T/8ah+Mhqmawd+ZfAT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dsnfBAAAA3AAAAA8AAAAAAAAAAAAAAAAAmAIAAGRycy9kb3du&#10;cmV2LnhtbFBLBQYAAAAABAAEAPUAAACGAwAAAAA=&#10;" path="m,nfl1546907,e" strokeweight=".33333mm">
                  <v:stroke startarrow="block" endcap="round"/>
                  <v:path arrowok="t"/>
                </v:shape>
                <v:shape id="Freeform 217" o:spid="_x0000_s1134" style="position:absolute;left:10392;top:44641;width:14325;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ysMA&#10;AADcAAAADwAAAGRycy9kb3ducmV2LnhtbESP3WrCQBSE7wu+w3IE7+pGwdZGV5GApLdN+wCH7MkP&#10;yZ6N2TU/Pr1bKPRymJlvmON5Mq0YqHe1ZQWbdQSCOLe65lLBz/f1dQ/CeWSNrWVSMJOD82nxcsRY&#10;25G/aMh8KQKEXYwKKu+7WEqXV2TQrW1HHLzC9gZ9kH0pdY9jgJtWbqPoTRqsOSxU2FFSUd5kd6Ng&#10;uj3SpNk1qSzI7Lv0o8jn+6DUajldDiA8Tf4//Nf+1Aq2m3f4PROOgD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ysMAAADcAAAADwAAAAAAAAAAAAAAAACYAgAAZHJzL2Rv&#10;d25yZXYueG1sUEsFBgAAAAAEAAQA9QAAAIgDAAAAAA==&#10;" adj="-11796480,,5400" path="m,218635r1432549,l1432549,,,,,218635xe" filled="f" stroked="f" strokeweight=".16mm">
                  <v:stroke joinstyle="miter" endcap="round"/>
                  <v:formulas/>
                  <v:path arrowok="t" o:connecttype="custom" textboxrect="-15000,0,1447549,218635"/>
                  <v:textbox inset="0,0,0,0">
                    <w:txbxContent>
                      <w:p w14:paraId="245A3C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11b. Uplink data(new EAS IP or new UE IPv6 pefix)</w:t>
                        </w:r>
                      </w:p>
                    </w:txbxContent>
                  </v:textbox>
                </v:shape>
                <v:shape id="Freeform 239" o:spid="_x0000_s1135" style="position:absolute;left:37586;top:47677;width:13607;height:2137;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eic8QA&#10;AADcAAAADwAAAGRycy9kb3ducmV2LnhtbESPQWvCQBSE74L/YXlCb3VjSkuNrqJCoYdeakvF2yP7&#10;TNJm3wvZ7Zr++64geBxm5htmuR5cqyL1vhE2MJtmoIhLsQ1XBj4/Xu6fQfmAbLEVJgN/5GG9Go+W&#10;WFg58zvFfahUgrAv0EAdQldo7cuaHPqpdMTJO0nvMCTZV9r2eE5w1+o8y560w4bTQo0d7Woqf/a/&#10;zsDhTXAbdl/x0fvvvJRZPJ4kGnM3GTYLUIGGcAtf26/WQP4wh8uZdAT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nonPEAAAA3AAAAA8AAAAAAAAAAAAAAAAAmAIAAGRycy9k&#10;b3ducmV2LnhtbFBLBQYAAAAABAAEAPUAAACJAwAAAAA=&#10;" adj="-11796480,,5400" path="m,213643r1360630,l1360630,,,,,213643xe" strokeweight=".16mm">
                  <v:stroke joinstyle="miter" endcap="round"/>
                  <v:formulas/>
                  <v:path arrowok="t" o:connecttype="custom" textboxrect="-15000,0,1375630,213643"/>
                  <v:textbox inset="0,0,0,0">
                    <w:txbxContent>
                      <w:p w14:paraId="55AE2CE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11c. EAS relocation</w:t>
                        </w:r>
                      </w:p>
                    </w:txbxContent>
                  </v:textbox>
                </v:shape>
                <v:shape id="Freeform 246" o:spid="_x0000_s1136" style="position:absolute;left:33;top:51816;width:9887;height:1954;visibility:visible;mso-wrap-style:square;v-text-anchor:middle" coordsize="988724,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Sh1MEA&#10;AADcAAAADwAAAGRycy9kb3ducmV2LnhtbESP0YrCMBRE3wX/IVxhX0RTRapUo8gugk+C2g+4NNem&#10;2NyUJtr69xtB8HGYmTPMZtfbWjyp9ZVjBbNpAoK4cLriUkF+PUxWIHxA1lg7JgUv8rDbDgcbzLTr&#10;+EzPSyhFhLDPUIEJocmk9IUhi37qGuLo3VxrMUTZllK32EW4reU8SVJpseK4YLChX0PF/fKwCmxR&#10;nvLl8q+rTGryk0loNcvHSv2M+v0aRKA+fMOf9lErmC9SeJ+JR0B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0odTBAAAA3AAAAA8AAAAAAAAAAAAAAAAAmAIAAGRycy9kb3du&#10;cmV2LnhtbFBLBQYAAAAABAAEAPUAAACGAwAAAAA=&#10;" adj="-11796480,,5400" path="m,195393r988724,l988724,,,,,195393xe" filled="f" stroked="f" strokeweight=".16mm">
                  <v:stroke joinstyle="miter" endcap="round"/>
                  <v:formulas/>
                  <v:path arrowok="t" o:connecttype="custom" textboxrect="-15000,0,1003724,195393"/>
                  <v:textbox inset="0,0,0,0">
                    <w:txbxContent>
                      <w:p w14:paraId="4C1FFB6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1d</w:t>
                        </w:r>
                      </w:p>
                    </w:txbxContent>
                  </v:textbox>
                </v:shape>
                <v:shape id="Freeform 247" o:spid="_x0000_s1137" style="position:absolute;left:2194;top:55158;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3KcUA&#10;AADcAAAADwAAAGRycy9kb3ducmV2LnhtbESPQWvCQBSE74X+h+UJvdWNYqtEVyliQTxYtR48PrPP&#10;JJp9G7JPTf+9Wyj0OMzMN8xk1rpK3agJpWcDvW4CijjztuTcwP7783UEKgiyxcozGfihALPp89ME&#10;U+vvvKXbTnIVIRxSNFCI1KnWISvIYej6mjh6J984lCibXNsG7xHuKt1PknftsOS4UGBN84Kyy+7q&#10;DByS+guH28HlepKzvB1XVC02a2NeOu3HGJRQK//hv/bSGugPhvB7Jh4BP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3PcpxQAAANwAAAAPAAAAAAAAAAAAAAAAAJgCAABkcnMv&#10;ZG93bnJldi54bWxQSwUGAAAAAAQABAD1AAAAigMAAAAA&#10;" path="m,nfl525948,e" strokeweight=".33333mm">
                  <v:stroke startarrow="block" endarrow="block" endcap="round"/>
                  <v:path arrowok="t"/>
                </v:shape>
                <v:shape id="Freeform 248" o:spid="_x0000_s1138" style="position:absolute;left:7453;top:55158;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fnicIA&#10;AADcAAAADwAAAGRycy9kb3ducmV2LnhtbERPTYvCMBC9C/6HMIIX0XSlFO02SlkURdiD7h72ODRj&#10;W9pMShO1/ntzEPb4eN/ZdjCtuFPvassKPhYRCOLC6ppLBb8/+/kKhPPIGlvLpOBJDrab8SjDVNsH&#10;n+l+8aUIIexSVFB536VSuqIig25hO+LAXW1v0AfYl1L3+AjhppXLKEqkwZpDQ4UdfVVUNJebUbD7&#10;ztc2OT+tOeSn+I+SW9xcZ0pNJ0P+CcLT4P/Fb/dRK1jGYW04E46A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R+eJwgAAANwAAAAPAAAAAAAAAAAAAAAAAJgCAABkcnMvZG93&#10;bnJldi54bWxQSwUGAAAAAAQABAD1AAAAhwMAAAAA&#10;" path="m,nfl2293302,e" strokeweight=".33333mm">
                  <v:stroke startarrow="block" endarrow="block" endcap="round"/>
                  <v:path arrowok="t"/>
                </v:shape>
                <v:shape id="Freeform 249" o:spid="_x0000_s1139" style="position:absolute;left:30386;top:55158;width:4792;height:60;rotation:180;visibility:visible;mso-wrap-style:square;v-text-anchor:top" coordsize="4791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NhZccA&#10;AADcAAAADwAAAGRycy9kb3ducmV2LnhtbESPW2vCQBSE3wv+h+UIvjUbRbxEVylVoS8FLy2lb8fs&#10;MYlmz4bsNqb/3hUEH4eZ+YaZL1tTioZqV1hW0I9iEMSp1QVnCr4Om9cJCOeRNZaWScE/OVguOi9z&#10;TLS98o6avc9EgLBLUEHufZVI6dKcDLrIVsTBO9naoA+yzqSu8RrgppSDOB5JgwWHhRwres8pvez/&#10;jIJz831cffbN7/pnNxoXK86mp2arVK/bvs1AeGr9M/xof2gFg+EU7mfC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jYWXHAAAA3AAAAA8AAAAAAAAAAAAAAAAAmAIAAGRy&#10;cy9kb3ducmV2LnhtbFBLBQYAAAAABAAEAPUAAACMAwAAAAA=&#10;" path="m,nfl479128,e" strokeweight=".33333mm">
                  <v:stroke startarrow="block" endarrow="block" endcap="round"/>
                  <v:path arrowok="t"/>
                </v:shape>
                <v:shape id="Freeform 250" o:spid="_x0000_s1140" style="position:absolute;left:35179;top:55158;width:15469;height:60;rotation:180;visibility:visible;mso-wrap-style:square;v-text-anchor:top" coordsize="154690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xTjL4A&#10;AADcAAAADwAAAGRycy9kb3ducmV2LnhtbERPTYvCMBC9L/gfwgje1kSpItUoIgh71VXxODRjW2wm&#10;pRlr999vDgt7fLzvzW7wjeqpi3VgC7OpAUVcBFdzaeHyffxcgYqC7LAJTBZ+KMJuO/rYYO7Cm0/U&#10;n6VUKYRjjhYqkTbXOhYVeYzT0BIn7hE6j5JgV2rX4TuF+0bPjVlqjzWnhgpbOlRUPM8vbwHbEGVl&#10;eiOzTGf3W7zq7HG0djIe9mtQQoP8i//cX87CfJHmpzPpCOj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d8U4y+AAAA3AAAAA8AAAAAAAAAAAAAAAAAmAIAAGRycy9kb3ducmV2&#10;LnhtbFBLBQYAAAAABAAEAPUAAACDAwAAAAA=&#10;" path="m,nfl1546907,e" strokeweight=".33333mm">
                  <v:stroke startarrow="block" endarrow="block" endcap="round"/>
                  <v:path arrowok="t"/>
                </v:shape>
                <v:shape id="Freeform 251" o:spid="_x0000_s1141" style="position:absolute;left:10074;top:52991;width:14326;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jffsUA&#10;AADcAAAADwAAAGRycy9kb3ducmV2LnhtbESPQWsCMRSE74X+h/AK3mp2Ba1sjUtpK6jQw2p76O2x&#10;ed0sTV6WTdT13xtB8DjMzDfMohycFUfqQ+tZQT7OQBDXXrfcKPjer57nIEJE1mg9k4IzBSiXjw8L&#10;LLQ/cUXHXWxEgnAoUIGJsSukDLUhh2HsO+Lk/fneYUyyb6Tu8ZTgzspJls2kw5bTgsGO3g3V/7uD&#10;U/Bh8dfWL1/dj4ufs+3ZVHrTVkqNnoa3VxCRhngP39prrWAyzeF6Jh0B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qN9+xQAAANwAAAAPAAAAAAAAAAAAAAAAAJgCAABkcnMv&#10;ZG93bnJldi54bWxQSwUGAAAAAAQABAD1AAAAigMAAAAA&#10;" adj="-11796480,,5400" path="m,218635r1432549,l1432549,,,,,218635xe" filled="f" stroked="f" strokeweight=".16mm">
                  <v:stroke startarrow="block" endarrow="block" joinstyle="miter" endcap="round"/>
                  <v:formulas/>
                  <v:path arrowok="t" o:connecttype="custom" textboxrect="-15000,0,1447549,218635"/>
                  <v:textbox inset="0,0,0,0">
                    <w:txbxContent>
                      <w:p w14:paraId="2A22E6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12b. Uplink data(old EAS IP)</w:t>
                        </w:r>
                      </w:p>
                    </w:txbxContent>
                  </v:textbox>
                </v:shape>
                <v:shape id="Freeform 252" o:spid="_x0000_s1142" style="position:absolute;left:32337;top:53031;width:14325;height:2187;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kksIA&#10;AADcAAAADwAAAGRycy9kb3ducmV2LnhtbESP3YrCMBSE74V9h3AW9k5TC4pW0yLC0r3V3Qc4NKc/&#10;tDmpTax1n94IgpfDzHzD7LPJdGKkwTWWFSwXEQjiwuqGKwV/v9/zDQjnkTV2lknBnRxk6cdsj4m2&#10;Nz7RePaVCBB2CSqove8TKV1Rk0G3sD1x8Eo7GPRBDpXUA94C3HQyjqK1NNhwWKixp2NNRXu+GgXT&#10;5T8/tqs2lyWZTZ9vy+J+HZX6+pwOOxCeJv8Ov9o/WkG8iuF5JhwBm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9eSSwgAAANwAAAAPAAAAAAAAAAAAAAAAAJgCAABkcnMvZG93&#10;bnJldi54bWxQSwUGAAAAAAQABAD1AAAAhwMAAAAA&#10;" adj="-11796480,,5400" path="m,218635r1432549,l1432549,,,,,218635xe" filled="f" stroked="f" strokeweight=".16mm">
                  <v:stroke joinstyle="miter" endcap="round"/>
                  <v:formulas/>
                  <v:path arrowok="t" o:connecttype="custom" textboxrect="-15000,0,1447549,218635"/>
                  <v:textbox inset="0,0,0,0">
                    <w:txbxContent>
                      <w:p w14:paraId="1E773B27"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12c. Uplink data(new EAS IP)</w:t>
                        </w:r>
                      </w:p>
                    </w:txbxContent>
                  </v:textbox>
                </v:shape>
                <v:shape id="Freeform 253" o:spid="_x0000_s1143" style="position:absolute;left:38006;top:51546;width:13607;height:2136;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BwOcQA&#10;AADcAAAADwAAAGRycy9kb3ducmV2LnhtbESPQWvCQBSE7wX/w/IEb3VjxCKpq6hQ8OCltlR6e2Sf&#10;SdrseyG7XeO/dwuFHoeZ+YZZbQbXqki9b4QNzKYZKOJSbMOVgfe3l8clKB+QLbbCZOBGHjbr0cMK&#10;CytXfqV4CpVKEPYFGqhD6AqtfVmTQz+Vjjh5F+kdhiT7StserwnuWp1n2ZN22HBaqLGjfU3l9+nH&#10;GTgfBXdh/xEX3n/lpczi50WiMZPxsH0GFWgI/+G/9sEayBdz+D2TjoBe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QcDnEAAAA3AAAAA8AAAAAAAAAAAAAAAAAmAIAAGRycy9k&#10;b3ducmV2LnhtbFBLBQYAAAAABAAEAPUAAACJAwAAAAA=&#10;" adj="-11796480,,5400" path="m,213643r1360630,l1360630,,,,,213643xe" strokeweight=".16mm">
                  <v:stroke joinstyle="miter" endcap="round"/>
                  <v:formulas/>
                  <v:path arrowok="t" o:connecttype="custom" textboxrect="-15000,0,1375630,213643"/>
                  <v:textbox inset="0,0,0,0">
                    <w:txbxContent>
                      <w:p w14:paraId="2B6ADE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12a. EAS relocation</w:t>
                        </w:r>
                      </w:p>
                    </w:txbxContent>
                  </v:textbox>
                </v:shape>
                <v:shape id="Freeform 254" o:spid="_x0000_s1144" style="position:absolute;left:34605;top:54481;width:1474;height:1474;visibility:visible;mso-wrap-style:square;v-text-anchor:middle" coordsize="147402,1474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u74sQA&#10;AADcAAAADwAAAGRycy9kb3ducmV2LnhtbESPQYvCMBSE74L/ITxhL6KpoiLVKMvKwt60dQ/r7dE8&#10;22LzUptYu//eCILHYWa+YdbbzlSipcaVlhVMxhEI4szqknMFv8fv0RKE88gaK8uk4J8cbDf93hpj&#10;be+cUJv6XAQIuxgVFN7XsZQuK8igG9uaOHhn2xj0QTa51A3eA9xUchpFC2mw5LBQYE1fBWWX9GYU&#10;XIeXHU+SvxnK6/BUlfv5IUlPSn0Mus8VCE+df4df7R+tYDqfwfNMO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bu+LEAAAA3AAAAA8AAAAAAAAAAAAAAAAAmAIAAGRycy9k&#10;b3ducmV2LnhtbFBLBQYAAAAABAAEAPUAAACJAwAAAAA=&#10;" adj="-11796480,,5400" path="m147402,73701v,40704,-32997,73701,-73701,73701c32997,147402,,114405,,73701,,32997,32997,,73701,v40704,,73701,32997,73701,73701xe" strokeweight=".16667mm">
                  <v:stroke joinstyle="miter"/>
                  <v:formulas/>
                  <v:path arrowok="t" o:connecttype="custom" textboxrect="-15000,0,162402,147402"/>
                  <v:textbox inset="0,0,0,0">
                    <w:txbxContent>
                      <w:p w14:paraId="09262A19" w14:textId="77777777" w:rsidR="0083257F" w:rsidRPr="00A4341B" w:rsidRDefault="0083257F" w:rsidP="00E150C0">
                        <w:pPr>
                          <w:snapToGrid w:val="0"/>
                          <w:spacing w:line="221" w:lineRule="auto"/>
                          <w:jc w:val="center"/>
                          <w:rPr>
                            <w:sz w:val="12"/>
                          </w:rPr>
                        </w:pPr>
                        <w:r w:rsidRPr="00A4341B">
                          <w:rPr>
                            <w:rFonts w:eastAsia="Arial"/>
                            <w:color w:val="000000"/>
                            <w:sz w:val="12"/>
                            <w:szCs w:val="12"/>
                          </w:rPr>
                          <w:t>R</w:t>
                        </w:r>
                      </w:p>
                    </w:txbxContent>
                  </v:textbox>
                </v:shape>
                <w10:anchorlock/>
              </v:group>
            </w:pict>
          </mc:Fallback>
        </mc:AlternateContent>
      </w:r>
    </w:p>
    <w:p w14:paraId="06148890" w14:textId="77777777" w:rsidR="00520DE9" w:rsidRPr="00520DE9" w:rsidRDefault="00520DE9" w:rsidP="00520DE9">
      <w:pPr>
        <w:pStyle w:val="TF"/>
      </w:pPr>
      <w:r w:rsidRPr="00520DE9">
        <w:t>Figure 6.27.2-1 Call flow to reducing the packet loss during EAS relocation</w:t>
      </w:r>
    </w:p>
    <w:p w14:paraId="5CC7AC3A" w14:textId="77777777" w:rsidR="00010A55" w:rsidRDefault="00010A55" w:rsidP="00010A55">
      <w:pPr>
        <w:pStyle w:val="B1"/>
        <w:rPr>
          <w:rFonts w:eastAsia="宋体"/>
        </w:rPr>
      </w:pPr>
      <w:r>
        <w:rPr>
          <w:rFonts w:eastAsia="宋体"/>
        </w:rPr>
        <w:t>1.</w:t>
      </w:r>
      <w:r>
        <w:rPr>
          <w:rFonts w:eastAsia="宋体"/>
        </w:rPr>
        <w:tab/>
        <w:t>The SMF sends early notification to AF. This message may sent via NEF. The SMF may include the target DNAI list towards the AF.</w:t>
      </w:r>
    </w:p>
    <w:p w14:paraId="73272032" w14:textId="77777777" w:rsidR="00010A55" w:rsidRDefault="00010A55" w:rsidP="00010A55">
      <w:pPr>
        <w:pStyle w:val="B1"/>
        <w:rPr>
          <w:rFonts w:eastAsia="宋体"/>
        </w:rPr>
      </w:pPr>
      <w:r>
        <w:rPr>
          <w:rFonts w:eastAsia="宋体"/>
        </w:rPr>
        <w:lastRenderedPageBreak/>
        <w:t>2.</w:t>
      </w:r>
      <w:r>
        <w:rPr>
          <w:rFonts w:eastAsia="宋体"/>
        </w:rPr>
        <w:tab/>
        <w:t>The AF may determine the target DNAI from the target DNAI list, prepares the EAS relocation and determines the new EAS IP address. The Old EAS continue to serve the UE.</w:t>
      </w:r>
    </w:p>
    <w:p w14:paraId="3F0B0EB5" w14:textId="77777777" w:rsidR="00010A55" w:rsidRDefault="00010A55" w:rsidP="00010A55">
      <w:pPr>
        <w:pStyle w:val="B1"/>
        <w:rPr>
          <w:rFonts w:eastAsia="宋体"/>
        </w:rPr>
      </w:pPr>
      <w:r>
        <w:rPr>
          <w:rFonts w:eastAsia="宋体"/>
        </w:rPr>
        <w:t>3.</w:t>
      </w:r>
      <w:r>
        <w:rPr>
          <w:rFonts w:eastAsia="宋体"/>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0B5BB6EB" w:rsidR="00010A55" w:rsidRDefault="00010A55" w:rsidP="00010A55">
      <w:pPr>
        <w:pStyle w:val="B1"/>
        <w:rPr>
          <w:rFonts w:eastAsia="宋体"/>
        </w:rPr>
      </w:pPr>
      <w:r>
        <w:rPr>
          <w:rFonts w:eastAsia="宋体"/>
        </w:rPr>
        <w:tab/>
        <w:t xml:space="preserve">When </w:t>
      </w:r>
      <w:r w:rsidR="00EE6778">
        <w:rPr>
          <w:rFonts w:eastAsia="宋体"/>
        </w:rPr>
        <w:t xml:space="preserve">EAS IP address is changed and </w:t>
      </w:r>
      <w:r>
        <w:rPr>
          <w:rFonts w:eastAsia="宋体"/>
        </w:rPr>
        <w:t>EAS IP address replacement solution is used, the AF sends the source EAS IP address and target EAS IP address to the SMF, and SMF further provides the source and target EAS IP address to L-</w:t>
      </w:r>
      <w:r w:rsidR="005D5265">
        <w:rPr>
          <w:rFonts w:eastAsia="宋体"/>
        </w:rPr>
        <w:t>PSA2</w:t>
      </w:r>
      <w:r>
        <w:rPr>
          <w:rFonts w:eastAsia="宋体"/>
        </w:rPr>
        <w:t xml:space="preserve"> for EAS IP address replacement. If EAS IP address replacement solution is used, step 12a and 12b can be skipped.</w:t>
      </w:r>
    </w:p>
    <w:p w14:paraId="74F8293B" w14:textId="77777777" w:rsidR="00EE6778" w:rsidRDefault="00EE6778" w:rsidP="00EE6778">
      <w:pPr>
        <w:rPr>
          <w:rFonts w:eastAsia="宋体"/>
        </w:rPr>
      </w:pPr>
      <w:r>
        <w:rPr>
          <w:rFonts w:eastAsia="宋体"/>
        </w:rPr>
        <w:t>For Multiple PDU Session model, the SMF may initiate PDU Session re-anchoring procedure for SSC mode 2 and SSC mode 3. The following step 4 to step 7 are skipped.</w:t>
      </w:r>
    </w:p>
    <w:p w14:paraId="6F52A27C" w14:textId="77777777" w:rsidR="00EE6778" w:rsidRDefault="00EE6778" w:rsidP="00EE6778">
      <w:pPr>
        <w:rPr>
          <w:rFonts w:eastAsia="宋体"/>
        </w:rPr>
      </w:pPr>
      <w:r>
        <w:rPr>
          <w:rFonts w:eastAsia="宋体"/>
        </w:rPr>
        <w:t>For Session Breakout model, the following step 4 to step 7 are performed.</w:t>
      </w:r>
    </w:p>
    <w:p w14:paraId="01A61747" w14:textId="4E2BACDB" w:rsidR="00010A55" w:rsidRDefault="00010A55" w:rsidP="00010A55">
      <w:pPr>
        <w:pStyle w:val="B1"/>
        <w:rPr>
          <w:rFonts w:eastAsia="宋体"/>
        </w:rPr>
      </w:pPr>
      <w:r>
        <w:rPr>
          <w:rFonts w:eastAsia="宋体"/>
        </w:rPr>
        <w:t>4.</w:t>
      </w:r>
      <w:r>
        <w:rPr>
          <w:rFonts w:eastAsia="宋体"/>
        </w:rPr>
        <w:tab/>
        <w:t xml:space="preserve">Based on the target DNAI if the SMF determines the L-PSA needs to be relocated the SMF selects a local </w:t>
      </w:r>
      <w:r w:rsidR="005D5265">
        <w:rPr>
          <w:rFonts w:eastAsia="宋体"/>
        </w:rPr>
        <w:t>PSA2</w:t>
      </w:r>
      <w:r>
        <w:rPr>
          <w:rFonts w:eastAsia="宋体"/>
        </w:rPr>
        <w:t xml:space="preserve"> and establishes an N4 session. The SMF sends new N6 traffic routing information to the local </w:t>
      </w:r>
      <w:r w:rsidR="005D5265">
        <w:rPr>
          <w:rFonts w:eastAsia="宋体"/>
        </w:rPr>
        <w:t>PSA2</w:t>
      </w:r>
      <w:r>
        <w:rPr>
          <w:rFonts w:eastAsia="宋体"/>
        </w:rPr>
        <w:t xml:space="preserve">. Based on the indication in step 3, the SMF also indicates local </w:t>
      </w:r>
      <w:r w:rsidR="005D5265">
        <w:rPr>
          <w:rFonts w:eastAsia="宋体"/>
        </w:rPr>
        <w:t>PSA2</w:t>
      </w:r>
      <w:r>
        <w:rPr>
          <w:rFonts w:eastAsia="宋体"/>
        </w:rPr>
        <w:t xml:space="preserve"> to buffer the uplink data.</w:t>
      </w:r>
    </w:p>
    <w:p w14:paraId="5BD79CD6" w14:textId="7C931D34" w:rsidR="00010A55" w:rsidRDefault="00010A55" w:rsidP="00010A55">
      <w:pPr>
        <w:pStyle w:val="B1"/>
        <w:rPr>
          <w:rFonts w:eastAsia="宋体"/>
        </w:rPr>
      </w:pPr>
      <w:r>
        <w:rPr>
          <w:rFonts w:eastAsia="宋体"/>
        </w:rPr>
        <w:t>5.</w:t>
      </w:r>
      <w:r>
        <w:rPr>
          <w:rFonts w:eastAsia="宋体"/>
        </w:rPr>
        <w:tab/>
        <w:t>The SMF sends N4 Session Modification to old ULCL 1 to allocate resource for forwarding tunnel.</w:t>
      </w:r>
    </w:p>
    <w:p w14:paraId="4EBC9084" w14:textId="102BEC93" w:rsidR="00EE6778" w:rsidRDefault="00010A55" w:rsidP="00010A55">
      <w:pPr>
        <w:pStyle w:val="B1"/>
        <w:rPr>
          <w:rFonts w:eastAsia="宋体"/>
        </w:rPr>
      </w:pPr>
      <w:r>
        <w:rPr>
          <w:rFonts w:eastAsia="宋体"/>
        </w:rPr>
        <w:t>6.</w:t>
      </w:r>
      <w:r>
        <w:rPr>
          <w:rFonts w:eastAsia="宋体"/>
        </w:rPr>
        <w:tab/>
        <w:t xml:space="preserve">Based on the target DNAI if the SMF determines the ULCL needs to be relocated the SMF selects a new ULCL/BP 2 and establishes an N4 session. The SMF establishes data forwarding tunnel from new ULCL/BP 2 to old ULCL/BP 1 as described in </w:t>
      </w:r>
      <w:r w:rsidR="004174B9">
        <w:rPr>
          <w:rFonts w:eastAsia="宋体"/>
        </w:rPr>
        <w:t>TS 23.502 [</w:t>
      </w:r>
      <w:r>
        <w:rPr>
          <w:rFonts w:eastAsia="宋体"/>
        </w:rPr>
        <w:t xml:space="preserve">3] </w:t>
      </w:r>
      <w:r w:rsidR="004174B9">
        <w:rPr>
          <w:rFonts w:eastAsia="宋体"/>
        </w:rPr>
        <w:t>clause </w:t>
      </w:r>
      <w:r>
        <w:rPr>
          <w:rFonts w:eastAsia="宋体"/>
        </w:rPr>
        <w:t xml:space="preserve">4.3.5.7 . The SMF sends the new traffic steering rules to the new ULCL/BP 2. Depending on the information in Step 3, the uplink data using the old EAS IP address or old UE IPv6 prefix(BP) can be steered to the ULCL/BP 1 via forwarding tunnel. The uplink data with new EAS IP addressis forwarded to </w:t>
      </w:r>
      <w:r w:rsidR="005D5265">
        <w:rPr>
          <w:rFonts w:eastAsia="宋体"/>
        </w:rPr>
        <w:t>PSA2</w:t>
      </w:r>
      <w:r>
        <w:rPr>
          <w:rFonts w:eastAsia="宋体"/>
        </w:rPr>
        <w:t xml:space="preserve">. </w:t>
      </w:r>
    </w:p>
    <w:p w14:paraId="79A8B7B9" w14:textId="011A15C4" w:rsidR="00010A55" w:rsidRDefault="00010A55" w:rsidP="00010A55">
      <w:pPr>
        <w:pStyle w:val="B1"/>
        <w:rPr>
          <w:rFonts w:eastAsia="宋体"/>
        </w:rPr>
      </w:pPr>
      <w:r>
        <w:rPr>
          <w:rFonts w:eastAsia="宋体"/>
        </w:rPr>
        <w:t>7</w:t>
      </w:r>
      <w:r w:rsidR="00E150C0">
        <w:rPr>
          <w:rFonts w:eastAsia="宋体"/>
        </w:rPr>
        <w:t>.</w:t>
      </w:r>
      <w:r w:rsidR="00E150C0">
        <w:rPr>
          <w:rFonts w:eastAsia="宋体"/>
        </w:rPr>
        <w:tab/>
      </w:r>
      <w:r>
        <w:rPr>
          <w:rFonts w:eastAsia="宋体"/>
        </w:rPr>
        <w:t>The SMF sends N2 PDU session modification to RAN to so uplink packets can be sent to new ULCL2</w:t>
      </w:r>
      <w:r w:rsidR="00E150C0">
        <w:rPr>
          <w:rFonts w:eastAsia="宋体"/>
        </w:rPr>
        <w:t>.</w:t>
      </w:r>
    </w:p>
    <w:p w14:paraId="0BBFE4BF" w14:textId="3EFB1D66" w:rsidR="00010A55" w:rsidRDefault="00E150C0" w:rsidP="00010A55">
      <w:pPr>
        <w:pStyle w:val="B1"/>
        <w:rPr>
          <w:rFonts w:eastAsia="宋体"/>
        </w:rPr>
      </w:pPr>
      <w:r>
        <w:rPr>
          <w:rFonts w:eastAsia="宋体"/>
        </w:rPr>
        <w:t>8</w:t>
      </w:r>
      <w:r w:rsidR="00010A55">
        <w:rPr>
          <w:rFonts w:eastAsia="宋体"/>
        </w:rPr>
        <w:t>.</w:t>
      </w:r>
      <w:r w:rsidR="00010A55">
        <w:rPr>
          <w:rFonts w:eastAsia="宋体"/>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42A3B389" w:rsidR="00010A55" w:rsidRDefault="00E150C0" w:rsidP="00010A55">
      <w:pPr>
        <w:pStyle w:val="B1"/>
        <w:rPr>
          <w:rFonts w:eastAsia="宋体"/>
        </w:rPr>
      </w:pPr>
      <w:r>
        <w:rPr>
          <w:rFonts w:eastAsia="宋体"/>
        </w:rPr>
        <w:t>9</w:t>
      </w:r>
      <w:r w:rsidR="00010A55">
        <w:rPr>
          <w:rFonts w:eastAsia="宋体"/>
        </w:rPr>
        <w:t>.</w:t>
      </w:r>
      <w:r w:rsidR="00010A55">
        <w:rPr>
          <w:rFonts w:eastAsia="宋体"/>
        </w:rPr>
        <w:tab/>
        <w:t>The SMF sends late notification to the AF to indicate the successful user plane relocation. This message may be sent via NEF.</w:t>
      </w:r>
    </w:p>
    <w:p w14:paraId="69B363D4" w14:textId="77777777" w:rsidR="00EE6778" w:rsidRDefault="00EE6778" w:rsidP="00EE6778">
      <w:pPr>
        <w:rPr>
          <w:rFonts w:eastAsia="宋体"/>
        </w:rPr>
      </w:pPr>
      <w:r>
        <w:rPr>
          <w:rFonts w:eastAsia="宋体"/>
        </w:rPr>
        <w:t>For option 1a and 2a, step 12 is performed. Step 13-14 are skipped.</w:t>
      </w:r>
    </w:p>
    <w:p w14:paraId="1ED32182" w14:textId="1D2B74AD" w:rsidR="00010A55" w:rsidRDefault="00E150C0" w:rsidP="00010A55">
      <w:pPr>
        <w:pStyle w:val="B1"/>
        <w:rPr>
          <w:rFonts w:eastAsia="宋体"/>
        </w:rPr>
      </w:pPr>
      <w:r>
        <w:rPr>
          <w:rFonts w:eastAsia="宋体"/>
        </w:rPr>
        <w:t>10a</w:t>
      </w:r>
      <w:r w:rsidR="00010A55">
        <w:rPr>
          <w:rFonts w:eastAsia="宋体"/>
        </w:rPr>
        <w:t>.</w:t>
      </w:r>
      <w:r w:rsidR="00010A55">
        <w:rPr>
          <w:rFonts w:eastAsia="宋体"/>
        </w:rPr>
        <w:tab/>
        <w:t>[Optional], The old EAS may send new EAS IP address to the UE via application mechanism, for example the HTTP redirection.</w:t>
      </w:r>
    </w:p>
    <w:p w14:paraId="08BD3128" w14:textId="3BD173C1" w:rsidR="00EE6778" w:rsidRDefault="00E150C0" w:rsidP="00EE6778">
      <w:pPr>
        <w:pStyle w:val="B1"/>
        <w:rPr>
          <w:rFonts w:eastAsia="宋体"/>
        </w:rPr>
      </w:pPr>
      <w:r>
        <w:rPr>
          <w:rFonts w:eastAsia="宋体"/>
        </w:rPr>
        <w:t>10b</w:t>
      </w:r>
      <w:r w:rsidR="00EE6778">
        <w:rPr>
          <w:rFonts w:eastAsia="宋体"/>
        </w:rPr>
        <w:t>.</w:t>
      </w:r>
      <w:r w:rsidR="00EE6778">
        <w:rPr>
          <w:rFonts w:eastAsia="宋体"/>
        </w:rPr>
        <w:tab/>
        <w:t>[Optional], The UE may use the old EAS IP address to send the last packet notification to the old EAS. The UE then can start to use the new EAS IP address as target IP address.</w:t>
      </w:r>
    </w:p>
    <w:p w14:paraId="5D136E39" w14:textId="1482EC78" w:rsidR="00EE6778" w:rsidRDefault="00EE6778" w:rsidP="00EE6778">
      <w:pPr>
        <w:pStyle w:val="B1"/>
        <w:rPr>
          <w:rFonts w:eastAsia="宋体"/>
        </w:rPr>
      </w:pPr>
      <w:r>
        <w:rPr>
          <w:rFonts w:eastAsia="宋体"/>
        </w:rPr>
        <w:t>1</w:t>
      </w:r>
      <w:r w:rsidR="00E150C0">
        <w:rPr>
          <w:rFonts w:eastAsia="宋体"/>
        </w:rPr>
        <w:t>0</w:t>
      </w:r>
      <w:r>
        <w:rPr>
          <w:rFonts w:eastAsia="宋体"/>
        </w:rPr>
        <w:t>c.</w:t>
      </w:r>
      <w:r>
        <w:rPr>
          <w:rFonts w:eastAsia="宋体"/>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0272D9CA" w14:textId="4BE9752B" w:rsidR="00EE6778" w:rsidRDefault="00EE6778" w:rsidP="00010A55">
      <w:pPr>
        <w:pStyle w:val="B1"/>
        <w:rPr>
          <w:rFonts w:eastAsia="宋体"/>
        </w:rPr>
      </w:pPr>
      <w:r>
        <w:rPr>
          <w:rFonts w:eastAsia="宋体"/>
        </w:rPr>
        <w:t>1</w:t>
      </w:r>
      <w:r w:rsidR="00E150C0">
        <w:rPr>
          <w:rFonts w:eastAsia="宋体"/>
        </w:rPr>
        <w:t>0</w:t>
      </w:r>
      <w:r>
        <w:rPr>
          <w:rFonts w:eastAsia="宋体"/>
        </w:rPr>
        <w:t>d</w:t>
      </w:r>
      <w:r w:rsidR="00010A55">
        <w:rPr>
          <w:rFonts w:eastAsia="宋体"/>
        </w:rPr>
        <w:t>.</w:t>
      </w:r>
      <w:r w:rsidR="00010A55">
        <w:rPr>
          <w:rFonts w:eastAsia="宋体"/>
        </w:rPr>
        <w:tab/>
        <w:t>If the EAS address was notified to the UE in Step 12</w:t>
      </w:r>
      <w:r>
        <w:rPr>
          <w:rFonts w:eastAsia="宋体"/>
        </w:rPr>
        <w:t>a</w:t>
      </w:r>
      <w:r w:rsidR="00010A55">
        <w:rPr>
          <w:rFonts w:eastAsia="宋体"/>
        </w:rPr>
        <w:t xml:space="preserve">, the UE start to use new EAS IP and sends uplink data with new EAS IP address towards the RAN and then forward to new ULCL 2 and </w:t>
      </w:r>
      <w:r w:rsidR="005D5265">
        <w:rPr>
          <w:rFonts w:eastAsia="宋体"/>
        </w:rPr>
        <w:t>PSA2</w:t>
      </w:r>
      <w:r w:rsidR="00010A55">
        <w:rPr>
          <w:rFonts w:eastAsia="宋体"/>
        </w:rPr>
        <w:t xml:space="preserve">. </w:t>
      </w:r>
    </w:p>
    <w:p w14:paraId="65D7094D" w14:textId="00293121" w:rsidR="00010A55" w:rsidRDefault="00EE6778" w:rsidP="00010A55">
      <w:pPr>
        <w:pStyle w:val="B1"/>
        <w:rPr>
          <w:rFonts w:eastAsia="宋体"/>
        </w:rPr>
      </w:pPr>
      <w:r>
        <w:rPr>
          <w:rFonts w:eastAsia="宋体"/>
        </w:rPr>
        <w:t>1</w:t>
      </w:r>
      <w:r w:rsidR="00E150C0">
        <w:rPr>
          <w:rFonts w:eastAsia="宋体"/>
        </w:rPr>
        <w:t>0</w:t>
      </w:r>
      <w:r>
        <w:rPr>
          <w:rFonts w:eastAsia="宋体"/>
        </w:rPr>
        <w:t>e.</w:t>
      </w:r>
      <w:r>
        <w:rPr>
          <w:rFonts w:eastAsia="宋体"/>
        </w:rPr>
        <w:tab/>
      </w:r>
      <w:r w:rsidR="00010A55">
        <w:rPr>
          <w:rFonts w:eastAsia="宋体"/>
        </w:rPr>
        <w:t xml:space="preserve">The </w:t>
      </w:r>
      <w:r w:rsidR="005D5265">
        <w:rPr>
          <w:rFonts w:eastAsia="宋体"/>
        </w:rPr>
        <w:t>PSA2</w:t>
      </w:r>
      <w:r w:rsidR="00010A55">
        <w:rPr>
          <w:rFonts w:eastAsia="宋体"/>
        </w:rPr>
        <w:t xml:space="preserve"> buffers the uplink data as indicated by SMF in Step 4.</w:t>
      </w:r>
    </w:p>
    <w:p w14:paraId="58433EC6" w14:textId="29E8959E" w:rsidR="00EE6778" w:rsidRDefault="00EE6778" w:rsidP="00EE6778">
      <w:r>
        <w:t>For option 1b or option 1c, step 1</w:t>
      </w:r>
      <w:r w:rsidR="00E150C0">
        <w:t>1</w:t>
      </w:r>
      <w:r>
        <w:t xml:space="preserve"> is performed. Step 1</w:t>
      </w:r>
      <w:r w:rsidR="00E150C0">
        <w:t>2</w:t>
      </w:r>
      <w:r>
        <w:t xml:space="preserve"> is skipped.</w:t>
      </w:r>
    </w:p>
    <w:p w14:paraId="26CC0E51" w14:textId="5AC09C9F" w:rsidR="00EE6778" w:rsidRPr="00EE6778" w:rsidRDefault="00EE6778" w:rsidP="00EE6778">
      <w:pPr>
        <w:pStyle w:val="B1"/>
      </w:pPr>
      <w:r w:rsidRPr="00EE6778">
        <w:t>1</w:t>
      </w:r>
      <w:r w:rsidR="00E150C0">
        <w:t>1</w:t>
      </w:r>
      <w:r w:rsidRPr="00EE6778">
        <w:t>a.</w:t>
      </w:r>
      <w:r w:rsidRPr="00EE6778">
        <w:tab/>
        <w:t>The SMF sends a NAS message to the UE and includes the new EAS IP address or an DNS re-solution indication. The UE may start to use the new EAS IP address or trigger DNS query procedure to retrieve new EAS IP address.</w:t>
      </w:r>
    </w:p>
    <w:p w14:paraId="7D4E11D6" w14:textId="2A4571E1" w:rsidR="00EE6778" w:rsidRPr="00EE6778" w:rsidRDefault="00EE6778" w:rsidP="00EE6778">
      <w:pPr>
        <w:pStyle w:val="B1"/>
      </w:pPr>
      <w:r w:rsidRPr="00EE6778">
        <w:t>1</w:t>
      </w:r>
      <w:r w:rsidR="00E150C0">
        <w:t>1</w:t>
      </w:r>
      <w:r w:rsidRPr="00EE6778">
        <w:t>b.</w:t>
      </w:r>
      <w:r w:rsidRPr="00EE6778">
        <w:tab/>
        <w:t>The UE starts to use new EAS IP and sends uplink data with the new EAS IP address towards the RAN which is then forwarded to the new ULCL/BP 2 and PSA WG2.</w:t>
      </w:r>
    </w:p>
    <w:p w14:paraId="370F4BD5" w14:textId="452E90B7" w:rsidR="00EE6778" w:rsidRPr="00EE6778" w:rsidRDefault="00EE6778" w:rsidP="00EE6778">
      <w:pPr>
        <w:pStyle w:val="B1"/>
      </w:pPr>
      <w:r w:rsidRPr="00EE6778">
        <w:lastRenderedPageBreak/>
        <w:t>1</w:t>
      </w:r>
      <w:r w:rsidR="00E150C0">
        <w:t>1</w:t>
      </w:r>
      <w:r w:rsidRPr="00EE6778">
        <w:t>c.</w:t>
      </w:r>
      <w:r w:rsidRPr="00EE6778">
        <w:tab/>
        <w:t>The PSA WG2 buffers the uplink data as indicated by SMF in Step 4.</w:t>
      </w:r>
    </w:p>
    <w:p w14:paraId="1A25A7F3" w14:textId="26729D5D" w:rsidR="00EE6778" w:rsidRDefault="00EE6778" w:rsidP="00EE6778">
      <w:pPr>
        <w:rPr>
          <w:rFonts w:eastAsia="宋体"/>
        </w:rPr>
      </w:pPr>
      <w:r>
        <w:rPr>
          <w:rFonts w:eastAsia="宋体"/>
        </w:rPr>
        <w:t>For option 1d, step 1</w:t>
      </w:r>
      <w:r w:rsidR="00E150C0">
        <w:rPr>
          <w:rFonts w:eastAsia="宋体"/>
        </w:rPr>
        <w:t>2</w:t>
      </w:r>
      <w:r>
        <w:rPr>
          <w:rFonts w:eastAsia="宋体"/>
        </w:rPr>
        <w:t xml:space="preserve"> is performed. </w:t>
      </w:r>
    </w:p>
    <w:p w14:paraId="31A8D318" w14:textId="5DCFFEFA" w:rsidR="00EE6778" w:rsidRPr="00EE6778" w:rsidRDefault="00EE6778" w:rsidP="00EE6778">
      <w:pPr>
        <w:pStyle w:val="B1"/>
        <w:rPr>
          <w:rFonts w:eastAsia="宋体"/>
        </w:rPr>
      </w:pPr>
      <w:r w:rsidRPr="00EE6778">
        <w:rPr>
          <w:rFonts w:eastAsia="宋体"/>
        </w:rPr>
        <w:t>1</w:t>
      </w:r>
      <w:r w:rsidR="00E150C0">
        <w:rPr>
          <w:rFonts w:eastAsia="宋体"/>
        </w:rPr>
        <w:t>2</w:t>
      </w:r>
      <w:r w:rsidRPr="00EE6778">
        <w:rPr>
          <w:rFonts w:eastAsia="宋体"/>
        </w:rPr>
        <w:t>a.</w:t>
      </w:r>
      <w:r w:rsidRPr="00EE6778">
        <w:rPr>
          <w:rFonts w:eastAsia="宋体"/>
        </w:rPr>
        <w:tab/>
        <w:t>After the AF received the late notification in step </w:t>
      </w:r>
      <w:r w:rsidR="00E150C0">
        <w:rPr>
          <w:rFonts w:eastAsia="宋体"/>
        </w:rPr>
        <w:t>9</w:t>
      </w:r>
      <w:r w:rsidRPr="00EE6778">
        <w:rPr>
          <w:rFonts w:eastAsia="宋体"/>
        </w:rPr>
        <w:t>, the application layer performs the EAS relocation</w:t>
      </w:r>
    </w:p>
    <w:p w14:paraId="34B713F0" w14:textId="0F75AE44" w:rsidR="00EE6778" w:rsidRPr="00EE6778" w:rsidRDefault="00EE6778" w:rsidP="00EE6778">
      <w:pPr>
        <w:pStyle w:val="B1"/>
        <w:rPr>
          <w:rFonts w:eastAsia="宋体"/>
        </w:rPr>
      </w:pPr>
      <w:r w:rsidRPr="00EE6778">
        <w:rPr>
          <w:rFonts w:eastAsia="宋体"/>
        </w:rPr>
        <w:t>1</w:t>
      </w:r>
      <w:r w:rsidR="00E150C0">
        <w:rPr>
          <w:rFonts w:eastAsia="宋体"/>
        </w:rPr>
        <w:t>2</w:t>
      </w:r>
      <w:r w:rsidRPr="00EE6778">
        <w:rPr>
          <w:rFonts w:eastAsia="宋体"/>
        </w:rPr>
        <w:t>b.</w:t>
      </w:r>
      <w:r w:rsidRPr="00EE6778">
        <w:rPr>
          <w:rFonts w:eastAsia="宋体"/>
        </w:rPr>
        <w:tab/>
        <w:t>The UE sends uplink data with old EAS IP address and PSA2 replaces it with the new EAS IP address. The new EAS sends downlink data with the new EAS IP address and PSA2 replaces it with the old EAS IP address.</w:t>
      </w:r>
    </w:p>
    <w:p w14:paraId="1147D928" w14:textId="2F1DE820" w:rsidR="00B66EAE" w:rsidRDefault="00EE6778" w:rsidP="00EE6778">
      <w:pPr>
        <w:rPr>
          <w:rFonts w:eastAsia="宋体"/>
        </w:rPr>
      </w:pPr>
      <w:r w:rsidRPr="00EE6778">
        <w:rPr>
          <w:rFonts w:eastAsia="宋体"/>
        </w:rPr>
        <w:t>For Option 2b, step 1</w:t>
      </w:r>
      <w:r w:rsidR="00E150C0">
        <w:rPr>
          <w:rFonts w:eastAsia="宋体"/>
        </w:rPr>
        <w:t>3</w:t>
      </w:r>
      <w:r w:rsidRPr="00EE6778">
        <w:rPr>
          <w:rFonts w:eastAsia="宋体"/>
        </w:rPr>
        <w:t xml:space="preserve"> is performed.</w:t>
      </w:r>
    </w:p>
    <w:p w14:paraId="3739F456" w14:textId="295EE4C6" w:rsidR="00EE6778" w:rsidRDefault="00EE6778" w:rsidP="00EE6778">
      <w:pPr>
        <w:pStyle w:val="B1"/>
        <w:rPr>
          <w:rFonts w:eastAsia="宋体"/>
        </w:rPr>
      </w:pPr>
      <w:r>
        <w:rPr>
          <w:rFonts w:eastAsia="宋体"/>
        </w:rPr>
        <w:t>1</w:t>
      </w:r>
      <w:r w:rsidR="00E150C0">
        <w:rPr>
          <w:rFonts w:eastAsia="宋体"/>
        </w:rPr>
        <w:t>3</w:t>
      </w:r>
      <w:r>
        <w:rPr>
          <w:rFonts w:eastAsia="宋体"/>
        </w:rPr>
        <w:t>a.</w:t>
      </w:r>
      <w:r>
        <w:rPr>
          <w:rFonts w:eastAsia="宋体"/>
        </w:rPr>
        <w:tab/>
        <w:t>The PSA1 forwards the uplink data with old EAS IP address towards the PSA2.</w:t>
      </w:r>
    </w:p>
    <w:p w14:paraId="455F5C96" w14:textId="387B4EE8" w:rsidR="00EE6778" w:rsidRDefault="00EE6778" w:rsidP="00EE6778">
      <w:pPr>
        <w:pStyle w:val="B1"/>
        <w:rPr>
          <w:rFonts w:eastAsia="宋体"/>
        </w:rPr>
      </w:pPr>
      <w:r>
        <w:rPr>
          <w:rFonts w:eastAsia="宋体"/>
        </w:rPr>
        <w:t>1</w:t>
      </w:r>
      <w:r w:rsidR="00E150C0">
        <w:rPr>
          <w:rFonts w:eastAsia="宋体"/>
        </w:rPr>
        <w:t>3</w:t>
      </w:r>
      <w:r>
        <w:rPr>
          <w:rFonts w:eastAsia="宋体"/>
        </w:rPr>
        <w:t>b.</w:t>
      </w:r>
      <w:r>
        <w:rPr>
          <w:rFonts w:eastAsia="宋体"/>
        </w:rPr>
        <w:tab/>
        <w:t>The PSA2 buffers the uplink data with the old EAS IP address and uplink data with new EAS IP address.</w:t>
      </w:r>
    </w:p>
    <w:p w14:paraId="766FBC0F" w14:textId="1D0D7F68" w:rsidR="00EE6778" w:rsidRDefault="00EE6778" w:rsidP="00EE6778">
      <w:pPr>
        <w:pStyle w:val="B1"/>
        <w:rPr>
          <w:lang w:eastAsia="zh-CN"/>
        </w:rPr>
      </w:pPr>
      <w:r>
        <w:rPr>
          <w:rFonts w:eastAsia="宋体"/>
        </w:rPr>
        <w:t>1</w:t>
      </w:r>
      <w:r w:rsidR="00E150C0">
        <w:rPr>
          <w:rFonts w:eastAsia="宋体"/>
        </w:rPr>
        <w:t>3c</w:t>
      </w:r>
      <w:r>
        <w:rPr>
          <w:rFonts w:eastAsia="宋体"/>
        </w:rPr>
        <w:t>.</w:t>
      </w:r>
      <w:r>
        <w:rPr>
          <w:rFonts w:eastAsia="宋体"/>
        </w:rPr>
        <w:tab/>
        <w:t xml:space="preserve">The ULCL/BP2 may send End marker towards PSA1 via the ULCL/BP1. The PSA1 forwards the End marker towards the PSA2 to </w:t>
      </w:r>
      <w:r w:rsidRPr="00520DE9">
        <w:rPr>
          <w:lang w:eastAsia="zh-CN"/>
        </w:rPr>
        <w:t>ensure in-order UL transferring</w:t>
      </w:r>
    </w:p>
    <w:p w14:paraId="378E75EC" w14:textId="51670616" w:rsidR="00EE6778" w:rsidRDefault="00EE6778" w:rsidP="00EE6778">
      <w:pPr>
        <w:pStyle w:val="B1"/>
        <w:rPr>
          <w:lang w:eastAsia="zh-CN"/>
        </w:rPr>
      </w:pPr>
      <w:r>
        <w:rPr>
          <w:rFonts w:eastAsia="宋体"/>
        </w:rPr>
        <w:t>1</w:t>
      </w:r>
      <w:r w:rsidR="00E150C0">
        <w:rPr>
          <w:rFonts w:eastAsia="宋体"/>
        </w:rPr>
        <w:t>3d</w:t>
      </w:r>
      <w:r>
        <w:rPr>
          <w:rFonts w:eastAsia="宋体"/>
        </w:rPr>
        <w:t>.</w:t>
      </w:r>
      <w:r>
        <w:rPr>
          <w:rFonts w:eastAsia="宋体"/>
        </w:rPr>
        <w:tab/>
        <w:t xml:space="preserve">The ULCL/BP2 may send Flow End marker towards PSA1 via the ULCL/BP1. The PSA1 forwards the Flow End marker towards the old EAS to </w:t>
      </w:r>
      <w:r w:rsidRPr="00520DE9">
        <w:rPr>
          <w:lang w:eastAsia="zh-CN"/>
        </w:rPr>
        <w:t>trigger EAS relocation</w:t>
      </w:r>
      <w:r>
        <w:rPr>
          <w:lang w:eastAsia="zh-CN"/>
        </w:rPr>
        <w:t>. In this case the step 1</w:t>
      </w:r>
      <w:r w:rsidR="00E150C0">
        <w:rPr>
          <w:lang w:eastAsia="zh-CN"/>
        </w:rPr>
        <w:t>0</w:t>
      </w:r>
      <w:r>
        <w:rPr>
          <w:lang w:eastAsia="zh-CN"/>
        </w:rPr>
        <w:t>a is performed after step 1</w:t>
      </w:r>
      <w:r w:rsidR="00E150C0">
        <w:rPr>
          <w:lang w:eastAsia="zh-CN"/>
        </w:rPr>
        <w:t>0</w:t>
      </w:r>
      <w:r>
        <w:rPr>
          <w:lang w:eastAsia="zh-CN"/>
        </w:rPr>
        <w:t>e.</w:t>
      </w:r>
    </w:p>
    <w:p w14:paraId="058CBB19" w14:textId="4B3B48A2" w:rsidR="00010A55" w:rsidRDefault="00EE6778" w:rsidP="00010A55">
      <w:pPr>
        <w:pStyle w:val="B1"/>
        <w:rPr>
          <w:rFonts w:eastAsia="宋体"/>
        </w:rPr>
      </w:pPr>
      <w:r>
        <w:rPr>
          <w:rFonts w:eastAsia="宋体"/>
        </w:rPr>
        <w:t>1</w:t>
      </w:r>
      <w:r w:rsidR="00E150C0">
        <w:rPr>
          <w:rFonts w:eastAsia="宋体"/>
        </w:rPr>
        <w:t>4</w:t>
      </w:r>
      <w:r w:rsidR="00010A55">
        <w:rPr>
          <w:rFonts w:eastAsia="宋体"/>
        </w:rPr>
        <w:t>.</w:t>
      </w:r>
      <w:r w:rsidR="00010A55">
        <w:rPr>
          <w:rFonts w:eastAsia="宋体"/>
        </w:rPr>
        <w:tab/>
        <w:t>After successful relocation the AF sends Nnef_TrafficInfluence_AppRelocationInfo to SMF to indicate the successful application relocation. This message may be sent via NEF.</w:t>
      </w:r>
    </w:p>
    <w:p w14:paraId="02F265AF" w14:textId="4763A09A" w:rsidR="00010A55" w:rsidRDefault="00EE6778" w:rsidP="00010A55">
      <w:pPr>
        <w:pStyle w:val="B1"/>
        <w:rPr>
          <w:rFonts w:eastAsia="宋体"/>
        </w:rPr>
      </w:pPr>
      <w:r>
        <w:rPr>
          <w:rFonts w:eastAsia="宋体"/>
        </w:rPr>
        <w:t>1</w:t>
      </w:r>
      <w:r w:rsidR="00E150C0">
        <w:rPr>
          <w:rFonts w:eastAsia="宋体"/>
        </w:rPr>
        <w:t>5</w:t>
      </w:r>
      <w:r w:rsidR="00010A55">
        <w:rPr>
          <w:rFonts w:eastAsia="宋体"/>
        </w:rPr>
        <w:t>.</w:t>
      </w:r>
      <w:r w:rsidR="00010A55">
        <w:rPr>
          <w:rFonts w:eastAsia="宋体"/>
        </w:rPr>
        <w:tab/>
        <w:t>The SMF sends N4 Session Modification to local PSA2 to start the uplink data forwarding.</w:t>
      </w:r>
    </w:p>
    <w:p w14:paraId="28339583" w14:textId="6E766A4F" w:rsidR="00010A55" w:rsidRDefault="00EE6778" w:rsidP="00010A55">
      <w:pPr>
        <w:pStyle w:val="B1"/>
        <w:rPr>
          <w:rFonts w:eastAsia="宋体"/>
        </w:rPr>
      </w:pPr>
      <w:r>
        <w:rPr>
          <w:rFonts w:eastAsia="宋体"/>
        </w:rPr>
        <w:t>1</w:t>
      </w:r>
      <w:r w:rsidR="00E150C0">
        <w:rPr>
          <w:rFonts w:eastAsia="宋体"/>
        </w:rPr>
        <w:t>6</w:t>
      </w:r>
      <w:r w:rsidR="00010A55">
        <w:rPr>
          <w:rFonts w:eastAsia="宋体"/>
        </w:rPr>
        <w:t>.</w:t>
      </w:r>
      <w:r w:rsidR="00010A55">
        <w:rPr>
          <w:rFonts w:eastAsia="宋体"/>
        </w:rPr>
        <w:tab/>
        <w:t xml:space="preserve">The local </w:t>
      </w:r>
      <w:r w:rsidR="005D5265">
        <w:rPr>
          <w:rFonts w:eastAsia="宋体"/>
        </w:rPr>
        <w:t>PSA2</w:t>
      </w:r>
      <w:r w:rsidR="00010A55">
        <w:rPr>
          <w:rFonts w:eastAsia="宋体"/>
        </w:rPr>
        <w:t xml:space="preserve"> forwards the buffered uplink data towards the new EAS.</w:t>
      </w:r>
    </w:p>
    <w:p w14:paraId="5DFB7923" w14:textId="743D655B" w:rsidR="00010A55" w:rsidRDefault="00EE6778" w:rsidP="00010A55">
      <w:pPr>
        <w:pStyle w:val="B1"/>
        <w:rPr>
          <w:rFonts w:eastAsia="宋体"/>
        </w:rPr>
      </w:pPr>
      <w:r>
        <w:rPr>
          <w:rFonts w:eastAsia="宋体"/>
        </w:rPr>
        <w:t>1</w:t>
      </w:r>
      <w:r w:rsidR="00E150C0">
        <w:rPr>
          <w:rFonts w:eastAsia="宋体"/>
        </w:rPr>
        <w:t>7</w:t>
      </w:r>
      <w:r w:rsidR="00010A55">
        <w:rPr>
          <w:rFonts w:eastAsia="宋体"/>
        </w:rPr>
        <w:t>.</w:t>
      </w:r>
      <w:r w:rsidR="00010A55">
        <w:rPr>
          <w:rFonts w:eastAsia="宋体"/>
        </w:rPr>
        <w:tab/>
        <w:t>The new uplink data are transferred via new ULCL 2 and local PSA2 to new EAS.</w:t>
      </w:r>
    </w:p>
    <w:p w14:paraId="13632D8D" w14:textId="43CBEF2B" w:rsidR="00010A55" w:rsidRDefault="00E150C0" w:rsidP="00010A55">
      <w:pPr>
        <w:pStyle w:val="B1"/>
        <w:rPr>
          <w:rFonts w:eastAsia="宋体"/>
        </w:rPr>
      </w:pPr>
      <w:r>
        <w:rPr>
          <w:rFonts w:eastAsia="宋体"/>
        </w:rPr>
        <w:t>18</w:t>
      </w:r>
      <w:r w:rsidR="00010A55">
        <w:rPr>
          <w:rFonts w:eastAsia="宋体"/>
        </w:rPr>
        <w:t>.</w:t>
      </w:r>
      <w:r w:rsidR="00010A55">
        <w:rPr>
          <w:rFonts w:eastAsia="宋体"/>
        </w:rPr>
        <w:tab/>
        <w:t>The new downlink data are transferred via new ULCL 2 and local PSA2 to the RAN and UE.</w:t>
      </w:r>
    </w:p>
    <w:p w14:paraId="5ED73B09" w14:textId="578725D5" w:rsidR="00010A55" w:rsidRDefault="00E150C0" w:rsidP="00010A55">
      <w:pPr>
        <w:pStyle w:val="B1"/>
        <w:rPr>
          <w:rFonts w:eastAsia="宋体"/>
        </w:rPr>
      </w:pPr>
      <w:r>
        <w:rPr>
          <w:rFonts w:eastAsia="宋体"/>
        </w:rPr>
        <w:t>19</w:t>
      </w:r>
      <w:r w:rsidR="00010A55">
        <w:rPr>
          <w:rFonts w:eastAsia="宋体"/>
        </w:rPr>
        <w:t>.</w:t>
      </w:r>
      <w:r w:rsidR="00010A55">
        <w:rPr>
          <w:rFonts w:eastAsia="宋体"/>
        </w:rPr>
        <w:tab/>
        <w:t>The SMF release the old ULCL 1.</w:t>
      </w:r>
    </w:p>
    <w:p w14:paraId="0200A6AF" w14:textId="3B798334" w:rsidR="00010A55" w:rsidRDefault="00EE6778" w:rsidP="00010A55">
      <w:pPr>
        <w:pStyle w:val="B1"/>
        <w:rPr>
          <w:rFonts w:eastAsia="宋体"/>
        </w:rPr>
      </w:pPr>
      <w:r>
        <w:rPr>
          <w:rFonts w:eastAsia="宋体"/>
        </w:rPr>
        <w:t>2</w:t>
      </w:r>
      <w:r w:rsidR="00E150C0">
        <w:rPr>
          <w:rFonts w:eastAsia="宋体"/>
        </w:rPr>
        <w:t>0</w:t>
      </w:r>
      <w:r w:rsidR="00010A55">
        <w:rPr>
          <w:rFonts w:eastAsia="宋体"/>
        </w:rPr>
        <w:t>.</w:t>
      </w:r>
      <w:r w:rsidR="00010A55">
        <w:rPr>
          <w:rFonts w:eastAsia="宋体"/>
        </w:rPr>
        <w:tab/>
        <w:t>The SMF release the old local PSA1.</w:t>
      </w:r>
    </w:p>
    <w:p w14:paraId="6E0735F4" w14:textId="77777777" w:rsidR="00520DE9" w:rsidRPr="00520DE9" w:rsidRDefault="00520DE9" w:rsidP="00520DE9">
      <w:pPr>
        <w:pStyle w:val="Heading3"/>
      </w:pPr>
      <w:bookmarkStart w:id="2549" w:name="_Toc43317398"/>
      <w:bookmarkStart w:id="2550" w:name="_Toc43374870"/>
      <w:bookmarkStart w:id="2551" w:name="_Toc43375331"/>
      <w:bookmarkStart w:id="2552" w:name="_Toc43801855"/>
      <w:bookmarkStart w:id="2553" w:name="_Toc43806121"/>
      <w:bookmarkStart w:id="2554" w:name="_Toc43806428"/>
      <w:bookmarkStart w:id="2555" w:name="_Toc50466911"/>
      <w:bookmarkStart w:id="2556" w:name="_Toc50468255"/>
      <w:bookmarkStart w:id="2557" w:name="_Toc50468525"/>
      <w:bookmarkStart w:id="2558" w:name="_Toc50468796"/>
      <w:bookmarkStart w:id="2559" w:name="_Toc50630734"/>
      <w:bookmarkStart w:id="2560" w:name="_Toc54944082"/>
      <w:r w:rsidRPr="00520DE9">
        <w:t>6.7.3</w:t>
      </w:r>
      <w:r w:rsidRPr="00520DE9">
        <w:tab/>
      </w:r>
      <w:bookmarkEnd w:id="2549"/>
      <w:r w:rsidRPr="00520DE9">
        <w:t>Impacts on services, entities and interfaces</w:t>
      </w:r>
      <w:bookmarkEnd w:id="2550"/>
      <w:bookmarkEnd w:id="2551"/>
      <w:bookmarkEnd w:id="2552"/>
      <w:bookmarkEnd w:id="2553"/>
      <w:bookmarkEnd w:id="2554"/>
      <w:bookmarkEnd w:id="2555"/>
      <w:bookmarkEnd w:id="2556"/>
      <w:bookmarkEnd w:id="2557"/>
      <w:bookmarkEnd w:id="2558"/>
      <w:bookmarkEnd w:id="2559"/>
      <w:bookmarkEnd w:id="2560"/>
    </w:p>
    <w:p w14:paraId="66257159" w14:textId="77777777" w:rsidR="00EE6778" w:rsidRDefault="00EE6778" w:rsidP="00EE6778">
      <w:pPr>
        <w:rPr>
          <w:lang w:eastAsia="zh-CN"/>
        </w:rPr>
      </w:pPr>
      <w:bookmarkStart w:id="2561" w:name="_Toc43317399"/>
      <w:bookmarkStart w:id="2562" w:name="_Toc43374871"/>
      <w:bookmarkStart w:id="2563" w:name="_Toc43375332"/>
      <w:bookmarkStart w:id="2564" w:name="_Toc43801856"/>
      <w:bookmarkStart w:id="2565" w:name="_Toc43806122"/>
      <w:bookmarkStart w:id="2566" w:name="_Toc43806429"/>
      <w:bookmarkStart w:id="2567" w:name="_Toc50466912"/>
      <w:bookmarkStart w:id="2568" w:name="_Toc50468256"/>
      <w:bookmarkStart w:id="2569" w:name="_Toc50468526"/>
      <w:bookmarkStart w:id="2570" w:name="_Toc50468797"/>
      <w:bookmarkStart w:id="2571" w:name="_Toc50630735"/>
      <w:r>
        <w:rPr>
          <w:lang w:eastAsia="zh-CN"/>
        </w:rPr>
        <w:t>UE:</w:t>
      </w:r>
    </w:p>
    <w:p w14:paraId="457A46D6" w14:textId="77777777" w:rsidR="00EE6778" w:rsidRPr="00A46598" w:rsidRDefault="00EE6778" w:rsidP="00EE6778">
      <w:pPr>
        <w:pStyle w:val="B1"/>
        <w:rPr>
          <w:rFonts w:eastAsia="宋体"/>
        </w:rPr>
      </w:pPr>
      <w:r w:rsidRPr="00A46598">
        <w:rPr>
          <w:rFonts w:eastAsia="宋体"/>
        </w:rPr>
        <w:t>-</w:t>
      </w:r>
      <w:r>
        <w:rPr>
          <w:rFonts w:eastAsia="宋体"/>
        </w:rPr>
        <w:tab/>
        <w:t>(Options 1b and 1c) handle information provided via NAS signalling to perform application layer operations (i.e. use the new EAS IP address in option 1b and trigger DNS re-resolution in option 1c).</w:t>
      </w:r>
    </w:p>
    <w:p w14:paraId="7EFC61F8" w14:textId="77777777" w:rsidR="00EE6778" w:rsidRPr="00520DE9" w:rsidRDefault="00EE6778" w:rsidP="00EE6778">
      <w:pPr>
        <w:rPr>
          <w:lang w:eastAsia="zh-CN"/>
        </w:rPr>
      </w:pPr>
      <w:r w:rsidRPr="00520DE9">
        <w:rPr>
          <w:rFonts w:hint="eastAsia"/>
          <w:lang w:eastAsia="zh-CN"/>
        </w:rPr>
        <w:t>A</w:t>
      </w:r>
      <w:r w:rsidRPr="00520DE9">
        <w:rPr>
          <w:lang w:eastAsia="zh-CN"/>
        </w:rPr>
        <w:t>F:</w:t>
      </w:r>
    </w:p>
    <w:p w14:paraId="33476C51" w14:textId="77777777" w:rsidR="00EE6778" w:rsidRPr="00520DE9" w:rsidRDefault="00EE6778" w:rsidP="00EE6778">
      <w:pPr>
        <w:pStyle w:val="B1"/>
        <w:rPr>
          <w:rFonts w:eastAsia="宋体"/>
        </w:rPr>
      </w:pPr>
      <w:r w:rsidRPr="00520DE9">
        <w:rPr>
          <w:rFonts w:eastAsia="宋体"/>
        </w:rPr>
        <w:t>-</w:t>
      </w:r>
      <w:r w:rsidRPr="00520DE9">
        <w:rPr>
          <w:rFonts w:eastAsia="宋体"/>
        </w:rPr>
        <w:tab/>
        <w:t>For early notification the AF provides the selected target DNAI</w:t>
      </w:r>
      <w:r w:rsidRPr="00520DE9">
        <w:t xml:space="preserve">, new EAS IP address </w:t>
      </w:r>
      <w:r w:rsidRPr="00520DE9">
        <w:rPr>
          <w:rFonts w:eastAsia="宋体"/>
        </w:rPr>
        <w:t xml:space="preserve">to the SMF. The AF provides an indication to indicate the support of </w:t>
      </w:r>
      <w:r w:rsidRPr="00520DE9">
        <w:t>seamless edge application relocation and the need to buffer the uplink data in the local PSA</w:t>
      </w:r>
      <w:r w:rsidRPr="00520DE9">
        <w:rPr>
          <w:rFonts w:eastAsia="宋体"/>
        </w:rPr>
        <w:t>.</w:t>
      </w:r>
    </w:p>
    <w:p w14:paraId="561337C4" w14:textId="77777777" w:rsidR="00EE6778" w:rsidRPr="00520DE9" w:rsidRDefault="00EE6778" w:rsidP="00EE6778">
      <w:r w:rsidRPr="00520DE9">
        <w:t>SMF:</w:t>
      </w:r>
    </w:p>
    <w:p w14:paraId="3A4F39F6" w14:textId="77777777" w:rsidR="00EE6778" w:rsidRPr="00520DE9" w:rsidRDefault="00EE6778" w:rsidP="00EE6778">
      <w:pPr>
        <w:pStyle w:val="B1"/>
        <w:rPr>
          <w:rFonts w:eastAsia="宋体"/>
        </w:rPr>
      </w:pPr>
      <w:r w:rsidRPr="00520DE9">
        <w:rPr>
          <w:rFonts w:eastAsia="宋体"/>
        </w:rPr>
        <w:t>-</w:t>
      </w:r>
      <w:r w:rsidRPr="00520DE9">
        <w:rPr>
          <w:rFonts w:eastAsia="宋体"/>
        </w:rPr>
        <w:tab/>
      </w:r>
      <w:r>
        <w:rPr>
          <w:rFonts w:eastAsia="宋体"/>
        </w:rPr>
        <w:t xml:space="preserve">(Options 1a, 2a, and 2b) </w:t>
      </w:r>
      <w:r w:rsidRPr="00520DE9">
        <w:rPr>
          <w:rFonts w:eastAsia="宋体"/>
        </w:rPr>
        <w:t>Request the local PSA to buffer the uplink data before application relocation.</w:t>
      </w:r>
    </w:p>
    <w:p w14:paraId="0C6F7174" w14:textId="77777777" w:rsidR="00EE6778" w:rsidRPr="00520DE9" w:rsidRDefault="00EE6778" w:rsidP="00EE6778">
      <w:pPr>
        <w:pStyle w:val="B1"/>
        <w:rPr>
          <w:rFonts w:eastAsia="宋体"/>
        </w:rPr>
      </w:pPr>
      <w:r w:rsidRPr="00520DE9">
        <w:rPr>
          <w:rFonts w:eastAsia="宋体"/>
        </w:rPr>
        <w:t>-</w:t>
      </w:r>
      <w:r w:rsidRPr="00520DE9">
        <w:rPr>
          <w:rFonts w:eastAsia="宋体"/>
        </w:rPr>
        <w:tab/>
      </w:r>
      <w:r>
        <w:rPr>
          <w:rFonts w:eastAsia="宋体"/>
        </w:rPr>
        <w:t xml:space="preserve">(Options 1a, 2a, and 2b) </w:t>
      </w:r>
      <w:r w:rsidRPr="00520DE9">
        <w:rPr>
          <w:rFonts w:eastAsia="宋体"/>
        </w:rPr>
        <w:t>Request the local PSA to forward the buffered uplink data to new EAS after application relocation complete.</w:t>
      </w:r>
    </w:p>
    <w:p w14:paraId="2A6035E0" w14:textId="77777777" w:rsidR="00EE6778" w:rsidRDefault="00EE6778" w:rsidP="00EE6778">
      <w:pPr>
        <w:pStyle w:val="B1"/>
        <w:rPr>
          <w:rFonts w:eastAsia="宋体"/>
        </w:rPr>
      </w:pPr>
      <w:r w:rsidRPr="00520DE9">
        <w:rPr>
          <w:rFonts w:eastAsia="宋体"/>
        </w:rPr>
        <w:t>-</w:t>
      </w:r>
      <w:r w:rsidRPr="00520DE9">
        <w:rPr>
          <w:rFonts w:eastAsia="宋体"/>
        </w:rPr>
        <w:tab/>
        <w:t>For early notification the SMF sends the target DNAI list to the AF so the AF can select one target DNAI.</w:t>
      </w:r>
    </w:p>
    <w:p w14:paraId="47FF97D5" w14:textId="77777777" w:rsidR="00EE6778" w:rsidRDefault="00EE6778" w:rsidP="00EE6778">
      <w:pPr>
        <w:pStyle w:val="B1"/>
        <w:rPr>
          <w:rFonts w:eastAsia="宋体"/>
        </w:rPr>
      </w:pPr>
      <w:r>
        <w:rPr>
          <w:rFonts w:eastAsia="宋体"/>
        </w:rPr>
        <w:t>-</w:t>
      </w:r>
      <w:r>
        <w:rPr>
          <w:rFonts w:eastAsia="宋体"/>
        </w:rPr>
        <w:tab/>
        <w:t>(Options 1b and 1c) Provide the UE with the new EAS IP address or a DNS re-resolution indication.</w:t>
      </w:r>
    </w:p>
    <w:p w14:paraId="3370AED4" w14:textId="77777777" w:rsidR="00EE6778" w:rsidRPr="00520DE9" w:rsidRDefault="00EE6778" w:rsidP="00EE6778">
      <w:pPr>
        <w:pStyle w:val="B1"/>
        <w:rPr>
          <w:rFonts w:eastAsia="宋体"/>
        </w:rPr>
      </w:pPr>
      <w:r>
        <w:rPr>
          <w:rFonts w:eastAsia="宋体"/>
        </w:rPr>
        <w:t>-</w:t>
      </w:r>
      <w:r>
        <w:rPr>
          <w:rFonts w:eastAsia="宋体"/>
        </w:rPr>
        <w:tab/>
        <w:t>(Option 1d) Configure the local PSA UPF to enforce the EAS IP address replacement.</w:t>
      </w:r>
    </w:p>
    <w:p w14:paraId="04EFDCCD" w14:textId="77777777" w:rsidR="00EE6778" w:rsidRPr="00520DE9" w:rsidRDefault="00EE6778" w:rsidP="00EE6778">
      <w:r w:rsidRPr="00520DE9">
        <w:t>Local PSA:</w:t>
      </w:r>
    </w:p>
    <w:p w14:paraId="00F65987" w14:textId="77777777" w:rsidR="00EE6778" w:rsidRDefault="00EE6778" w:rsidP="00EE6778">
      <w:pPr>
        <w:pStyle w:val="B1"/>
        <w:rPr>
          <w:rFonts w:eastAsia="宋体"/>
          <w:lang w:eastAsia="zh-CN"/>
        </w:rPr>
      </w:pPr>
      <w:r w:rsidRPr="00520DE9">
        <w:rPr>
          <w:lang w:eastAsia="zh-CN"/>
        </w:rPr>
        <w:t>-</w:t>
      </w:r>
      <w:r w:rsidRPr="00520DE9">
        <w:rPr>
          <w:lang w:eastAsia="zh-CN"/>
        </w:rPr>
        <w:tab/>
      </w:r>
      <w:r>
        <w:rPr>
          <w:rFonts w:eastAsia="宋体"/>
        </w:rPr>
        <w:t xml:space="preserve">(Options 1a, 2a, and 2b) </w:t>
      </w:r>
      <w:r w:rsidRPr="00520DE9">
        <w:rPr>
          <w:rFonts w:eastAsia="宋体"/>
          <w:lang w:eastAsia="zh-CN"/>
        </w:rPr>
        <w:t>Support the uplink data buffering.</w:t>
      </w:r>
    </w:p>
    <w:p w14:paraId="05D5343D" w14:textId="77777777" w:rsidR="00EE6778" w:rsidRPr="00520DE9" w:rsidRDefault="00EE6778" w:rsidP="00EE6778">
      <w:pPr>
        <w:pStyle w:val="B1"/>
        <w:rPr>
          <w:rFonts w:eastAsia="宋体"/>
          <w:lang w:eastAsia="zh-CN"/>
        </w:rPr>
      </w:pPr>
      <w:r>
        <w:rPr>
          <w:rFonts w:eastAsia="宋体"/>
          <w:lang w:eastAsia="zh-CN"/>
        </w:rPr>
        <w:t>-</w:t>
      </w:r>
      <w:r>
        <w:rPr>
          <w:rFonts w:eastAsia="宋体"/>
          <w:lang w:eastAsia="zh-CN"/>
        </w:rPr>
        <w:tab/>
      </w:r>
      <w:r>
        <w:rPr>
          <w:rFonts w:eastAsia="宋体"/>
        </w:rPr>
        <w:t>(Options 1d) Support EAS IP address replacement.</w:t>
      </w:r>
    </w:p>
    <w:p w14:paraId="337E9E03" w14:textId="77777777" w:rsidR="00520DE9" w:rsidRPr="00520DE9" w:rsidRDefault="00520DE9" w:rsidP="00520DE9">
      <w:pPr>
        <w:pStyle w:val="Heading2"/>
      </w:pPr>
      <w:bookmarkStart w:id="2572" w:name="_Toc54944083"/>
      <w:r w:rsidRPr="00520DE9">
        <w:lastRenderedPageBreak/>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2561"/>
      <w:bookmarkEnd w:id="2562"/>
      <w:bookmarkEnd w:id="2563"/>
      <w:bookmarkEnd w:id="2564"/>
      <w:bookmarkEnd w:id="2565"/>
      <w:bookmarkEnd w:id="2566"/>
      <w:bookmarkEnd w:id="2567"/>
      <w:bookmarkEnd w:id="2568"/>
      <w:bookmarkEnd w:id="2569"/>
      <w:bookmarkEnd w:id="2570"/>
      <w:bookmarkEnd w:id="2571"/>
      <w:bookmarkEnd w:id="2572"/>
    </w:p>
    <w:p w14:paraId="1B80AFA2" w14:textId="77777777" w:rsidR="00520DE9" w:rsidRPr="00520DE9" w:rsidRDefault="00520DE9" w:rsidP="00520DE9">
      <w:pPr>
        <w:pStyle w:val="Heading3"/>
      </w:pPr>
      <w:bookmarkStart w:id="2573" w:name="_Toc43317400"/>
      <w:bookmarkStart w:id="2574" w:name="_Toc43374872"/>
      <w:bookmarkStart w:id="2575" w:name="_Toc43375333"/>
      <w:bookmarkStart w:id="2576" w:name="_Toc43801857"/>
      <w:bookmarkStart w:id="2577" w:name="_Toc43806123"/>
      <w:bookmarkStart w:id="2578" w:name="_Toc43806430"/>
      <w:bookmarkStart w:id="2579" w:name="_Toc50466913"/>
      <w:bookmarkStart w:id="2580" w:name="_Toc50468257"/>
      <w:bookmarkStart w:id="2581" w:name="_Toc50468527"/>
      <w:bookmarkStart w:id="2582" w:name="_Toc50468798"/>
      <w:bookmarkStart w:id="2583" w:name="_Toc50630736"/>
      <w:bookmarkStart w:id="2584" w:name="_Toc54944084"/>
      <w:r w:rsidRPr="00520DE9">
        <w:t>6.28.1</w:t>
      </w:r>
      <w:r w:rsidRPr="00520DE9">
        <w:rPr>
          <w:rFonts w:hint="eastAsia"/>
        </w:rPr>
        <w:tab/>
        <w:t>Description</w:t>
      </w:r>
      <w:bookmarkEnd w:id="2573"/>
      <w:bookmarkEnd w:id="2574"/>
      <w:bookmarkEnd w:id="2575"/>
      <w:bookmarkEnd w:id="2576"/>
      <w:bookmarkEnd w:id="2577"/>
      <w:bookmarkEnd w:id="2578"/>
      <w:bookmarkEnd w:id="2579"/>
      <w:bookmarkEnd w:id="2580"/>
      <w:bookmarkEnd w:id="2581"/>
      <w:bookmarkEnd w:id="2582"/>
      <w:bookmarkEnd w:id="2583"/>
      <w:bookmarkEnd w:id="2584"/>
    </w:p>
    <w:p w14:paraId="32DEABD3" w14:textId="48BDFDF7" w:rsidR="00520DE9" w:rsidRDefault="00520DE9" w:rsidP="00520DE9">
      <w:r w:rsidRPr="00520DE9">
        <w:t>The solution addresses Key Issue #2: Edge relocation.</w:t>
      </w:r>
    </w:p>
    <w:p w14:paraId="6FAD59E8" w14:textId="77777777" w:rsidR="002341A6" w:rsidRDefault="002341A6" w:rsidP="002341A6">
      <w:r w:rsidRPr="00520DE9">
        <w:t>The solution</w:t>
      </w:r>
      <w:r>
        <w:t xml:space="preserve"> is also for Key Issue #1, which addresses Edge AS discovery including aspects related to:</w:t>
      </w:r>
    </w:p>
    <w:p w14:paraId="4EF9C704" w14:textId="685F0986" w:rsidR="002341A6" w:rsidRPr="00520DE9" w:rsidRDefault="002341A6" w:rsidP="002341A6">
      <w:pPr>
        <w:pStyle w:val="B1"/>
      </w:pPr>
      <w:r w:rsidRPr="001D025D">
        <w:rPr>
          <w:lang w:eastAsia="ko-KR"/>
        </w:rPr>
        <w:t>-</w:t>
      </w:r>
      <w:r w:rsidRPr="001D025D">
        <w:rPr>
          <w:lang w:eastAsia="ko-KR"/>
        </w:rPr>
        <w:tab/>
        <w:t xml:space="preserve">Whether and if yes </w:t>
      </w:r>
      <w:r w:rsidRPr="001D025D">
        <w:rPr>
          <w:lang w:val="en-US" w:eastAsia="ko-KR"/>
        </w:rPr>
        <w:t>h</w:t>
      </w:r>
      <w:r w:rsidRPr="001D025D">
        <w:rPr>
          <w:lang w:eastAsia="ko-KR"/>
        </w:rPr>
        <w:t>ow to support UE rediscovery of Edge Application Server when the previous Edge Application Server becomes non-optimal or unavailable to the UE?</w:t>
      </w:r>
    </w:p>
    <w:p w14:paraId="23728C8E" w14:textId="77777777"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14:paraId="7C86E153" w14:textId="77777777"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14:paraId="5D7F20C4" w14:textId="77777777"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14:paraId="7118E388" w14:textId="77777777" w:rsidR="00520DE9" w:rsidRPr="00520DE9" w:rsidRDefault="00520DE9" w:rsidP="00520DE9">
      <w:pPr>
        <w:pStyle w:val="Heading3"/>
      </w:pPr>
      <w:bookmarkStart w:id="2585" w:name="_Toc43317401"/>
      <w:bookmarkStart w:id="2586" w:name="_Toc43374873"/>
      <w:bookmarkStart w:id="2587" w:name="_Toc43375334"/>
      <w:bookmarkStart w:id="2588" w:name="_Toc43801858"/>
      <w:bookmarkStart w:id="2589" w:name="_Toc43806124"/>
      <w:bookmarkStart w:id="2590" w:name="_Toc43806431"/>
      <w:bookmarkStart w:id="2591" w:name="_Toc50466914"/>
      <w:bookmarkStart w:id="2592" w:name="_Toc50468258"/>
      <w:bookmarkStart w:id="2593" w:name="_Toc50468528"/>
      <w:bookmarkStart w:id="2594" w:name="_Toc50468799"/>
      <w:bookmarkStart w:id="2595" w:name="_Toc50630737"/>
      <w:bookmarkStart w:id="2596" w:name="_Toc54944085"/>
      <w:r w:rsidRPr="00520DE9">
        <w:t>6.28.2</w:t>
      </w:r>
      <w:r w:rsidRPr="00520DE9">
        <w:tab/>
        <w:t>Procedures</w:t>
      </w:r>
      <w:bookmarkEnd w:id="2585"/>
      <w:bookmarkEnd w:id="2586"/>
      <w:bookmarkEnd w:id="2587"/>
      <w:bookmarkEnd w:id="2588"/>
      <w:bookmarkEnd w:id="2589"/>
      <w:bookmarkEnd w:id="2590"/>
      <w:bookmarkEnd w:id="2591"/>
      <w:bookmarkEnd w:id="2592"/>
      <w:bookmarkEnd w:id="2593"/>
      <w:bookmarkEnd w:id="2594"/>
      <w:bookmarkEnd w:id="2595"/>
      <w:bookmarkEnd w:id="2596"/>
    </w:p>
    <w:p w14:paraId="62DDBA8F" w14:textId="77777777" w:rsidR="00520DE9" w:rsidRPr="00520DE9" w:rsidRDefault="00520DE9" w:rsidP="00520DE9">
      <w:pPr>
        <w:rPr>
          <w:lang w:eastAsia="ko-KR"/>
        </w:rPr>
      </w:pPr>
      <w:r w:rsidRPr="00520DE9">
        <w:t>The following procedure addresses SMF subscription and AF notification to support the change of application server serving the UE.</w:t>
      </w:r>
    </w:p>
    <w:p w14:paraId="6F4AFE5A" w14:textId="77777777" w:rsidR="00520DE9" w:rsidRPr="00520DE9" w:rsidRDefault="00520DE9" w:rsidP="00520DE9">
      <w:pPr>
        <w:pStyle w:val="TH"/>
      </w:pPr>
      <w:r w:rsidRPr="00520DE9">
        <w:object w:dxaOrig="11497" w:dyaOrig="6606" w14:anchorId="35FB41C3">
          <v:shape id="_x0000_i1088" type="#_x0000_t75" style="width:481.75pt;height:276.75pt" o:ole="">
            <v:imagedata r:id="rId137" o:title=""/>
          </v:shape>
          <o:OLEObject Type="Embed" ProgID="Visio.Drawing.11" ShapeID="_x0000_i1088" DrawAspect="Content" ObjectID="_1665557984" r:id="rId138"/>
        </w:object>
      </w:r>
    </w:p>
    <w:p w14:paraId="2B0CACF2" w14:textId="77777777" w:rsidR="00520DE9" w:rsidRPr="00520DE9" w:rsidRDefault="00520DE9" w:rsidP="00520DE9">
      <w:pPr>
        <w:pStyle w:val="TF"/>
      </w:pPr>
      <w:r w:rsidRPr="00520DE9">
        <w:t>Figure 6.28.2-1: AF notification on the change of application server serving the UE</w:t>
      </w:r>
    </w:p>
    <w:p w14:paraId="20538945" w14:textId="77777777" w:rsidR="00520DE9" w:rsidRPr="00E71C5B" w:rsidRDefault="00520DE9" w:rsidP="00BD496C">
      <w:pPr>
        <w:pStyle w:val="B1"/>
      </w:pPr>
      <w:r w:rsidRPr="00E71C5B">
        <w:t>1.</w:t>
      </w:r>
      <w:r w:rsidRPr="00E71C5B">
        <w:tab/>
        <w:t>The UE initially registers to the network.</w:t>
      </w:r>
    </w:p>
    <w:p w14:paraId="3FC5EF3D" w14:textId="77777777" w:rsidR="00520DE9" w:rsidRPr="00E71C5B" w:rsidRDefault="00520DE9" w:rsidP="00E71C5B">
      <w:pPr>
        <w:pStyle w:val="B1"/>
      </w:pPr>
      <w:r w:rsidRPr="00E71C5B">
        <w:lastRenderedPageBreak/>
        <w:t>2.</w:t>
      </w:r>
      <w:r w:rsidRPr="00E71C5B">
        <w:tab/>
        <w:t>The UE performs a PDU session establishment procedures. Optionally, the UE may inform the network of their capability to support NAS PCO solution.</w:t>
      </w:r>
    </w:p>
    <w:p w14:paraId="2777C277" w14:textId="77777777" w:rsidR="00520DE9" w:rsidRPr="00E71C5B" w:rsidRDefault="00520DE9" w:rsidP="00E71C5B">
      <w:pPr>
        <w:pStyle w:val="B1"/>
      </w:pPr>
      <w:r w:rsidRPr="00E71C5B">
        <w:t>3.</w:t>
      </w:r>
      <w:r w:rsidRPr="00E71C5B">
        <w:tab/>
        <w:t>The UE has an established PDU Session.</w:t>
      </w:r>
    </w:p>
    <w:p w14:paraId="386C17C3" w14:textId="77777777" w:rsidR="00520DE9" w:rsidRPr="00E71C5B" w:rsidRDefault="00520DE9" w:rsidP="00E71C5B">
      <w:pPr>
        <w:pStyle w:val="B1"/>
      </w:pPr>
      <w:r w:rsidRPr="00E71C5B">
        <w:t>4.</w:t>
      </w:r>
      <w:r w:rsidRPr="00E71C5B">
        <w:tab/>
        <w:t>The AF request with traffic routing information is sent to the Core network per application. The information of the capability for application relocation exposure to the core network may be included.</w:t>
      </w:r>
    </w:p>
    <w:p w14:paraId="25D86716" w14:textId="77777777" w:rsidR="00520DE9" w:rsidRPr="00E71C5B" w:rsidRDefault="00520DE9" w:rsidP="00E71C5B">
      <w:pPr>
        <w:pStyle w:val="B1"/>
      </w:pPr>
      <w:r w:rsidRPr="00E71C5B">
        <w:t>5.</w:t>
      </w:r>
      <w:r w:rsidRPr="00E71C5B">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E71C5B" w:rsidRDefault="00520DE9" w:rsidP="00E71C5B">
      <w:pPr>
        <w:pStyle w:val="B1"/>
      </w:pPr>
      <w:r w:rsidRPr="00E71C5B">
        <w:t>6.</w:t>
      </w:r>
      <w:r w:rsidRPr="00E71C5B">
        <w:tab/>
        <w:t>The SMF may decide to subscribe the event on the application server change to the AF, based on UE subscription, operator</w:t>
      </w:r>
      <w:r w:rsidR="00252BF9" w:rsidRPr="00E71C5B">
        <w:t>'</w:t>
      </w:r>
      <w:r w:rsidRPr="00E71C5B">
        <w:t>s policy and/or the information for Application relocation exposure capability received in step 5. It is subscribed either directly to the AF or via an NEF.</w:t>
      </w:r>
    </w:p>
    <w:p w14:paraId="485C7052" w14:textId="4C246B86" w:rsidR="0068434E" w:rsidRPr="00B951D0" w:rsidRDefault="0068434E" w:rsidP="0068434E">
      <w:pPr>
        <w:pStyle w:val="NO"/>
      </w:pPr>
      <w:r w:rsidRPr="0068434E">
        <w:t>NOTE:</w:t>
      </w:r>
      <w:r w:rsidRPr="0068434E">
        <w:tab/>
        <w:t>It is assumed to find out AF based on the pre-configuration or the information received through step 4</w:t>
      </w:r>
      <w:r w:rsidRPr="00342E82">
        <w:t xml:space="preserve"> and </w:t>
      </w:r>
      <w:r w:rsidRPr="005F0555">
        <w:t xml:space="preserve">step </w:t>
      </w:r>
      <w:r w:rsidRPr="00B951D0">
        <w:t>5, in case of multiple AFs.</w:t>
      </w:r>
    </w:p>
    <w:p w14:paraId="1545BE3C" w14:textId="77777777" w:rsidR="00520DE9" w:rsidRPr="00E71C5B" w:rsidRDefault="00520DE9" w:rsidP="00BD496C">
      <w:pPr>
        <w:pStyle w:val="B1"/>
      </w:pPr>
      <w:r w:rsidRPr="00E71C5B">
        <w:t>7.</w:t>
      </w:r>
      <w:r w:rsidRPr="00E71C5B">
        <w:tab/>
        <w:t>Regardless of UE mobility, the application server serving the UE is changed. Especially, the IP address is changed.</w:t>
      </w:r>
    </w:p>
    <w:p w14:paraId="2F9FB327" w14:textId="77777777" w:rsidR="00520DE9" w:rsidRPr="00E71C5B" w:rsidRDefault="00520DE9" w:rsidP="00E71C5B">
      <w:pPr>
        <w:pStyle w:val="B1"/>
      </w:pPr>
      <w:r w:rsidRPr="00E71C5B">
        <w:t>8.</w:t>
      </w:r>
      <w:r w:rsidRPr="00E71C5B">
        <w:tab/>
        <w:t>Depending on SMF subscription in step 3, the AF may notify the application change and optionally the changed IP address. It is notified either directly to the SMF or via an NEF.</w:t>
      </w:r>
    </w:p>
    <w:p w14:paraId="1CA8B138" w14:textId="77777777" w:rsidR="00520DE9" w:rsidRPr="00E71C5B" w:rsidRDefault="00520DE9" w:rsidP="00E71C5B">
      <w:pPr>
        <w:pStyle w:val="B1"/>
      </w:pPr>
      <w:r w:rsidRPr="00E71C5B">
        <w:t>9.</w:t>
      </w:r>
      <w:r w:rsidRPr="00E71C5B">
        <w:tab/>
        <w:t>The SMF determines whether the user plane reconfiguration is needed. If needed, the SMF triggers the corresponding procedures for the user plane reconfiguration.</w:t>
      </w:r>
    </w:p>
    <w:p w14:paraId="0EA360DA" w14:textId="77777777" w:rsidR="00520DE9" w:rsidRPr="00E71C5B" w:rsidRDefault="00520DE9" w:rsidP="00E71C5B">
      <w:pPr>
        <w:pStyle w:val="B1"/>
      </w:pPr>
      <w:r w:rsidRPr="00E71C5B">
        <w:t>10.</w:t>
      </w:r>
      <w:r w:rsidRPr="00E71C5B">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20D95FE5" w:rsidR="0068434E" w:rsidRPr="00772957" w:rsidRDefault="0068434E" w:rsidP="0068434E">
      <w:pPr>
        <w:pStyle w:val="NO"/>
      </w:pPr>
      <w:r w:rsidRPr="00D03498">
        <w:t>NOTE:</w:t>
      </w:r>
      <w:r w:rsidR="00770EF6">
        <w:tab/>
      </w:r>
      <w:r w:rsidRPr="00D03498">
        <w:t xml:space="preserve">It is assumed that the UE internally provides the interface to provide </w:t>
      </w:r>
      <w:r>
        <w:t>new EAS</w:t>
      </w:r>
      <w:r w:rsidR="00770EF6">
        <w:t>'</w:t>
      </w:r>
      <w:r>
        <w:t>s information</w:t>
      </w:r>
      <w:r w:rsidRPr="00D03498">
        <w:t xml:space="preserve"> from NAS layer to the application</w:t>
      </w:r>
      <w:r>
        <w:t>.</w:t>
      </w:r>
    </w:p>
    <w:p w14:paraId="73A7D38C" w14:textId="77777777" w:rsidR="00520DE9" w:rsidRPr="00520DE9" w:rsidRDefault="00520DE9" w:rsidP="00520DE9">
      <w:pPr>
        <w:pStyle w:val="NO"/>
      </w:pPr>
      <w:r w:rsidRPr="00520DE9">
        <w:t>NOTE:</w:t>
      </w:r>
      <w:r w:rsidRPr="00520DE9">
        <w:tab/>
        <w:t>It is assumed the new EAS address provided by NAS layer is same as the one provided by application layer (if provided).</w:t>
      </w:r>
    </w:p>
    <w:p w14:paraId="086BA8F5" w14:textId="77777777" w:rsidR="00520DE9" w:rsidRPr="00E71C5B" w:rsidRDefault="00520DE9" w:rsidP="00BD496C">
      <w:pPr>
        <w:pStyle w:val="B1"/>
      </w:pPr>
      <w:r w:rsidRPr="00E71C5B">
        <w:t>11.</w:t>
      </w:r>
      <w:r w:rsidRPr="00E71C5B">
        <w:tab/>
        <w:t>If the SMF triggers the UPF addition, relocation, or removal, the user plane reconfiguration is performed.</w:t>
      </w:r>
    </w:p>
    <w:p w14:paraId="443D8940" w14:textId="7506AA36" w:rsidR="00520DE9" w:rsidRPr="00520DE9" w:rsidRDefault="00520DE9" w:rsidP="00520DE9">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4174B9" w:rsidRPr="00520DE9">
        <w:t>TS</w:t>
      </w:r>
      <w:r w:rsidR="004174B9">
        <w:t> </w:t>
      </w:r>
      <w:r w:rsidR="004174B9" w:rsidRPr="00520DE9">
        <w:t>23.502</w:t>
      </w:r>
      <w:r w:rsidR="004174B9">
        <w:t> </w:t>
      </w:r>
      <w:r w:rsidR="004174B9" w:rsidRPr="00520DE9">
        <w:t>[</w:t>
      </w:r>
      <w:r w:rsidRPr="00520DE9">
        <w:t>3], in order to use above AF notification together.</w:t>
      </w:r>
    </w:p>
    <w:p w14:paraId="07C72276" w14:textId="77777777" w:rsidR="00010A55" w:rsidRDefault="00010A55" w:rsidP="00010A55">
      <w:pPr>
        <w:pStyle w:val="TH"/>
      </w:pPr>
      <w:r>
        <w:object w:dxaOrig="9376" w:dyaOrig="3869" w14:anchorId="03169C34">
          <v:shape id="_x0000_i1089" type="#_x0000_t75" style="width:468pt;height:193.75pt" o:ole="">
            <v:imagedata r:id="rId139" o:title=""/>
          </v:shape>
          <o:OLEObject Type="Embed" ProgID="Word.Picture.8" ShapeID="_x0000_i1089" DrawAspect="Content" ObjectID="_1665557985" r:id="rId140"/>
        </w:object>
      </w:r>
    </w:p>
    <w:p w14:paraId="7D81C3E8" w14:textId="77777777"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14:paraId="7645A093" w14:textId="77777777" w:rsidR="00010A55" w:rsidRDefault="00010A55" w:rsidP="00010A55">
      <w:r>
        <w:t>It assumes that the SMF has subscribed to the AF as described in step 3 of Figure 6.28.2-1.</w:t>
      </w:r>
    </w:p>
    <w:p w14:paraId="682E2CFF" w14:textId="1356C109" w:rsidR="00010A55" w:rsidRDefault="00010A55" w:rsidP="00010A55">
      <w:r>
        <w:t xml:space="preserve">In addition to those steps as explained in </w:t>
      </w:r>
      <w:r w:rsidR="004174B9">
        <w:t>clause </w:t>
      </w:r>
      <w:r>
        <w:t xml:space="preserve">4.3.6.3 of </w:t>
      </w:r>
      <w:r w:rsidR="004174B9">
        <w:t>TS 23.502 [</w:t>
      </w:r>
      <w:r>
        <w:t>3], the below steps are applicable.</w:t>
      </w:r>
    </w:p>
    <w:p w14:paraId="4E812DBE" w14:textId="77777777" w:rsidR="00010A55" w:rsidRDefault="00010A55" w:rsidP="00010A55">
      <w:pPr>
        <w:pStyle w:val="B1"/>
      </w:pPr>
      <w:r>
        <w:lastRenderedPageBreak/>
        <w:tab/>
        <w:t>Step 2d/e/f:</w:t>
      </w:r>
      <w:r>
        <w:tab/>
        <w:t>AF may provide the changed AS IP address with the response on successful application relocation.</w:t>
      </w:r>
    </w:p>
    <w:p w14:paraId="4CC4BC92" w14:textId="77777777" w:rsidR="00010A55" w:rsidRDefault="00010A55" w:rsidP="00010A55">
      <w:pPr>
        <w:pStyle w:val="B1"/>
      </w:pPr>
      <w:r>
        <w:tab/>
        <w:t>Step 4d/e/f:</w:t>
      </w:r>
      <w:r>
        <w:tab/>
        <w:t>AF may provide the changed AS IP address with the response on successful application relocation.</w:t>
      </w:r>
    </w:p>
    <w:p w14:paraId="3283121E" w14:textId="77777777" w:rsidR="00520DE9" w:rsidRPr="00520DE9" w:rsidRDefault="00010A55" w:rsidP="00520DE9">
      <w:pPr>
        <w:rPr>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520DE9" w:rsidRDefault="00520DE9" w:rsidP="00520DE9">
      <w:pPr>
        <w:pStyle w:val="Heading3"/>
      </w:pPr>
      <w:bookmarkStart w:id="2597" w:name="_Toc43317402"/>
      <w:bookmarkStart w:id="2598" w:name="_Toc43374874"/>
      <w:bookmarkStart w:id="2599" w:name="_Toc43375335"/>
      <w:bookmarkStart w:id="2600" w:name="_Toc43801859"/>
      <w:bookmarkStart w:id="2601" w:name="_Toc43806125"/>
      <w:bookmarkStart w:id="2602" w:name="_Toc43806432"/>
      <w:bookmarkStart w:id="2603" w:name="_Toc50466915"/>
      <w:bookmarkStart w:id="2604" w:name="_Toc50468259"/>
      <w:bookmarkStart w:id="2605" w:name="_Toc50468529"/>
      <w:bookmarkStart w:id="2606" w:name="_Toc50468800"/>
      <w:bookmarkStart w:id="2607" w:name="_Toc50630738"/>
      <w:bookmarkStart w:id="2608" w:name="_Toc54944086"/>
      <w:r w:rsidRPr="00520DE9">
        <w:t>6.28.3</w:t>
      </w:r>
      <w:r w:rsidRPr="00520DE9">
        <w:tab/>
      </w:r>
      <w:bookmarkEnd w:id="2597"/>
      <w:r w:rsidRPr="00520DE9">
        <w:t>Impacts on services, entities and interfaces</w:t>
      </w:r>
      <w:bookmarkEnd w:id="2598"/>
      <w:bookmarkEnd w:id="2599"/>
      <w:bookmarkEnd w:id="2600"/>
      <w:bookmarkEnd w:id="2601"/>
      <w:bookmarkEnd w:id="2602"/>
      <w:bookmarkEnd w:id="2603"/>
      <w:bookmarkEnd w:id="2604"/>
      <w:bookmarkEnd w:id="2605"/>
      <w:bookmarkEnd w:id="2606"/>
      <w:bookmarkEnd w:id="2607"/>
      <w:bookmarkEnd w:id="2608"/>
    </w:p>
    <w:p w14:paraId="56462469" w14:textId="77777777" w:rsidR="00520DE9" w:rsidRPr="00520DE9" w:rsidRDefault="00520DE9" w:rsidP="00520DE9">
      <w:r w:rsidRPr="00520DE9">
        <w:t>SMF:</w:t>
      </w:r>
    </w:p>
    <w:p w14:paraId="5BEFA4BD" w14:textId="77777777"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14:paraId="138FC346" w14:textId="77777777"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14:paraId="0D431B64" w14:textId="77777777" w:rsidR="00520DE9" w:rsidRPr="00520DE9" w:rsidRDefault="00520DE9" w:rsidP="00520DE9">
      <w:pPr>
        <w:rPr>
          <w:lang w:eastAsia="ko-KR"/>
        </w:rPr>
      </w:pPr>
      <w:r w:rsidRPr="00520DE9">
        <w:rPr>
          <w:lang w:eastAsia="ko-KR"/>
        </w:rPr>
        <w:t>AF:</w:t>
      </w:r>
    </w:p>
    <w:p w14:paraId="627E7F54" w14:textId="77777777"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14:paraId="29E7959B" w14:textId="77777777" w:rsidR="00520DE9" w:rsidRPr="00520DE9" w:rsidRDefault="00520DE9" w:rsidP="00520DE9">
      <w:pPr>
        <w:rPr>
          <w:lang w:eastAsia="ko-KR"/>
        </w:rPr>
      </w:pPr>
      <w:r w:rsidRPr="00520DE9">
        <w:rPr>
          <w:rFonts w:hint="eastAsia"/>
          <w:lang w:eastAsia="ko-KR"/>
        </w:rPr>
        <w:t>UE:</w:t>
      </w:r>
    </w:p>
    <w:p w14:paraId="346317DA" w14:textId="77777777"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14:paraId="5896D70B" w14:textId="77777777"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14:paraId="2DC49A76" w14:textId="4DDAF41C" w:rsidR="00520DE9" w:rsidRPr="00E71C5B" w:rsidRDefault="00520DE9" w:rsidP="00520DE9">
      <w:pPr>
        <w:pStyle w:val="B1"/>
      </w:pPr>
      <w:r w:rsidRPr="00520DE9">
        <w:t>-</w:t>
      </w:r>
      <w:r w:rsidRPr="00520DE9">
        <w:tab/>
      </w:r>
      <w:r w:rsidR="0068434E">
        <w:t xml:space="preserve">(depending on UE </w:t>
      </w:r>
      <w:r w:rsidR="0068434E" w:rsidRPr="004D37A7">
        <w:t>capability)</w:t>
      </w:r>
      <w:r w:rsidR="0068434E">
        <w:t xml:space="preserve"> </w:t>
      </w:r>
      <w:r w:rsidRPr="00520DE9">
        <w:t>Impact on UE kernel, operation system kernel (e.g. Android kernel) to support to identify and exchange the AS IP address.</w:t>
      </w:r>
    </w:p>
    <w:p w14:paraId="6A66760F" w14:textId="4F02EBB1" w:rsidR="00520DE9" w:rsidRPr="00520DE9" w:rsidRDefault="00520DE9" w:rsidP="00520DE9">
      <w:pPr>
        <w:pStyle w:val="B1"/>
      </w:pPr>
      <w:r w:rsidRPr="00520DE9">
        <w:t>-</w:t>
      </w:r>
      <w:r w:rsidRPr="00520DE9">
        <w:tab/>
      </w:r>
      <w:r w:rsidR="0068434E">
        <w:t xml:space="preserve">(depending on UE implementation) </w:t>
      </w:r>
      <w:r w:rsidRPr="00520DE9">
        <w:t>Impact on HTTP adaption layer when it is applied.</w:t>
      </w:r>
    </w:p>
    <w:p w14:paraId="77CC0B71" w14:textId="3E18C895" w:rsidR="00520DE9" w:rsidRPr="00520DE9" w:rsidRDefault="00520DE9" w:rsidP="00520DE9">
      <w:pPr>
        <w:pStyle w:val="B1"/>
        <w:rPr>
          <w:lang w:val="en-IN"/>
        </w:rPr>
      </w:pPr>
      <w:r w:rsidRPr="00520DE9">
        <w:t>-</w:t>
      </w:r>
      <w:r w:rsidRPr="00520DE9">
        <w:tab/>
      </w:r>
      <w:r w:rsidR="0068434E">
        <w:t xml:space="preserve">(depending on UE implementation) </w:t>
      </w:r>
      <w:r w:rsidRPr="00520DE9">
        <w:t xml:space="preserve">Impact on </w:t>
      </w:r>
      <w:r w:rsidRPr="00520DE9">
        <w:rPr>
          <w:lang w:val="en-IN"/>
        </w:rPr>
        <w:t>Edge Enabler Client, when it is applied.</w:t>
      </w:r>
    </w:p>
    <w:p w14:paraId="69DFE0C4" w14:textId="77777777" w:rsidR="00520DE9" w:rsidRPr="00E71C5B" w:rsidRDefault="00520DE9" w:rsidP="00520DE9">
      <w:pPr>
        <w:pStyle w:val="B1"/>
      </w:pPr>
      <w:r w:rsidRPr="00E71C5B">
        <w:t>-</w:t>
      </w:r>
      <w:r w:rsidRPr="00E71C5B">
        <w:tab/>
      </w:r>
      <w:r w:rsidRPr="00520DE9">
        <w:rPr>
          <w:lang w:val="en-US"/>
        </w:rPr>
        <w:t>Application client recognizes the new EAS IP address provided by the lower layer and switches to the new EAS</w:t>
      </w:r>
      <w:r w:rsidRPr="00E71C5B">
        <w:t>.</w:t>
      </w:r>
    </w:p>
    <w:p w14:paraId="4CBE9CA3" w14:textId="77777777" w:rsidR="00520DE9" w:rsidRPr="00520DE9" w:rsidRDefault="00520DE9" w:rsidP="00520DE9">
      <w:pPr>
        <w:pStyle w:val="Heading2"/>
        <w:rPr>
          <w:rFonts w:eastAsia="Malgun Gothic"/>
        </w:rPr>
      </w:pPr>
      <w:bookmarkStart w:id="2609" w:name="_Toc43317403"/>
      <w:bookmarkStart w:id="2610" w:name="_Toc43374875"/>
      <w:bookmarkStart w:id="2611" w:name="_Toc43375336"/>
      <w:bookmarkStart w:id="2612" w:name="_Toc43801860"/>
      <w:bookmarkStart w:id="2613" w:name="_Toc43806126"/>
      <w:bookmarkStart w:id="2614" w:name="_Toc43806433"/>
      <w:bookmarkStart w:id="2615" w:name="_Toc50466916"/>
      <w:bookmarkStart w:id="2616" w:name="_Toc50468260"/>
      <w:bookmarkStart w:id="2617" w:name="_Toc50468530"/>
      <w:bookmarkStart w:id="2618" w:name="_Toc50468801"/>
      <w:bookmarkStart w:id="2619" w:name="_Toc50630739"/>
      <w:bookmarkStart w:id="2620" w:name="_Toc500407019"/>
      <w:bookmarkStart w:id="2621" w:name="_Toc54944087"/>
      <w:r w:rsidRPr="00520DE9">
        <w:rPr>
          <w:rFonts w:eastAsia="Malgun Gothic"/>
        </w:rPr>
        <w:t>6.29</w:t>
      </w:r>
      <w:r w:rsidRPr="00520DE9">
        <w:rPr>
          <w:rFonts w:eastAsia="Malgun Gothic"/>
        </w:rPr>
        <w:tab/>
        <w:t>Solution #29: CN-based edge relocation</w:t>
      </w:r>
      <w:bookmarkEnd w:id="2609"/>
      <w:bookmarkEnd w:id="2610"/>
      <w:bookmarkEnd w:id="2611"/>
      <w:bookmarkEnd w:id="2612"/>
      <w:bookmarkEnd w:id="2613"/>
      <w:bookmarkEnd w:id="2614"/>
      <w:bookmarkEnd w:id="2615"/>
      <w:bookmarkEnd w:id="2616"/>
      <w:bookmarkEnd w:id="2617"/>
      <w:bookmarkEnd w:id="2618"/>
      <w:bookmarkEnd w:id="2619"/>
      <w:bookmarkEnd w:id="2621"/>
    </w:p>
    <w:p w14:paraId="478C0676" w14:textId="77777777" w:rsidR="00520DE9" w:rsidRPr="00520DE9" w:rsidRDefault="00520DE9" w:rsidP="00520DE9">
      <w:pPr>
        <w:pStyle w:val="Heading3"/>
        <w:rPr>
          <w:rFonts w:eastAsia="MS Mincho"/>
        </w:rPr>
      </w:pPr>
      <w:bookmarkStart w:id="2622" w:name="_Toc43317404"/>
      <w:bookmarkStart w:id="2623" w:name="_Toc43374876"/>
      <w:bookmarkStart w:id="2624" w:name="_Toc43375337"/>
      <w:bookmarkStart w:id="2625" w:name="_Toc43801861"/>
      <w:bookmarkStart w:id="2626" w:name="_Toc43806127"/>
      <w:bookmarkStart w:id="2627" w:name="_Toc43806434"/>
      <w:bookmarkStart w:id="2628" w:name="_Toc50466917"/>
      <w:bookmarkStart w:id="2629" w:name="_Toc50468261"/>
      <w:bookmarkStart w:id="2630" w:name="_Toc50468531"/>
      <w:bookmarkStart w:id="2631" w:name="_Toc50468802"/>
      <w:bookmarkStart w:id="2632" w:name="_Toc50630740"/>
      <w:bookmarkStart w:id="2633" w:name="_Toc54944088"/>
      <w:r w:rsidRPr="00520DE9">
        <w:rPr>
          <w:rFonts w:eastAsia="Malgun Gothic"/>
        </w:rPr>
        <w:t>6.29.1</w:t>
      </w:r>
      <w:r w:rsidRPr="00520DE9">
        <w:rPr>
          <w:rFonts w:eastAsia="Malgun Gothic"/>
        </w:rPr>
        <w:tab/>
        <w:t>General</w:t>
      </w:r>
      <w:bookmarkEnd w:id="2622"/>
      <w:bookmarkEnd w:id="2623"/>
      <w:bookmarkEnd w:id="2624"/>
      <w:bookmarkEnd w:id="2625"/>
      <w:bookmarkEnd w:id="2626"/>
      <w:bookmarkEnd w:id="2627"/>
      <w:bookmarkEnd w:id="2628"/>
      <w:bookmarkEnd w:id="2629"/>
      <w:bookmarkEnd w:id="2630"/>
      <w:bookmarkEnd w:id="2631"/>
      <w:bookmarkEnd w:id="2632"/>
      <w:bookmarkEnd w:id="2633"/>
    </w:p>
    <w:p w14:paraId="61E0B043" w14:textId="77777777" w:rsidR="00520DE9" w:rsidRPr="00520DE9" w:rsidRDefault="00520DE9" w:rsidP="00520DE9">
      <w:pPr>
        <w:rPr>
          <w:rFonts w:eastAsia="MS Mincho"/>
        </w:rPr>
      </w:pPr>
      <w:r w:rsidRPr="00520DE9">
        <w:t>The solution addresses Key Issue #2: Edge Relocation. The UE is unaware of the edge relocation.</w:t>
      </w:r>
    </w:p>
    <w:p w14:paraId="03D6DA8D" w14:textId="77777777"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14:paraId="648B0F63" w14:textId="77777777"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14:paraId="45DA43B3" w14:textId="77777777"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14:paraId="6163F1BB" w14:textId="77777777"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14:paraId="285C7D27" w14:textId="77777777" w:rsidR="002461FB" w:rsidRDefault="00520DE9" w:rsidP="002461FB">
      <w:r w:rsidRPr="00520DE9">
        <w:rPr>
          <w:lang w:eastAsia="zh-CN"/>
        </w:rPr>
        <w:t>The main CN behaviour</w:t>
      </w:r>
      <w:r w:rsidR="002461FB">
        <w:rPr>
          <w:lang w:eastAsia="zh-CN"/>
        </w:rPr>
        <w:t>,</w:t>
      </w:r>
      <w:r w:rsidRPr="00520DE9">
        <w:rPr>
          <w:lang w:eastAsia="zh-CN"/>
        </w:rPr>
        <w:t xml:space="preserve"> after getting </w:t>
      </w:r>
      <w:r w:rsidRPr="00520DE9">
        <w:rPr>
          <w:rFonts w:eastAsia="宋体"/>
          <w:lang w:eastAsia="zh-CN"/>
        </w:rPr>
        <w:t>information</w:t>
      </w:r>
      <w:r w:rsidRPr="00520DE9">
        <w:rPr>
          <w:lang w:eastAsia="zh-CN"/>
        </w:rPr>
        <w:t xml:space="preserve"> for the </w:t>
      </w:r>
      <w:r w:rsidRPr="00520DE9">
        <w:t>edge application server relocation</w:t>
      </w:r>
      <w:r w:rsidRPr="00520DE9">
        <w:rPr>
          <w:rFonts w:eastAsia="宋体"/>
          <w:lang w:eastAsia="zh-CN"/>
        </w:rPr>
        <w:t xml:space="preserve"> </w:t>
      </w:r>
      <w:r w:rsidRPr="00520DE9">
        <w:t>at edge relocation</w:t>
      </w:r>
      <w:r w:rsidR="002461FB">
        <w:t>,</w:t>
      </w:r>
      <w:r w:rsidRPr="00520DE9">
        <w:rPr>
          <w:lang w:eastAsia="zh-CN"/>
        </w:rPr>
        <w:t xml:space="preserve"> </w:t>
      </w:r>
      <w:r w:rsidRPr="00520DE9">
        <w:t>is to perform application server IP address replacement at edge application server relocation</w:t>
      </w:r>
      <w:r w:rsidR="002461FB">
        <w:t>:</w:t>
      </w:r>
    </w:p>
    <w:p w14:paraId="7F3A13CF" w14:textId="77777777" w:rsidR="002461FB" w:rsidRPr="00520DE9" w:rsidRDefault="002461FB" w:rsidP="002461FB">
      <w:pPr>
        <w:pStyle w:val="B1"/>
      </w:pPr>
      <w:r w:rsidRPr="00520DE9">
        <w:t>-</w:t>
      </w:r>
      <w:r w:rsidRPr="00520DE9">
        <w:tab/>
        <w:t xml:space="preserve">For UL traffic, the destination IP address is replaced with the </w:t>
      </w:r>
      <w:r>
        <w:t>target</w:t>
      </w:r>
      <w:r w:rsidRPr="00520DE9">
        <w:t xml:space="preserve"> </w:t>
      </w:r>
      <w:r>
        <w:t>edge application server</w:t>
      </w:r>
      <w:r w:rsidRPr="00520DE9">
        <w:t xml:space="preserve"> IP address</w:t>
      </w:r>
      <w:r>
        <w:t xml:space="preserve"> within core network</w:t>
      </w:r>
      <w:r w:rsidRPr="00520DE9">
        <w:t>;</w:t>
      </w:r>
    </w:p>
    <w:p w14:paraId="523D8C9E" w14:textId="7216F9D0" w:rsidR="00520DE9" w:rsidRPr="00520DE9" w:rsidRDefault="002461FB" w:rsidP="002461FB">
      <w:pPr>
        <w:pStyle w:val="B1"/>
      </w:pPr>
      <w:r w:rsidRPr="00520DE9">
        <w:t>-</w:t>
      </w:r>
      <w:r w:rsidRPr="00520DE9">
        <w:tab/>
        <w:t xml:space="preserve">For DL traffic, the source IP address is replaced back with the </w:t>
      </w:r>
      <w:r>
        <w:t>source edge application server</w:t>
      </w:r>
      <w:r w:rsidRPr="00520DE9">
        <w:t xml:space="preserve"> IP address </w:t>
      </w:r>
      <w:r>
        <w:t>within core network</w:t>
      </w:r>
      <w:r w:rsidR="00520DE9" w:rsidRPr="00520DE9">
        <w:t>.</w:t>
      </w:r>
    </w:p>
    <w:p w14:paraId="59FCEDDE" w14:textId="77777777" w:rsidR="00520DE9" w:rsidRPr="00520DE9" w:rsidRDefault="00520DE9" w:rsidP="00520DE9">
      <w:pPr>
        <w:pStyle w:val="Heading3"/>
        <w:rPr>
          <w:rFonts w:eastAsia="MS Mincho"/>
        </w:rPr>
      </w:pPr>
      <w:bookmarkStart w:id="2634" w:name="_Toc43317405"/>
      <w:bookmarkStart w:id="2635" w:name="_Toc43374877"/>
      <w:bookmarkStart w:id="2636" w:name="_Toc43375338"/>
      <w:bookmarkStart w:id="2637" w:name="_Toc43801862"/>
      <w:bookmarkStart w:id="2638" w:name="_Toc43806128"/>
      <w:bookmarkStart w:id="2639" w:name="_Toc43806435"/>
      <w:bookmarkStart w:id="2640" w:name="_Toc50466918"/>
      <w:bookmarkStart w:id="2641" w:name="_Toc50468262"/>
      <w:bookmarkStart w:id="2642" w:name="_Toc50468532"/>
      <w:bookmarkStart w:id="2643" w:name="_Toc50468803"/>
      <w:bookmarkStart w:id="2644" w:name="_Toc50630741"/>
      <w:bookmarkStart w:id="2645" w:name="_Toc54944089"/>
      <w:r w:rsidRPr="00520DE9">
        <w:rPr>
          <w:rFonts w:eastAsia="Malgun Gothic"/>
        </w:rPr>
        <w:lastRenderedPageBreak/>
        <w:t>6.29.2</w:t>
      </w:r>
      <w:r w:rsidRPr="00520DE9">
        <w:rPr>
          <w:rFonts w:eastAsia="Malgun Gothic"/>
        </w:rPr>
        <w:tab/>
        <w:t>Procedures</w:t>
      </w:r>
      <w:bookmarkEnd w:id="2620"/>
      <w:bookmarkEnd w:id="2634"/>
      <w:bookmarkEnd w:id="2635"/>
      <w:bookmarkEnd w:id="2636"/>
      <w:bookmarkEnd w:id="2637"/>
      <w:bookmarkEnd w:id="2638"/>
      <w:bookmarkEnd w:id="2639"/>
      <w:bookmarkEnd w:id="2640"/>
      <w:bookmarkEnd w:id="2641"/>
      <w:bookmarkEnd w:id="2642"/>
      <w:bookmarkEnd w:id="2643"/>
      <w:bookmarkEnd w:id="2644"/>
      <w:bookmarkEnd w:id="2645"/>
    </w:p>
    <w:p w14:paraId="573E31A4" w14:textId="77777777" w:rsidR="00520DE9" w:rsidRPr="00520DE9" w:rsidRDefault="00520DE9" w:rsidP="00520DE9">
      <w:pPr>
        <w:pStyle w:val="Heading4"/>
        <w:rPr>
          <w:rFonts w:eastAsia="MS Mincho"/>
        </w:rPr>
      </w:pPr>
      <w:bookmarkStart w:id="2646" w:name="_Toc43317406"/>
      <w:bookmarkStart w:id="2647" w:name="_Toc43374878"/>
      <w:bookmarkStart w:id="2648" w:name="_Toc43375339"/>
      <w:bookmarkStart w:id="2649" w:name="_Toc43801863"/>
      <w:bookmarkStart w:id="2650" w:name="_Toc43806129"/>
      <w:bookmarkStart w:id="2651" w:name="_Toc43806436"/>
      <w:bookmarkStart w:id="2652" w:name="_Toc50630742"/>
      <w:bookmarkStart w:id="2653" w:name="_Toc54944090"/>
      <w:r w:rsidRPr="00520DE9">
        <w:t>6.29.2.1</w:t>
      </w:r>
      <w:r w:rsidRPr="00520DE9">
        <w:tab/>
        <w:t>Procedure for edge relocation triggered by CN</w:t>
      </w:r>
      <w:bookmarkEnd w:id="2646"/>
      <w:bookmarkEnd w:id="2647"/>
      <w:bookmarkEnd w:id="2648"/>
      <w:bookmarkEnd w:id="2649"/>
      <w:bookmarkEnd w:id="2650"/>
      <w:bookmarkEnd w:id="2651"/>
      <w:bookmarkEnd w:id="2652"/>
      <w:bookmarkEnd w:id="2653"/>
    </w:p>
    <w:p w14:paraId="0803522C" w14:textId="77777777" w:rsidR="00520DE9" w:rsidRPr="00520DE9" w:rsidRDefault="00520DE9" w:rsidP="00520DE9">
      <w:pPr>
        <w:pStyle w:val="TH"/>
        <w:rPr>
          <w:rFonts w:eastAsia="宋体"/>
          <w:lang w:eastAsia="zh-CN"/>
        </w:rPr>
      </w:pPr>
      <w:r w:rsidRPr="00520DE9">
        <w:object w:dxaOrig="16201" w:dyaOrig="12046" w14:anchorId="15731983">
          <v:shape id="_x0000_i1090" type="#_x0000_t75" style="width:429.2pt;height:319.3pt" o:ole="">
            <v:imagedata r:id="rId141" o:title=""/>
          </v:shape>
          <o:OLEObject Type="Embed" ProgID="Visio.Drawing.15" ShapeID="_x0000_i1090" DrawAspect="Content" ObjectID="_1665557986" r:id="rId142"/>
        </w:object>
      </w:r>
    </w:p>
    <w:p w14:paraId="0274238D" w14:textId="77777777" w:rsidR="00520DE9" w:rsidRPr="00520DE9" w:rsidRDefault="00520DE9" w:rsidP="00520DE9">
      <w:pPr>
        <w:pStyle w:val="TF"/>
      </w:pPr>
      <w:r w:rsidRPr="00520DE9">
        <w:t>Figure 6.29.2.1-1: Procedure for edge relocation triggered by CN</w:t>
      </w:r>
    </w:p>
    <w:p w14:paraId="3C84893A" w14:textId="77777777" w:rsidR="00520DE9" w:rsidRPr="00520DE9" w:rsidRDefault="00520DE9" w:rsidP="00520DE9">
      <w:pPr>
        <w:rPr>
          <w:lang w:eastAsia="zh-CN"/>
        </w:rPr>
      </w:pPr>
      <w:r w:rsidRPr="00520DE9">
        <w:rPr>
          <w:lang w:eastAsia="zh-CN"/>
        </w:rPr>
        <w:t>The AF can get the information of whether server changes and the target application server based on the user plane management notification.</w:t>
      </w:r>
    </w:p>
    <w:p w14:paraId="439147F8" w14:textId="77777777" w:rsidR="00520DE9" w:rsidRPr="00E71C5B" w:rsidRDefault="00520DE9" w:rsidP="00BD496C">
      <w:pPr>
        <w:pStyle w:val="B1"/>
      </w:pPr>
      <w:r w:rsidRPr="00E71C5B">
        <w:t>1.</w:t>
      </w:r>
      <w:r w:rsidRPr="00E71C5B">
        <w:tab/>
        <w:t xml:space="preserve">The AF request with traffic routing information is sent to the Core network per application, it may include the domain name of the application, the application relocation possibility indication and the </w:t>
      </w:r>
      <w:r w:rsidR="00252BF9" w:rsidRPr="00E71C5B">
        <w:t>'</w:t>
      </w:r>
      <w:r w:rsidRPr="00E71C5B">
        <w:t>AF acknowledgement to be expected</w:t>
      </w:r>
      <w:r w:rsidR="00252BF9" w:rsidRPr="00E71C5B">
        <w:t>'</w:t>
      </w:r>
      <w:r w:rsidRPr="00E71C5B">
        <w:t xml:space="preserve"> indication.</w:t>
      </w:r>
    </w:p>
    <w:p w14:paraId="3782D407" w14:textId="77777777" w:rsidR="00520DE9" w:rsidRPr="00E71C5B" w:rsidRDefault="00520DE9" w:rsidP="00E71C5B">
      <w:pPr>
        <w:pStyle w:val="B1"/>
      </w:pPr>
      <w:r w:rsidRPr="00E71C5B">
        <w:t>2.</w:t>
      </w:r>
      <w:r w:rsidRPr="00E71C5B">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E71C5B" w:rsidRDefault="00520DE9" w:rsidP="00E71C5B">
      <w:pPr>
        <w:pStyle w:val="B1"/>
      </w:pPr>
      <w:r w:rsidRPr="00E71C5B">
        <w:t>3.</w:t>
      </w:r>
      <w:r w:rsidRPr="00E71C5B">
        <w:tab/>
        <w:t>The SMF determines to relocate the ULCL/L-PSA. The ULCL/L-PSA relocation may be triggered by UE mobility.</w:t>
      </w:r>
    </w:p>
    <w:p w14:paraId="58549A17" w14:textId="77777777" w:rsidR="00520DE9" w:rsidRPr="00E71C5B" w:rsidRDefault="00520DE9" w:rsidP="00E71C5B">
      <w:pPr>
        <w:pStyle w:val="B1"/>
      </w:pPr>
      <w:r w:rsidRPr="00E71C5B">
        <w:t>4.</w:t>
      </w:r>
      <w:r w:rsidRPr="00E71C5B">
        <w:tab/>
        <w:t>Based on the AF subscription, the SMF sends an early notification to the AF, including the corresponding target DNAI(s).</w:t>
      </w:r>
    </w:p>
    <w:p w14:paraId="40A84C0E" w14:textId="77777777" w:rsidR="00520DE9" w:rsidRPr="00E71C5B" w:rsidRDefault="00520DE9" w:rsidP="00E71C5B">
      <w:pPr>
        <w:pStyle w:val="B1"/>
      </w:pPr>
      <w:r w:rsidRPr="00E71C5B">
        <w:t>5.</w:t>
      </w:r>
      <w:r w:rsidRPr="00E71C5B">
        <w:tab/>
        <w:t>Application server relocation is triggered by the notification received in step 4 based on the target DNAI(s). The AF can get the information of target application server.</w:t>
      </w:r>
    </w:p>
    <w:p w14:paraId="137A9DEA" w14:textId="77777777" w:rsidR="00520DE9" w:rsidRPr="00E71C5B" w:rsidRDefault="00520DE9" w:rsidP="00E71C5B">
      <w:pPr>
        <w:pStyle w:val="B1"/>
      </w:pPr>
      <w:r w:rsidRPr="00E71C5B">
        <w:t>6.</w:t>
      </w:r>
      <w:r w:rsidRPr="00E71C5B">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E71C5B" w:rsidRDefault="00520DE9" w:rsidP="00E71C5B">
      <w:pPr>
        <w:pStyle w:val="B1"/>
      </w:pPr>
      <w:r w:rsidRPr="00E71C5B">
        <w:t>7.</w:t>
      </w:r>
      <w:r w:rsidRPr="00E71C5B">
        <w:tab/>
        <w:t>The SMF configures the new ULCL and new L-PSA.</w:t>
      </w:r>
    </w:p>
    <w:p w14:paraId="07697818" w14:textId="77777777" w:rsidR="00520DE9" w:rsidRPr="00E71C5B" w:rsidRDefault="00520DE9" w:rsidP="00E71C5B">
      <w:pPr>
        <w:pStyle w:val="B1"/>
      </w:pPr>
      <w:r w:rsidRPr="00E71C5B">
        <w:lastRenderedPageBreak/>
        <w:t>8.</w:t>
      </w:r>
      <w:r w:rsidRPr="00E71C5B">
        <w:tab/>
        <w:t>The SMF makes decision, based on the information on the information received in step 6, to steer the traffic of the application traffic to and from the target application server.</w:t>
      </w:r>
    </w:p>
    <w:p w14:paraId="7430D6C8" w14:textId="2741C50E" w:rsidR="00520DE9" w:rsidRPr="00E71C5B" w:rsidRDefault="00520DE9" w:rsidP="00E71C5B">
      <w:pPr>
        <w:pStyle w:val="B1"/>
      </w:pPr>
      <w:r w:rsidRPr="00E71C5B">
        <w:t>9.</w:t>
      </w:r>
      <w:r w:rsidRPr="00E71C5B">
        <w:tab/>
        <w:t>Based on the decision in step 8, the SMF updates the ULCL2 or BP UPF2, which can be standalone or co-located with L-</w:t>
      </w:r>
      <w:r w:rsidR="005D5265">
        <w:t>PSA2</w:t>
      </w:r>
      <w:r w:rsidRPr="00E71C5B">
        <w:t>, with the forwarding rule for steering the traffic to and from the target application server.</w:t>
      </w:r>
      <w:r w:rsidR="002461FB" w:rsidRPr="002461FB">
        <w:t xml:space="preserve"> </w:t>
      </w:r>
      <w:r w:rsidR="002461FB">
        <w:t>On receiving the packets for the application, the ULCL UPF executes the edge application server IP address replacement</w:t>
      </w:r>
      <w:r w:rsidR="002461FB" w:rsidRPr="003B525C">
        <w:t xml:space="preserve"> </w:t>
      </w:r>
      <w:r w:rsidR="002461FB">
        <w:t xml:space="preserve">based on the traffic forwarding rule as described in </w:t>
      </w:r>
      <w:r w:rsidR="004174B9">
        <w:t>clause </w:t>
      </w:r>
      <w:r w:rsidR="002461FB">
        <w:rPr>
          <w:lang w:eastAsia="zh-CN"/>
        </w:rPr>
        <w:t>6.29.</w:t>
      </w:r>
      <w:r w:rsidR="00271D33">
        <w:rPr>
          <w:lang w:eastAsia="zh-CN"/>
        </w:rPr>
        <w:t>2.</w:t>
      </w:r>
      <w:r w:rsidR="00271D33">
        <w:t>4</w:t>
      </w:r>
      <w:r w:rsidR="00271D33">
        <w:rPr>
          <w:lang w:eastAsia="zh-CN"/>
        </w:rPr>
        <w:t>.</w:t>
      </w:r>
    </w:p>
    <w:p w14:paraId="48C297C7" w14:textId="77777777" w:rsidR="00520DE9" w:rsidRPr="00520DE9" w:rsidRDefault="00520DE9" w:rsidP="00520DE9">
      <w:pPr>
        <w:pStyle w:val="Heading4"/>
        <w:rPr>
          <w:rFonts w:eastAsia="MS Mincho"/>
        </w:rPr>
      </w:pPr>
      <w:bookmarkStart w:id="2654" w:name="_Toc43317407"/>
      <w:bookmarkStart w:id="2655" w:name="_Toc43374879"/>
      <w:bookmarkStart w:id="2656" w:name="_Toc43375340"/>
      <w:bookmarkStart w:id="2657" w:name="_Toc43801864"/>
      <w:bookmarkStart w:id="2658" w:name="_Toc43806130"/>
      <w:bookmarkStart w:id="2659" w:name="_Toc43806437"/>
      <w:bookmarkStart w:id="2660" w:name="_Toc50630743"/>
      <w:bookmarkStart w:id="2661" w:name="_Toc54944091"/>
      <w:r w:rsidRPr="00520DE9">
        <w:t>6.29.2.2</w:t>
      </w:r>
      <w:r w:rsidRPr="00520DE9">
        <w:tab/>
        <w:t>Procedure for edge relocation triggered by application</w:t>
      </w:r>
      <w:bookmarkEnd w:id="2654"/>
      <w:bookmarkEnd w:id="2655"/>
      <w:bookmarkEnd w:id="2656"/>
      <w:bookmarkEnd w:id="2657"/>
      <w:bookmarkEnd w:id="2658"/>
      <w:bookmarkEnd w:id="2659"/>
      <w:bookmarkEnd w:id="2660"/>
      <w:bookmarkEnd w:id="2661"/>
    </w:p>
    <w:p w14:paraId="6C458C26" w14:textId="77777777" w:rsidR="00520DE9" w:rsidRPr="00520DE9" w:rsidRDefault="00520DE9" w:rsidP="00520DE9">
      <w:pPr>
        <w:pStyle w:val="TH"/>
        <w:rPr>
          <w:rFonts w:eastAsia="宋体"/>
          <w:lang w:eastAsia="zh-CN"/>
        </w:rPr>
      </w:pPr>
      <w:r w:rsidRPr="00520DE9">
        <w:object w:dxaOrig="16201" w:dyaOrig="12061" w14:anchorId="7BA666EB">
          <v:shape id="_x0000_i1091" type="#_x0000_t75" style="width:455.15pt;height:339.05pt" o:ole="">
            <v:imagedata r:id="rId143" o:title=""/>
          </v:shape>
          <o:OLEObject Type="Embed" ProgID="Visio.Drawing.15" ShapeID="_x0000_i1091" DrawAspect="Content" ObjectID="_1665557987" r:id="rId144"/>
        </w:object>
      </w:r>
    </w:p>
    <w:p w14:paraId="431E8C5C" w14:textId="77777777" w:rsidR="00520DE9" w:rsidRPr="00520DE9" w:rsidRDefault="00520DE9" w:rsidP="00520DE9">
      <w:pPr>
        <w:pStyle w:val="TF"/>
      </w:pPr>
      <w:r w:rsidRPr="00520DE9">
        <w:t>Figure 6.29.2.2-1: Procedure for edge relocation triggered by application</w:t>
      </w:r>
    </w:p>
    <w:p w14:paraId="05FB7753"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1B1D4CB9" w14:textId="77777777" w:rsidR="00520DE9" w:rsidRPr="00E71C5B" w:rsidRDefault="00520DE9" w:rsidP="00BD496C">
      <w:pPr>
        <w:pStyle w:val="B1"/>
      </w:pPr>
      <w:r w:rsidRPr="00E71C5B">
        <w:t>1a. PDU session is established with the PSA UPF and breakout with the ULCL1/L-PSA1.</w:t>
      </w:r>
    </w:p>
    <w:p w14:paraId="4E151712" w14:textId="77777777" w:rsidR="00520DE9" w:rsidRPr="00E71C5B" w:rsidRDefault="00520DE9" w:rsidP="00E71C5B">
      <w:pPr>
        <w:pStyle w:val="B1"/>
      </w:pPr>
      <w:r w:rsidRPr="00E71C5B">
        <w:t>1b. The AF request with traffic routing information is sent to the Core network per application.</w:t>
      </w:r>
    </w:p>
    <w:p w14:paraId="1A22DA6B" w14:textId="77777777" w:rsidR="00520DE9" w:rsidRPr="00E71C5B" w:rsidRDefault="00520DE9" w:rsidP="00E71C5B">
      <w:pPr>
        <w:pStyle w:val="B1"/>
      </w:pPr>
      <w:r w:rsidRPr="00E71C5B">
        <w:t>1c. Edge application server relocation is triggered by the application due to the serving Edge Application Server becoming congested or being in outage condition.</w:t>
      </w:r>
    </w:p>
    <w:p w14:paraId="4621FC49" w14:textId="77777777" w:rsidR="00520DE9" w:rsidRPr="00E71C5B" w:rsidRDefault="00520DE9" w:rsidP="00E71C5B">
      <w:pPr>
        <w:pStyle w:val="B1"/>
      </w:pPr>
      <w:r w:rsidRPr="00E71C5B">
        <w:t>2.</w:t>
      </w:r>
      <w:r w:rsidRPr="00E71C5B">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E71C5B" w:rsidRDefault="00520DE9" w:rsidP="00E71C5B">
      <w:pPr>
        <w:pStyle w:val="B1"/>
      </w:pPr>
      <w:r w:rsidRPr="00E71C5B">
        <w:t>3.</w:t>
      </w:r>
      <w:r w:rsidRPr="00E71C5B">
        <w:tab/>
        <w:t>The PCF updates the PCC rule with the information received in step 2 to the SMF. If the ULCL/PSA relocation is not triggered by the edge application relocation, step 4 to step 7 are skipped.</w:t>
      </w:r>
    </w:p>
    <w:p w14:paraId="2400556B" w14:textId="77777777" w:rsidR="00520DE9" w:rsidRPr="00E71C5B" w:rsidRDefault="00520DE9" w:rsidP="00E71C5B">
      <w:pPr>
        <w:pStyle w:val="B1"/>
      </w:pPr>
      <w:r w:rsidRPr="00E71C5B">
        <w:t>4.</w:t>
      </w:r>
      <w:r w:rsidRPr="00E71C5B">
        <w:tab/>
        <w:t>The SMF determines to relocate the ULCL/L-PSA based on the edge application relocation.</w:t>
      </w:r>
    </w:p>
    <w:p w14:paraId="3BD9B10E" w14:textId="77777777" w:rsidR="00520DE9" w:rsidRPr="00E71C5B" w:rsidRDefault="00520DE9" w:rsidP="00E71C5B">
      <w:pPr>
        <w:pStyle w:val="B1"/>
      </w:pPr>
      <w:r w:rsidRPr="00E71C5B">
        <w:lastRenderedPageBreak/>
        <w:t>5.</w:t>
      </w:r>
      <w:r w:rsidRPr="00E71C5B">
        <w:tab/>
        <w:t>Based on the AF subscription, the SMF sends an early notification to the AF, including the corresponding target DNAI(s).</w:t>
      </w:r>
    </w:p>
    <w:p w14:paraId="296A2EFE" w14:textId="77777777" w:rsidR="00520DE9" w:rsidRPr="00E71C5B" w:rsidRDefault="00520DE9" w:rsidP="00E71C5B">
      <w:pPr>
        <w:pStyle w:val="B1"/>
      </w:pPr>
      <w:r w:rsidRPr="00E71C5B">
        <w:t>6.</w:t>
      </w:r>
      <w:r w:rsidRPr="00E71C5B">
        <w:tab/>
        <w:t>The AF sends a positive response to the early notification to the SMF.</w:t>
      </w:r>
    </w:p>
    <w:p w14:paraId="699995FF" w14:textId="77777777" w:rsidR="00520DE9" w:rsidRPr="00E71C5B" w:rsidRDefault="00520DE9" w:rsidP="00E71C5B">
      <w:pPr>
        <w:pStyle w:val="B1"/>
      </w:pPr>
      <w:r w:rsidRPr="00E71C5B">
        <w:t>7.</w:t>
      </w:r>
      <w:r w:rsidRPr="00E71C5B">
        <w:tab/>
        <w:t>The SMF configures the new ULCL and new L-PSA.</w:t>
      </w:r>
    </w:p>
    <w:p w14:paraId="441C3BAB" w14:textId="035BF98C" w:rsidR="00520DE9" w:rsidRPr="00520DE9" w:rsidRDefault="00520DE9" w:rsidP="00E71C5B">
      <w:pPr>
        <w:pStyle w:val="B1"/>
        <w:rPr>
          <w:rFonts w:eastAsia="宋体"/>
          <w:lang w:eastAsia="zh-CN"/>
        </w:rPr>
      </w:pPr>
      <w:r w:rsidRPr="00E71C5B">
        <w:t>8-9.</w:t>
      </w:r>
      <w:r w:rsidRPr="00E71C5B">
        <w:tab/>
        <w:t xml:space="preserve">The same as step 8 to step 9 in </w:t>
      </w:r>
      <w:r w:rsidR="004174B9">
        <w:t>clause </w:t>
      </w:r>
      <w:r w:rsidRPr="00E71C5B">
        <w:t>6.29.2.1.</w:t>
      </w:r>
    </w:p>
    <w:p w14:paraId="0A29D568" w14:textId="77777777" w:rsidR="00520DE9" w:rsidRPr="00520DE9" w:rsidRDefault="00520DE9" w:rsidP="00520DE9">
      <w:pPr>
        <w:pStyle w:val="Heading4"/>
        <w:rPr>
          <w:rFonts w:eastAsia="MS Mincho"/>
        </w:rPr>
      </w:pPr>
      <w:bookmarkStart w:id="2662" w:name="_Toc43317408"/>
      <w:bookmarkStart w:id="2663" w:name="_Toc43374880"/>
      <w:bookmarkStart w:id="2664" w:name="_Toc43375341"/>
      <w:bookmarkStart w:id="2665" w:name="_Toc43801865"/>
      <w:bookmarkStart w:id="2666" w:name="_Toc43806131"/>
      <w:bookmarkStart w:id="2667" w:name="_Toc43806438"/>
      <w:bookmarkStart w:id="2668" w:name="_Toc50630744"/>
      <w:bookmarkStart w:id="2669" w:name="_Toc54944092"/>
      <w:r w:rsidRPr="00520DE9">
        <w:t>6.29.2.3</w:t>
      </w:r>
      <w:r w:rsidRPr="00520DE9">
        <w:tab/>
        <w:t>Procedure for edge relocation triggered by application with application relocation exposure</w:t>
      </w:r>
      <w:bookmarkEnd w:id="2662"/>
      <w:bookmarkEnd w:id="2663"/>
      <w:bookmarkEnd w:id="2664"/>
      <w:bookmarkEnd w:id="2665"/>
      <w:bookmarkEnd w:id="2666"/>
      <w:bookmarkEnd w:id="2667"/>
      <w:bookmarkEnd w:id="2668"/>
      <w:bookmarkEnd w:id="2669"/>
    </w:p>
    <w:p w14:paraId="01ECB8CC" w14:textId="77777777" w:rsidR="00520DE9" w:rsidRPr="00520DE9" w:rsidRDefault="00520DE9" w:rsidP="00520DE9">
      <w:pPr>
        <w:pStyle w:val="TH"/>
        <w:rPr>
          <w:rFonts w:eastAsia="宋体"/>
          <w:lang w:eastAsia="zh-CN"/>
        </w:rPr>
      </w:pPr>
      <w:r w:rsidRPr="00520DE9">
        <w:object w:dxaOrig="16201" w:dyaOrig="12061" w14:anchorId="39C73C48">
          <v:shape id="_x0000_i1092" type="#_x0000_t75" style="width:455.15pt;height:338.4pt" o:ole="">
            <v:imagedata r:id="rId145" o:title=""/>
          </v:shape>
          <o:OLEObject Type="Embed" ProgID="Visio.Drawing.15" ShapeID="_x0000_i1092" DrawAspect="Content" ObjectID="_1665557988" r:id="rId146"/>
        </w:object>
      </w:r>
    </w:p>
    <w:p w14:paraId="717A1E8E" w14:textId="77777777" w:rsidR="00520DE9" w:rsidRPr="00520DE9" w:rsidRDefault="00520DE9" w:rsidP="00520DE9">
      <w:pPr>
        <w:pStyle w:val="TF"/>
      </w:pPr>
      <w:r w:rsidRPr="00520DE9">
        <w:t>Figure 6.29.2.3-1: Procedure for edge relocation triggered by application with application relocation exposure</w:t>
      </w:r>
    </w:p>
    <w:p w14:paraId="74F3337B"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310AFD3B" w14:textId="77777777" w:rsidR="00520DE9" w:rsidRPr="00BD496C" w:rsidRDefault="00520DE9" w:rsidP="00BD496C">
      <w:pPr>
        <w:pStyle w:val="B1"/>
      </w:pPr>
      <w:r w:rsidRPr="00BD496C">
        <w:t>1.</w:t>
      </w:r>
      <w:r w:rsidRPr="00BD496C">
        <w:tab/>
        <w:t>PDU session is established with the PSA UPF and breakout with the ULCL1/L-PSA1.</w:t>
      </w:r>
    </w:p>
    <w:p w14:paraId="0DA18A8B" w14:textId="77777777" w:rsidR="00520DE9" w:rsidRPr="00BD496C" w:rsidRDefault="00520DE9" w:rsidP="00BD496C">
      <w:pPr>
        <w:pStyle w:val="B1"/>
      </w:pPr>
      <w:r w:rsidRPr="00BD496C">
        <w:t>2.</w:t>
      </w:r>
      <w:r w:rsidRPr="00BD496C">
        <w:tab/>
        <w:t>The AF request with traffic routing information is sent to the Core network per application. The information of the capability for application relocation exposure to the core network is included.</w:t>
      </w:r>
    </w:p>
    <w:p w14:paraId="094C9C43" w14:textId="77777777" w:rsidR="00520DE9" w:rsidRPr="00BD496C" w:rsidRDefault="00520DE9" w:rsidP="00BD496C">
      <w:pPr>
        <w:pStyle w:val="B1"/>
      </w:pPr>
      <w:r w:rsidRPr="00BD496C">
        <w:t>3.</w:t>
      </w:r>
      <w:r w:rsidRPr="00BD496C">
        <w:tab/>
        <w:t>The PCF generates PCC rules based on the AF request and provides the PCC rules to the SMF. The PCC rules include the information of the capability for application relocation exposure to the core network.</w:t>
      </w:r>
    </w:p>
    <w:p w14:paraId="5B137ECB" w14:textId="77777777" w:rsidR="00520DE9" w:rsidRPr="00BD496C" w:rsidRDefault="00520DE9" w:rsidP="00BD496C">
      <w:pPr>
        <w:pStyle w:val="B1"/>
      </w:pPr>
      <w:r w:rsidRPr="00BD496C">
        <w:t>4.</w:t>
      </w:r>
      <w:r w:rsidRPr="00BD496C">
        <w:tab/>
        <w:t>The SMF subscribes to the AF for the Application relocation exposure event based on the information for Application relocation exposure capability received in step 3.</w:t>
      </w:r>
    </w:p>
    <w:p w14:paraId="15F42464" w14:textId="77777777" w:rsidR="00520DE9" w:rsidRPr="00BD496C" w:rsidRDefault="00520DE9" w:rsidP="00BD496C">
      <w:pPr>
        <w:pStyle w:val="B1"/>
      </w:pPr>
      <w:r w:rsidRPr="00BD496C">
        <w:t>5.</w:t>
      </w:r>
      <w:r w:rsidRPr="00BD496C">
        <w:tab/>
        <w:t>Edge application server relocation is triggered by the application due to the serving Edge Application Server becoming congested or being in outage condition.</w:t>
      </w:r>
    </w:p>
    <w:p w14:paraId="5224C05B" w14:textId="77777777" w:rsidR="00520DE9" w:rsidRPr="00BD496C" w:rsidRDefault="00520DE9" w:rsidP="00BD496C">
      <w:pPr>
        <w:pStyle w:val="B1"/>
      </w:pPr>
      <w:r w:rsidRPr="00BD496C">
        <w:lastRenderedPageBreak/>
        <w:t>6.</w:t>
      </w:r>
      <w:r w:rsidRPr="00BD496C">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BD496C" w:rsidRDefault="00520DE9" w:rsidP="00BD496C">
      <w:pPr>
        <w:pStyle w:val="B1"/>
      </w:pPr>
      <w:r w:rsidRPr="00BD496C">
        <w:t>7.</w:t>
      </w:r>
      <w:r w:rsidRPr="00BD496C">
        <w:tab/>
        <w:t>The SMF determines to relocate the ULCL/L-PSA based on the edge application relocation.</w:t>
      </w:r>
    </w:p>
    <w:p w14:paraId="454C58A5" w14:textId="77777777" w:rsidR="00520DE9" w:rsidRPr="00BD496C" w:rsidRDefault="00520DE9" w:rsidP="00BD496C">
      <w:pPr>
        <w:pStyle w:val="B1"/>
      </w:pPr>
      <w:r w:rsidRPr="00BD496C">
        <w:t>8.</w:t>
      </w:r>
      <w:r w:rsidRPr="00BD496C">
        <w:tab/>
        <w:t>Based on the AF subscription, the SMF sends an early notification to the AF, including the corresponding target DNAI(s).</w:t>
      </w:r>
    </w:p>
    <w:p w14:paraId="1CF1954C" w14:textId="77777777" w:rsidR="00520DE9" w:rsidRPr="00BD496C" w:rsidRDefault="00520DE9" w:rsidP="00BD496C">
      <w:pPr>
        <w:pStyle w:val="B1"/>
      </w:pPr>
      <w:r w:rsidRPr="00BD496C">
        <w:t>9.</w:t>
      </w:r>
      <w:r w:rsidRPr="00BD496C">
        <w:tab/>
        <w:t>The AF sends a positive response to the early notification to the SMF.</w:t>
      </w:r>
    </w:p>
    <w:p w14:paraId="7AF958E7" w14:textId="77777777" w:rsidR="00520DE9" w:rsidRPr="00BD496C" w:rsidRDefault="00520DE9" w:rsidP="00BD496C">
      <w:pPr>
        <w:pStyle w:val="B1"/>
      </w:pPr>
      <w:r w:rsidRPr="00BD496C">
        <w:t>10.</w:t>
      </w:r>
      <w:r w:rsidRPr="00BD496C">
        <w:tab/>
        <w:t>The SMF configures the new ULCL and new L-PSA.</w:t>
      </w:r>
    </w:p>
    <w:p w14:paraId="4AD47D05" w14:textId="45A2FE05" w:rsidR="00520DE9" w:rsidRDefault="00520DE9" w:rsidP="00BD496C">
      <w:pPr>
        <w:pStyle w:val="B1"/>
      </w:pPr>
      <w:r w:rsidRPr="00BD496C">
        <w:t>11-12.</w:t>
      </w:r>
      <w:r w:rsidRPr="00BD496C">
        <w:tab/>
        <w:t xml:space="preserve">The same as step 8 to step 9 in </w:t>
      </w:r>
      <w:r w:rsidR="004174B9">
        <w:t>clause </w:t>
      </w:r>
      <w:r w:rsidRPr="00BD496C">
        <w:t>6.29.2.1.</w:t>
      </w:r>
    </w:p>
    <w:p w14:paraId="477ABBC4" w14:textId="6544A383" w:rsidR="002461FB" w:rsidRPr="002461FB" w:rsidRDefault="002461FB" w:rsidP="002461FB">
      <w:pPr>
        <w:pStyle w:val="Heading4"/>
      </w:pPr>
      <w:bookmarkStart w:id="2670" w:name="_Toc50630745"/>
      <w:bookmarkStart w:id="2671" w:name="_Toc54944093"/>
      <w:r w:rsidRPr="002461FB">
        <w:t>6.29.2.</w:t>
      </w:r>
      <w:r>
        <w:t>4</w:t>
      </w:r>
      <w:r w:rsidRPr="002461FB">
        <w:tab/>
        <w:t>Target AS IP address replacement procedures</w:t>
      </w:r>
      <w:bookmarkEnd w:id="2670"/>
      <w:bookmarkEnd w:id="2671"/>
    </w:p>
    <w:p w14:paraId="36A7E120" w14:textId="77777777" w:rsidR="002461FB" w:rsidRPr="00520DE9" w:rsidRDefault="002461FB" w:rsidP="002461FB">
      <w:pPr>
        <w:pStyle w:val="TH"/>
      </w:pPr>
      <w:r>
        <w:object w:dxaOrig="13876" w:dyaOrig="7380" w14:anchorId="135B7518">
          <v:shape id="_x0000_i1093" type="#_x0000_t75" style="width:385.05pt;height:206pt" o:ole="">
            <v:imagedata r:id="rId147" o:title=""/>
          </v:shape>
          <o:OLEObject Type="Embed" ProgID="Visio.Drawing.15" ShapeID="_x0000_i1093" DrawAspect="Content" ObjectID="_1665557989" r:id="rId148"/>
        </w:object>
      </w:r>
    </w:p>
    <w:p w14:paraId="6174666F" w14:textId="4EA68366" w:rsidR="002461FB" w:rsidRPr="00520DE9" w:rsidRDefault="002461FB" w:rsidP="002461FB">
      <w:pPr>
        <w:pStyle w:val="TF"/>
      </w:pPr>
      <w:r w:rsidRPr="00520DE9">
        <w:t>Figure 6.</w:t>
      </w:r>
      <w:r>
        <w:t>29</w:t>
      </w:r>
      <w:r w:rsidRPr="00520DE9">
        <w:t>.2.</w:t>
      </w:r>
      <w:r w:rsidR="00271D33">
        <w:t>4</w:t>
      </w:r>
      <w:r w:rsidRPr="00520DE9">
        <w:t xml:space="preserve">-1: </w:t>
      </w:r>
      <w:r>
        <w:t xml:space="preserve">Target </w:t>
      </w:r>
      <w:r w:rsidRPr="00520DE9">
        <w:t>AS IP address replacement</w:t>
      </w:r>
    </w:p>
    <w:p w14:paraId="0D11895E" w14:textId="4F1221D0" w:rsidR="002461FB" w:rsidRPr="002461FB" w:rsidRDefault="002461FB" w:rsidP="002461FB">
      <w:pPr>
        <w:pStyle w:val="B1"/>
      </w:pPr>
      <w:r w:rsidRPr="002461FB">
        <w:t>1.</w:t>
      </w:r>
      <w:r w:rsidRPr="002461FB">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2461FB" w:rsidRDefault="002461FB" w:rsidP="002461FB">
      <w:pPr>
        <w:pStyle w:val="B1"/>
      </w:pPr>
      <w:r w:rsidRPr="002461FB">
        <w:t>1a.</w:t>
      </w:r>
      <w:r w:rsidRPr="002461FB">
        <w:tab/>
        <w:t xml:space="preserve">The </w:t>
      </w:r>
      <w:r w:rsidRPr="00B3553F">
        <w:t>edge application server r</w:t>
      </w:r>
      <w:r w:rsidRPr="00FC28CE">
        <w:t xml:space="preserve">elocation can be triggered by the </w:t>
      </w:r>
      <w:r w:rsidRPr="00394213">
        <w:t>user plane</w:t>
      </w:r>
      <w:r w:rsidRPr="00A2069B">
        <w:t xml:space="preserve"> management notification as described </w:t>
      </w:r>
      <w:r w:rsidR="004174B9">
        <w:t>clause </w:t>
      </w:r>
      <w:r w:rsidRPr="00A15EB6">
        <w:t>6.29.2.1</w:t>
      </w:r>
      <w:r w:rsidRPr="00A2069B">
        <w:t>.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2461FB" w:rsidRDefault="002461FB" w:rsidP="002461FB">
      <w:pPr>
        <w:pStyle w:val="B1"/>
      </w:pPr>
      <w:r w:rsidRPr="002461FB">
        <w:rPr>
          <w:rFonts w:hint="eastAsia"/>
        </w:rPr>
        <w:t>1</w:t>
      </w:r>
      <w:r w:rsidRPr="002461FB">
        <w:t>b.</w:t>
      </w:r>
      <w:r w:rsidRPr="002461FB">
        <w:tab/>
        <w:t xml:space="preserve">The edge application server relocation can be initiated from the application side as described </w:t>
      </w:r>
      <w:r w:rsidR="004174B9">
        <w:t>clause </w:t>
      </w:r>
      <w:r w:rsidRPr="002461FB">
        <w:t>6.29.2.2. In this case, the information for the edge application server relocation is received via the AF update message, which is Nnef_TrafficInfluence_Update request (afTransId, Target AS information).</w:t>
      </w:r>
    </w:p>
    <w:p w14:paraId="1107C20B" w14:textId="23F2DBCD" w:rsidR="002461FB" w:rsidRPr="002461FB" w:rsidRDefault="002461FB" w:rsidP="00B3553F">
      <w:pPr>
        <w:pStyle w:val="B1"/>
      </w:pPr>
      <w:r w:rsidRPr="002461FB">
        <w:t>1c.</w:t>
      </w:r>
      <w:r w:rsidRPr="002461FB">
        <w:tab/>
        <w:t xml:space="preserve">If the application relocation exposure is provided by the AF and the SMF can get the notification from the AF for the edge application server relocation as described </w:t>
      </w:r>
      <w:r w:rsidR="004174B9">
        <w:t>clause </w:t>
      </w:r>
      <w:r w:rsidRPr="002461FB">
        <w:t>6.29.2.3. In this case, the information for the edge application server relocation is received via the AF notification, which is Naf_EventExposure_AppRelocationInfo_Notify(Target AS information).</w:t>
      </w:r>
    </w:p>
    <w:p w14:paraId="71ABD5CB" w14:textId="77777777" w:rsidR="002461FB" w:rsidRPr="002461FB" w:rsidRDefault="002461FB" w:rsidP="00FC28CE">
      <w:pPr>
        <w:pStyle w:val="B1"/>
      </w:pPr>
      <w:r w:rsidRPr="002461FB">
        <w:t>2.</w:t>
      </w:r>
      <w:r w:rsidRPr="002461FB">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2461FB" w:rsidRDefault="002461FB" w:rsidP="00FC28CE">
      <w:pPr>
        <w:pStyle w:val="B1"/>
      </w:pPr>
      <w:r w:rsidRPr="002461FB">
        <w:t>3.</w:t>
      </w:r>
      <w:r w:rsidRPr="002461FB">
        <w:tab/>
        <w:t>On receiving the packets, the ULCL UPF executes the edge application server IP address replacement based on the traffic forwarding rule configured in step 2:</w:t>
      </w:r>
    </w:p>
    <w:p w14:paraId="6FABBE90" w14:textId="77777777" w:rsidR="002461FB" w:rsidRPr="009C5F8C" w:rsidRDefault="002461FB" w:rsidP="002461FB">
      <w:pPr>
        <w:pStyle w:val="B2"/>
      </w:pPr>
      <w:r w:rsidRPr="009C5F8C">
        <w:lastRenderedPageBreak/>
        <w:t>-</w:t>
      </w:r>
      <w:r w:rsidRPr="009C5F8C">
        <w:tab/>
        <w:t xml:space="preserve">For UL traffic, the destination IP address is replaced with the </w:t>
      </w:r>
      <w:r>
        <w:t>target application server</w:t>
      </w:r>
      <w:r w:rsidRPr="009C5F8C">
        <w:t xml:space="preserve"> IP address at </w:t>
      </w:r>
      <w:r>
        <w:t>the local UPF</w:t>
      </w:r>
      <w:r w:rsidRPr="009C5F8C">
        <w:t>;</w:t>
      </w:r>
    </w:p>
    <w:p w14:paraId="5D04D6E1" w14:textId="301710DB" w:rsidR="002461FB" w:rsidRPr="002461FB" w:rsidRDefault="002461FB" w:rsidP="002461FB">
      <w:pPr>
        <w:pStyle w:val="B2"/>
      </w:pPr>
      <w:r w:rsidRPr="009C5F8C">
        <w:t>-</w:t>
      </w:r>
      <w:r w:rsidRPr="009C5F8C">
        <w:tab/>
        <w:t xml:space="preserve">For DL traffic, the source IP address is replaced back with the </w:t>
      </w:r>
      <w:r>
        <w:t>source application server</w:t>
      </w:r>
      <w:r w:rsidRPr="009C5F8C">
        <w:t xml:space="preserve"> IP address at </w:t>
      </w:r>
      <w:r>
        <w:t>the local UPF</w:t>
      </w:r>
      <w:r w:rsidRPr="009C5F8C">
        <w:t>.</w:t>
      </w:r>
    </w:p>
    <w:p w14:paraId="54CD0042" w14:textId="77777777" w:rsidR="00520DE9" w:rsidRPr="00520DE9" w:rsidRDefault="00520DE9" w:rsidP="00520DE9">
      <w:pPr>
        <w:pStyle w:val="Heading3"/>
        <w:rPr>
          <w:rFonts w:eastAsia="Malgun Gothic"/>
        </w:rPr>
      </w:pPr>
      <w:bookmarkStart w:id="2672" w:name="_Toc43317409"/>
      <w:bookmarkStart w:id="2673" w:name="_Toc43374881"/>
      <w:bookmarkStart w:id="2674" w:name="_Toc43375342"/>
      <w:bookmarkStart w:id="2675" w:name="_Toc43801866"/>
      <w:bookmarkStart w:id="2676" w:name="_Toc43806132"/>
      <w:bookmarkStart w:id="2677" w:name="_Toc43806439"/>
      <w:bookmarkStart w:id="2678" w:name="_Toc50466919"/>
      <w:bookmarkStart w:id="2679" w:name="_Toc50468263"/>
      <w:bookmarkStart w:id="2680" w:name="_Toc50468533"/>
      <w:bookmarkStart w:id="2681" w:name="_Toc50468804"/>
      <w:bookmarkStart w:id="2682" w:name="_Toc50630746"/>
      <w:bookmarkStart w:id="2683" w:name="_Toc54944094"/>
      <w:r w:rsidRPr="00520DE9">
        <w:rPr>
          <w:rFonts w:eastAsia="Malgun Gothic"/>
        </w:rPr>
        <w:t>6.29.3</w:t>
      </w:r>
      <w:r w:rsidRPr="00520DE9">
        <w:rPr>
          <w:rFonts w:eastAsia="Malgun Gothic"/>
        </w:rPr>
        <w:tab/>
      </w:r>
      <w:bookmarkEnd w:id="2672"/>
      <w:r w:rsidRPr="00520DE9">
        <w:rPr>
          <w:rFonts w:eastAsia="Malgun Gothic"/>
        </w:rPr>
        <w:t>Impacts on services, entities and interfaces</w:t>
      </w:r>
      <w:bookmarkEnd w:id="2673"/>
      <w:bookmarkEnd w:id="2674"/>
      <w:bookmarkEnd w:id="2675"/>
      <w:bookmarkEnd w:id="2676"/>
      <w:bookmarkEnd w:id="2677"/>
      <w:bookmarkEnd w:id="2678"/>
      <w:bookmarkEnd w:id="2679"/>
      <w:bookmarkEnd w:id="2680"/>
      <w:bookmarkEnd w:id="2681"/>
      <w:bookmarkEnd w:id="2682"/>
      <w:bookmarkEnd w:id="2683"/>
    </w:p>
    <w:p w14:paraId="578FBCD7" w14:textId="77777777" w:rsidR="00520DE9" w:rsidRPr="00520DE9" w:rsidRDefault="00520DE9" w:rsidP="00520DE9">
      <w:r w:rsidRPr="00520DE9">
        <w:t>SMF:</w:t>
      </w:r>
    </w:p>
    <w:p w14:paraId="404C6E47" w14:textId="513BCF50" w:rsidR="00520DE9" w:rsidRPr="00BD496C" w:rsidRDefault="00520DE9" w:rsidP="00520DE9">
      <w:pPr>
        <w:pStyle w:val="B1"/>
      </w:pPr>
      <w:r w:rsidRPr="00520DE9">
        <w:t>-</w:t>
      </w:r>
      <w:r w:rsidR="00355D16">
        <w:tab/>
      </w:r>
      <w:r w:rsidRPr="00520DE9">
        <w:rPr>
          <w:rFonts w:eastAsia="宋体"/>
          <w:lang w:eastAsia="zh-CN"/>
        </w:rPr>
        <w:t xml:space="preserve">Decides and </w:t>
      </w:r>
      <w:r w:rsidR="002461FB">
        <w:rPr>
          <w:lang w:eastAsia="zh-CN"/>
        </w:rPr>
        <w:t>configures the rule for</w:t>
      </w:r>
      <w:r w:rsidR="002461FB" w:rsidRPr="00520DE9">
        <w:rPr>
          <w:lang w:eastAsia="zh-CN"/>
        </w:rPr>
        <w:t xml:space="preserve"> </w:t>
      </w:r>
      <w:r w:rsidRPr="00520DE9">
        <w:rPr>
          <w:rFonts w:eastAsia="宋体"/>
          <w:lang w:eastAsia="zh-CN"/>
        </w:rPr>
        <w:t>the steering of the traffic of the application traffic to and from the target application server based on the edge application server relocation information received from AF</w:t>
      </w:r>
      <w:r w:rsidRPr="00BD496C">
        <w:t>.</w:t>
      </w:r>
    </w:p>
    <w:p w14:paraId="4F2F8264" w14:textId="7B3BE0E4" w:rsidR="00520DE9" w:rsidRPr="00E71C5B" w:rsidRDefault="00520DE9" w:rsidP="00520DE9">
      <w:pPr>
        <w:pStyle w:val="B1"/>
      </w:pPr>
      <w:r w:rsidRPr="00E71C5B">
        <w:t>-</w:t>
      </w:r>
      <w:r w:rsidR="00355D16">
        <w:tab/>
      </w:r>
      <w:r w:rsidRPr="00E71C5B">
        <w:t xml:space="preserve">For 6.29.2.3, additionally, </w:t>
      </w:r>
      <w:r w:rsidRPr="00520DE9">
        <w:rPr>
          <w:rFonts w:eastAsia="宋体"/>
          <w:lang w:val="en-US" w:eastAsia="zh-CN"/>
        </w:rPr>
        <w:t>subscribes to the AF for the Application relocation exposure event</w:t>
      </w:r>
      <w:r w:rsidRPr="00E71C5B">
        <w:t>.</w:t>
      </w:r>
    </w:p>
    <w:p w14:paraId="6CAA260B" w14:textId="77777777" w:rsidR="00520DE9" w:rsidRPr="00520DE9" w:rsidRDefault="00520DE9" w:rsidP="00520DE9">
      <w:r w:rsidRPr="00520DE9">
        <w:t>AF:</w:t>
      </w:r>
    </w:p>
    <w:p w14:paraId="56826D87" w14:textId="77777777" w:rsidR="00520DE9" w:rsidRPr="00520DE9" w:rsidRDefault="00520DE9" w:rsidP="00520DE9">
      <w:pPr>
        <w:pStyle w:val="B1"/>
      </w:pPr>
      <w:r w:rsidRPr="00520DE9">
        <w:t>-</w:t>
      </w:r>
      <w:r w:rsidRPr="00520DE9">
        <w:tab/>
      </w:r>
      <w:r w:rsidRPr="00E71C5B">
        <w:t>Provides the</w:t>
      </w:r>
      <w:r w:rsidRPr="00520DE9">
        <w:rPr>
          <w:rFonts w:eastAsia="宋体"/>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14:paraId="2A882034" w14:textId="4E408831" w:rsidR="002461FB" w:rsidRDefault="00520DE9" w:rsidP="002461FB">
      <w:pPr>
        <w:pStyle w:val="B1"/>
      </w:pPr>
      <w:r w:rsidRPr="00520DE9">
        <w:t>-</w:t>
      </w:r>
      <w:r w:rsidRPr="00520DE9">
        <w:tab/>
      </w:r>
      <w:r w:rsidRPr="00E71C5B">
        <w:t xml:space="preserve">For 6.29.2.3, additionally, </w:t>
      </w:r>
      <w:r w:rsidRPr="00520DE9">
        <w:rPr>
          <w:rFonts w:eastAsia="宋体"/>
          <w:lang w:val="en-US" w:eastAsia="zh-CN"/>
        </w:rPr>
        <w:t>exposes the edge relocation capability to the CN and notifies the edge application server relocation event to the SMF</w:t>
      </w:r>
      <w:r w:rsidRPr="00520DE9">
        <w:t>.</w:t>
      </w:r>
    </w:p>
    <w:p w14:paraId="43483E49" w14:textId="77777777" w:rsidR="002461FB" w:rsidRPr="00520DE9" w:rsidRDefault="002461FB" w:rsidP="002461FB">
      <w:r w:rsidRPr="00520DE9">
        <w:t>UPF:</w:t>
      </w:r>
    </w:p>
    <w:p w14:paraId="64B0C5DB" w14:textId="458A56BA" w:rsidR="00520DE9" w:rsidRPr="00E71C5B" w:rsidRDefault="002461FB" w:rsidP="002461FB">
      <w:pPr>
        <w:pStyle w:val="B1"/>
      </w:pPr>
      <w:r w:rsidRPr="00520DE9">
        <w:t>-</w:t>
      </w:r>
      <w:r w:rsidRPr="00520DE9">
        <w:tab/>
        <w:t xml:space="preserve">Enforces the </w:t>
      </w:r>
      <w:r>
        <w:t>edge application server</w:t>
      </w:r>
      <w:r w:rsidRPr="00520DE9">
        <w:t xml:space="preserve"> IP address replacement</w:t>
      </w:r>
      <w:r>
        <w:t xml:space="preserve"> based on the traffic forwarding rule for</w:t>
      </w:r>
      <w:r w:rsidRPr="00520DE9">
        <w:t xml:space="preserve"> the steering of the traffic of the application traffic to and from the target application server.</w:t>
      </w:r>
    </w:p>
    <w:p w14:paraId="6CA35F63" w14:textId="77777777" w:rsidR="00520DE9" w:rsidRPr="00520DE9" w:rsidRDefault="00520DE9" w:rsidP="00520DE9">
      <w:pPr>
        <w:pStyle w:val="Heading2"/>
        <w:rPr>
          <w:lang w:eastAsia="zh-CN"/>
        </w:rPr>
      </w:pPr>
      <w:bookmarkStart w:id="2684" w:name="_Toc43317410"/>
      <w:bookmarkStart w:id="2685" w:name="_Toc43374882"/>
      <w:bookmarkStart w:id="2686" w:name="_Toc43375343"/>
      <w:bookmarkStart w:id="2687" w:name="_Toc43801867"/>
      <w:bookmarkStart w:id="2688" w:name="_Toc43806133"/>
      <w:bookmarkStart w:id="2689" w:name="_Toc43806440"/>
      <w:bookmarkStart w:id="2690" w:name="_Toc50466920"/>
      <w:bookmarkStart w:id="2691" w:name="_Toc50468264"/>
      <w:bookmarkStart w:id="2692" w:name="_Toc50468534"/>
      <w:bookmarkStart w:id="2693" w:name="_Toc50468805"/>
      <w:bookmarkStart w:id="2694" w:name="_Toc50630747"/>
      <w:bookmarkStart w:id="2695" w:name="_Toc54944095"/>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2684"/>
      <w:bookmarkEnd w:id="2685"/>
      <w:bookmarkEnd w:id="2686"/>
      <w:bookmarkEnd w:id="2687"/>
      <w:bookmarkEnd w:id="2688"/>
      <w:bookmarkEnd w:id="2689"/>
      <w:bookmarkEnd w:id="2690"/>
      <w:bookmarkEnd w:id="2691"/>
      <w:bookmarkEnd w:id="2692"/>
      <w:bookmarkEnd w:id="2693"/>
      <w:bookmarkEnd w:id="2694"/>
      <w:bookmarkEnd w:id="2695"/>
    </w:p>
    <w:p w14:paraId="528F4A55" w14:textId="77777777" w:rsidR="00520DE9" w:rsidRPr="00520DE9" w:rsidRDefault="00520DE9" w:rsidP="00520DE9">
      <w:pPr>
        <w:pStyle w:val="Heading3"/>
      </w:pPr>
      <w:bookmarkStart w:id="2696" w:name="_Toc43317411"/>
      <w:bookmarkStart w:id="2697" w:name="_Toc43374883"/>
      <w:bookmarkStart w:id="2698" w:name="_Toc43375344"/>
      <w:bookmarkStart w:id="2699" w:name="_Toc43801868"/>
      <w:bookmarkStart w:id="2700" w:name="_Toc43806134"/>
      <w:bookmarkStart w:id="2701" w:name="_Toc43806441"/>
      <w:bookmarkStart w:id="2702" w:name="_Toc50466921"/>
      <w:bookmarkStart w:id="2703" w:name="_Toc50468265"/>
      <w:bookmarkStart w:id="2704" w:name="_Toc50468535"/>
      <w:bookmarkStart w:id="2705" w:name="_Toc50468806"/>
      <w:bookmarkStart w:id="2706" w:name="_Toc50630748"/>
      <w:bookmarkStart w:id="2707" w:name="_Toc54944096"/>
      <w:r w:rsidRPr="00520DE9">
        <w:t>6.30.1</w:t>
      </w:r>
      <w:r w:rsidRPr="00520DE9">
        <w:rPr>
          <w:rFonts w:hint="eastAsia"/>
        </w:rPr>
        <w:tab/>
        <w:t>Description</w:t>
      </w:r>
      <w:bookmarkEnd w:id="2696"/>
      <w:bookmarkEnd w:id="2697"/>
      <w:bookmarkEnd w:id="2698"/>
      <w:bookmarkEnd w:id="2699"/>
      <w:bookmarkEnd w:id="2700"/>
      <w:bookmarkEnd w:id="2701"/>
      <w:bookmarkEnd w:id="2702"/>
      <w:bookmarkEnd w:id="2703"/>
      <w:bookmarkEnd w:id="2704"/>
      <w:bookmarkEnd w:id="2705"/>
      <w:bookmarkEnd w:id="2706"/>
      <w:bookmarkEnd w:id="2707"/>
    </w:p>
    <w:p w14:paraId="5E2371F9" w14:textId="77777777" w:rsidR="00520DE9" w:rsidRPr="00520DE9" w:rsidRDefault="00520DE9" w:rsidP="00520DE9">
      <w:pPr>
        <w:rPr>
          <w:rFonts w:eastAsia="等线"/>
          <w:lang w:eastAsia="zh-CN"/>
        </w:rPr>
      </w:pPr>
      <w:r w:rsidRPr="00520DE9">
        <w:rPr>
          <w:rFonts w:eastAsia="等线"/>
          <w:lang w:eastAsia="zh-CN"/>
        </w:rPr>
        <w:t>This solution addresses KI#2: Edge relocation, following aspect is covered:</w:t>
      </w:r>
    </w:p>
    <w:p w14:paraId="10D84828" w14:textId="77777777" w:rsidR="00520DE9" w:rsidRPr="00E71C5B" w:rsidRDefault="00520DE9" w:rsidP="00BD496C">
      <w:pPr>
        <w:pStyle w:val="B1"/>
      </w:pPr>
      <w:r w:rsidRPr="00E71C5B">
        <w:t>-</w:t>
      </w:r>
      <w:r w:rsidRPr="00E71C5B">
        <w:tab/>
        <w:t>How to handle change of the serving EAS (without UE mobility) to support seamless change, e.g. preventing or reducing packet loss.</w:t>
      </w:r>
    </w:p>
    <w:p w14:paraId="5454F32F" w14:textId="77777777" w:rsidR="00520DE9" w:rsidRPr="00520DE9" w:rsidRDefault="00520DE9" w:rsidP="00520DE9">
      <w:pPr>
        <w:rPr>
          <w:rFonts w:eastAsia="等线"/>
          <w:lang w:eastAsia="zh-CN"/>
        </w:rPr>
      </w:pPr>
      <w:r w:rsidRPr="00520DE9">
        <w:rPr>
          <w:rFonts w:eastAsia="等线"/>
          <w:lang w:eastAsia="zh-CN"/>
        </w:rPr>
        <w:t>This solution assumes:</w:t>
      </w:r>
    </w:p>
    <w:p w14:paraId="5A0224F2" w14:textId="77777777" w:rsidR="00010A55" w:rsidRPr="00E71C5B" w:rsidRDefault="00010A55" w:rsidP="00BD496C">
      <w:pPr>
        <w:pStyle w:val="B1"/>
      </w:pPr>
      <w:r w:rsidRPr="00E71C5B">
        <w:t>1)</w:t>
      </w:r>
      <w:r w:rsidRPr="00E71C5B">
        <w:tab/>
        <w:t>The Edge Hosting Environment can handle the runtime session context mirroring for connection based Protocol (e.g. TCP and DTLS over UDP) with different IP addresses.</w:t>
      </w:r>
    </w:p>
    <w:p w14:paraId="1F502DB6" w14:textId="77777777" w:rsidR="00010A55" w:rsidRPr="00E71C5B" w:rsidRDefault="00010A55" w:rsidP="00E71C5B">
      <w:pPr>
        <w:pStyle w:val="B1"/>
      </w:pPr>
      <w:r w:rsidRPr="00E71C5B">
        <w:t>2)</w:t>
      </w:r>
      <w:r w:rsidRPr="00E71C5B">
        <w:tab/>
        <w:t>There is one Anchor EAS deployed for each EC service.</w:t>
      </w:r>
    </w:p>
    <w:p w14:paraId="61F651C4" w14:textId="77777777" w:rsidR="00010A55" w:rsidRPr="00E71C5B" w:rsidRDefault="00010A55" w:rsidP="00E71C5B">
      <w:pPr>
        <w:pStyle w:val="B1"/>
      </w:pPr>
      <w:r w:rsidRPr="00E71C5B">
        <w:t>3)</w:t>
      </w:r>
      <w:r w:rsidRPr="00E71C5B">
        <w:tab/>
        <w:t>AF is configured to know the Anchor EAS IP address.</w:t>
      </w:r>
    </w:p>
    <w:p w14:paraId="41ABC450" w14:textId="77777777" w:rsidR="00010A55" w:rsidRPr="00E71C5B" w:rsidRDefault="00010A55" w:rsidP="00E71C5B">
      <w:pPr>
        <w:pStyle w:val="B1"/>
      </w:pPr>
      <w:r w:rsidRPr="00E71C5B">
        <w:t>4)</w:t>
      </w:r>
      <w:r w:rsidRPr="00E71C5B">
        <w:tab/>
        <w:t>The Anchor EAS IP address is returned to the UE during the server discovery procedure for the EC service.</w:t>
      </w:r>
    </w:p>
    <w:p w14:paraId="7597116B" w14:textId="77777777" w:rsidR="00010A55" w:rsidRPr="00E71C5B" w:rsidRDefault="00010A55" w:rsidP="00E71C5B">
      <w:pPr>
        <w:pStyle w:val="B1"/>
      </w:pPr>
      <w:r w:rsidRPr="00E71C5B">
        <w:t>5)</w:t>
      </w:r>
      <w:r w:rsidRPr="00E71C5B">
        <w:tab/>
        <w:t>Anchor EAS is introduced to serve several neighbouring Local DNs, when the UE moves within these Local DNs, network will not trigger the UE to re-discover the Anchor EAS.</w:t>
      </w:r>
    </w:p>
    <w:p w14:paraId="3F842657" w14:textId="1D47CC53" w:rsidR="00010A55" w:rsidRPr="00E71C5B" w:rsidRDefault="00010A55" w:rsidP="00E71C5B">
      <w:pPr>
        <w:pStyle w:val="B1"/>
      </w:pPr>
      <w:r w:rsidRPr="00E71C5B">
        <w:t>6)</w:t>
      </w:r>
      <w:r w:rsidRPr="00E71C5B">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r w:rsidR="00156801" w:rsidRPr="00156801">
        <w:t>, which means during the transition period, the source Local EAS continues to serve the UE, synchronization of such knowledge between source and target Local EAS is assumed to be supported by the Edge Hosting Environment</w:t>
      </w:r>
      <w:r w:rsidRPr="00E71C5B">
        <w:t>.</w:t>
      </w:r>
    </w:p>
    <w:p w14:paraId="4BBFA3CF" w14:textId="77777777" w:rsidR="00010A55" w:rsidRDefault="00010A55" w:rsidP="00E71C5B">
      <w:pPr>
        <w:pStyle w:val="B1"/>
      </w:pPr>
      <w:r w:rsidRPr="00E71C5B">
        <w:t>7)</w:t>
      </w:r>
      <w:r w:rsidRPr="00E71C5B">
        <w:tab/>
        <w:t>EASs are able to synchronize the protocol states, e.g., TCP states such as sequence numbering.</w:t>
      </w:r>
    </w:p>
    <w:p w14:paraId="2B6F2064" w14:textId="432850FE" w:rsidR="00156801" w:rsidRPr="00E71C5B" w:rsidRDefault="00156801" w:rsidP="00E71C5B">
      <w:pPr>
        <w:pStyle w:val="B1"/>
      </w:pPr>
      <w:r>
        <w:rPr>
          <w:rFonts w:eastAsia="等线"/>
          <w:lang w:eastAsia="zh-CN"/>
        </w:rPr>
        <w:t>8)</w:t>
      </w:r>
      <w:r>
        <w:rPr>
          <w:rFonts w:eastAsia="等线"/>
          <w:lang w:eastAsia="zh-CN"/>
        </w:rPr>
        <w:tab/>
        <w:t>Application signalling doesn</w:t>
      </w:r>
      <w:r w:rsidR="00770EF6">
        <w:rPr>
          <w:rFonts w:eastAsia="等线"/>
          <w:lang w:eastAsia="zh-CN"/>
        </w:rPr>
        <w:t>'</w:t>
      </w:r>
      <w:r>
        <w:rPr>
          <w:rFonts w:eastAsia="等线"/>
          <w:lang w:eastAsia="zh-CN"/>
        </w:rPr>
        <w:t>t include the EAS IP address, HTTP redirect is not supported by application, otherwise, the AF shall not influence the 5GC on EAS IP address replacement.</w:t>
      </w:r>
    </w:p>
    <w:p w14:paraId="11FC0BA0" w14:textId="77777777" w:rsidR="00520DE9" w:rsidRPr="00520DE9" w:rsidRDefault="00520DE9" w:rsidP="00520DE9">
      <w:pPr>
        <w:pStyle w:val="Heading3"/>
      </w:pPr>
      <w:bookmarkStart w:id="2708" w:name="_Toc43317412"/>
      <w:bookmarkStart w:id="2709" w:name="_Toc43374884"/>
      <w:bookmarkStart w:id="2710" w:name="_Toc43375345"/>
      <w:bookmarkStart w:id="2711" w:name="_Toc43801869"/>
      <w:bookmarkStart w:id="2712" w:name="_Toc43806135"/>
      <w:bookmarkStart w:id="2713" w:name="_Toc43806442"/>
      <w:bookmarkStart w:id="2714" w:name="_Toc50466922"/>
      <w:bookmarkStart w:id="2715" w:name="_Toc50468266"/>
      <w:bookmarkStart w:id="2716" w:name="_Toc50468536"/>
      <w:bookmarkStart w:id="2717" w:name="_Toc50468807"/>
      <w:bookmarkStart w:id="2718" w:name="_Toc50630749"/>
      <w:bookmarkStart w:id="2719" w:name="_Toc54944097"/>
      <w:r w:rsidRPr="00520DE9">
        <w:lastRenderedPageBreak/>
        <w:t>6.30.2</w:t>
      </w:r>
      <w:r w:rsidRPr="00520DE9">
        <w:tab/>
        <w:t>Procedures</w:t>
      </w:r>
      <w:bookmarkEnd w:id="2708"/>
      <w:bookmarkEnd w:id="2709"/>
      <w:bookmarkEnd w:id="2710"/>
      <w:bookmarkEnd w:id="2711"/>
      <w:bookmarkEnd w:id="2712"/>
      <w:bookmarkEnd w:id="2713"/>
      <w:bookmarkEnd w:id="2714"/>
      <w:bookmarkEnd w:id="2715"/>
      <w:bookmarkEnd w:id="2716"/>
      <w:bookmarkEnd w:id="2717"/>
      <w:bookmarkEnd w:id="2718"/>
      <w:bookmarkEnd w:id="2719"/>
    </w:p>
    <w:p w14:paraId="0D56C149" w14:textId="77777777" w:rsidR="00520DE9" w:rsidRPr="00520DE9" w:rsidRDefault="00520DE9" w:rsidP="00520DE9">
      <w:pPr>
        <w:pStyle w:val="Heading4"/>
      </w:pPr>
      <w:bookmarkStart w:id="2720" w:name="_Toc43317413"/>
      <w:bookmarkStart w:id="2721" w:name="_Toc43374885"/>
      <w:bookmarkStart w:id="2722" w:name="_Toc43375346"/>
      <w:bookmarkStart w:id="2723" w:name="_Toc43801870"/>
      <w:bookmarkStart w:id="2724" w:name="_Toc43806136"/>
      <w:bookmarkStart w:id="2725" w:name="_Toc43806443"/>
      <w:bookmarkStart w:id="2726" w:name="_Toc50630750"/>
      <w:bookmarkStart w:id="2727" w:name="_Toc54944098"/>
      <w:r w:rsidRPr="00520DE9">
        <w:t>6.30.2.1</w:t>
      </w:r>
      <w:r w:rsidRPr="00520DE9">
        <w:tab/>
        <w:t>Example EAS IP address replacement procedures for different scenarios</w:t>
      </w:r>
      <w:bookmarkEnd w:id="2720"/>
      <w:bookmarkEnd w:id="2721"/>
      <w:bookmarkEnd w:id="2722"/>
      <w:bookmarkEnd w:id="2723"/>
      <w:bookmarkEnd w:id="2724"/>
      <w:bookmarkEnd w:id="2725"/>
      <w:bookmarkEnd w:id="2726"/>
      <w:bookmarkEnd w:id="2727"/>
    </w:p>
    <w:p w14:paraId="5441BDEC" w14:textId="77777777" w:rsidR="00520DE9" w:rsidRPr="00520DE9" w:rsidRDefault="00520DE9" w:rsidP="00520DE9">
      <w:pPr>
        <w:pStyle w:val="Heading5"/>
      </w:pPr>
      <w:bookmarkStart w:id="2728" w:name="_Toc43317414"/>
      <w:bookmarkStart w:id="2729" w:name="_Toc43374886"/>
      <w:bookmarkStart w:id="2730" w:name="_Toc43375347"/>
      <w:bookmarkStart w:id="2731" w:name="_Toc43801871"/>
      <w:bookmarkStart w:id="2732" w:name="_Toc43806137"/>
      <w:bookmarkStart w:id="2733" w:name="_Toc43806444"/>
      <w:bookmarkStart w:id="2734" w:name="_Toc50630751"/>
      <w:bookmarkStart w:id="2735" w:name="_Toc54944099"/>
      <w:r w:rsidRPr="00520DE9">
        <w:t>6.30.2.1.1</w:t>
      </w:r>
      <w:r w:rsidRPr="00520DE9">
        <w:tab/>
        <w:t>EAS IP address replacement in the middle of EC Session</w:t>
      </w:r>
      <w:bookmarkEnd w:id="2728"/>
      <w:bookmarkEnd w:id="2729"/>
      <w:bookmarkEnd w:id="2730"/>
      <w:bookmarkEnd w:id="2731"/>
      <w:bookmarkEnd w:id="2732"/>
      <w:bookmarkEnd w:id="2733"/>
      <w:bookmarkEnd w:id="2734"/>
      <w:bookmarkEnd w:id="2735"/>
    </w:p>
    <w:p w14:paraId="791FED9C" w14:textId="0DC4D96B" w:rsidR="00520DE9" w:rsidRPr="00520DE9" w:rsidRDefault="00156801" w:rsidP="00252BF9">
      <w:pPr>
        <w:pStyle w:val="TH"/>
      </w:pPr>
      <w:r>
        <w:object w:dxaOrig="11186" w:dyaOrig="4657" w14:anchorId="44D13EB8">
          <v:shape id="_x0000_i1094" type="#_x0000_t75" style="width:481.45pt;height:200.35pt" o:ole="">
            <v:imagedata r:id="rId149" o:title=""/>
          </v:shape>
          <o:OLEObject Type="Embed" ProgID="Visio.Drawing.15" ShapeID="_x0000_i1094" DrawAspect="Content" ObjectID="_1665557990" r:id="rId150"/>
        </w:object>
      </w:r>
    </w:p>
    <w:p w14:paraId="58EB6292" w14:textId="77777777" w:rsidR="00520DE9" w:rsidRPr="00520DE9" w:rsidRDefault="00520DE9" w:rsidP="00520DE9">
      <w:pPr>
        <w:pStyle w:val="TF"/>
      </w:pPr>
      <w:r w:rsidRPr="00520DE9">
        <w:t>Figure 6.30.2.1.1-1: EAS IP address replacement in the middle of EC Session</w:t>
      </w:r>
    </w:p>
    <w:p w14:paraId="59316044" w14:textId="77777777" w:rsidR="00010A55" w:rsidRDefault="00010A55" w:rsidP="00010A55">
      <w:pPr>
        <w:pStyle w:val="B1"/>
      </w:pPr>
      <w:r>
        <w:t>1.</w:t>
      </w:r>
      <w:r>
        <w:tab/>
        <w:t>UE requests to establish a PDU Session.</w:t>
      </w:r>
    </w:p>
    <w:p w14:paraId="5646F9C0" w14:textId="77777777" w:rsidR="00010A55" w:rsidRDefault="00010A55" w:rsidP="00010A55">
      <w:pPr>
        <w:pStyle w:val="B1"/>
      </w:pPr>
      <w:r>
        <w:t>2.</w:t>
      </w:r>
      <w:r>
        <w:tab/>
        <w:t>UE discovers the IP address of the application server for the EC service, and the Anchor EAS IP address is returned to the UE via EAS Discovery procedure.</w:t>
      </w:r>
    </w:p>
    <w:p w14:paraId="7BE82DE9" w14:textId="77777777" w:rsidR="00010A55" w:rsidRDefault="00010A55" w:rsidP="00010A55">
      <w:pPr>
        <w:pStyle w:val="B1"/>
      </w:pPr>
      <w:r>
        <w:t>3.</w:t>
      </w:r>
      <w:r>
        <w:tab/>
        <w:t>UE communicates with the Anchor EAS.</w:t>
      </w:r>
    </w:p>
    <w:p w14:paraId="15364AD1" w14:textId="77777777"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Default="00010A55" w:rsidP="00010A55">
      <w:pPr>
        <w:pStyle w:val="B1"/>
      </w:pPr>
      <w:r>
        <w:tab/>
        <w:t>UL CL is configured by SMF to forward the destination IP address in the UL packet equals to the Anchor EAS IP address to Local PSA.</w:t>
      </w:r>
    </w:p>
    <w:p w14:paraId="79027F15" w14:textId="77777777" w:rsidR="00010A55" w:rsidRDefault="00010A55" w:rsidP="00010A55">
      <w:pPr>
        <w:pStyle w:val="B1"/>
      </w:pPr>
      <w:r>
        <w:tab/>
        <w:t>Local PSA is configured by SMF to enforce the EAS IP address replacement as described in step 6.</w:t>
      </w:r>
    </w:p>
    <w:p w14:paraId="6FD239B1" w14:textId="5B325487" w:rsidR="00010A55" w:rsidRDefault="00010A55" w:rsidP="00010A55">
      <w:pPr>
        <w:pStyle w:val="B1"/>
      </w:pPr>
      <w:r>
        <w:tab/>
        <w:t xml:space="preserve">Detailed enhancement to the AF Influence procedure is described in </w:t>
      </w:r>
      <w:r w:rsidR="004174B9">
        <w:t>clause </w:t>
      </w:r>
      <w:r>
        <w:t>6.30.2.2.1.</w:t>
      </w:r>
    </w:p>
    <w:p w14:paraId="6EFC3F3F" w14:textId="4F621460" w:rsidR="00010A55" w:rsidRDefault="00010A55" w:rsidP="00010A55">
      <w:pPr>
        <w:pStyle w:val="B1"/>
      </w:pPr>
      <w:r>
        <w:t>5.</w:t>
      </w:r>
      <w:r>
        <w:tab/>
        <w:t xml:space="preserve">Early Notification procedure with enhancement described in </w:t>
      </w:r>
      <w:r w:rsidR="004174B9">
        <w:t>clause </w:t>
      </w:r>
      <w:r>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Default="00010A55" w:rsidP="00010A55">
      <w:pPr>
        <w:pStyle w:val="B1"/>
      </w:pPr>
      <w:r>
        <w:t>6.</w:t>
      </w:r>
      <w:r>
        <w:tab/>
        <w:t>Local PSA starts EAS IP address replacement:</w:t>
      </w:r>
    </w:p>
    <w:p w14:paraId="25D010A4" w14:textId="77777777" w:rsidR="00520DE9" w:rsidRPr="00520DE9" w:rsidRDefault="00520DE9" w:rsidP="00520DE9">
      <w:pPr>
        <w:pStyle w:val="B2"/>
      </w:pPr>
      <w:r w:rsidRPr="00520DE9">
        <w:t>-</w:t>
      </w:r>
      <w:r w:rsidRPr="00520DE9">
        <w:tab/>
        <w:t>For UL traffic, the destination IP address is replaced with the Local EAS IP address at Local PSA;</w:t>
      </w:r>
    </w:p>
    <w:p w14:paraId="3A1B2105" w14:textId="77777777" w:rsidR="00520DE9" w:rsidRDefault="00520DE9" w:rsidP="00520DE9">
      <w:pPr>
        <w:pStyle w:val="B2"/>
      </w:pPr>
      <w:r w:rsidRPr="00520DE9">
        <w:t>-</w:t>
      </w:r>
      <w:r w:rsidRPr="00520DE9">
        <w:tab/>
        <w:t>For DL traffic, the source IP address is replaced back with the Anchor EAS IP address at Local PSA.</w:t>
      </w:r>
    </w:p>
    <w:p w14:paraId="2397C942" w14:textId="2702C66E" w:rsidR="00156801" w:rsidRPr="00156801" w:rsidRDefault="00156801" w:rsidP="00156801">
      <w:pPr>
        <w:pStyle w:val="B1"/>
      </w:pPr>
      <w:r>
        <w:t>7.</w:t>
      </w:r>
      <w:r>
        <w:tab/>
        <w:t xml:space="preserve">Late Notification procedure with enhancement described in </w:t>
      </w:r>
      <w:r w:rsidR="004174B9">
        <w:t>clause </w:t>
      </w:r>
      <w:r>
        <w:t>6.30.2.2.4 is triggered, SMF notifies AF about the start of the EAS IP address replacement. AF decides when and how to stop the Anchor EAS from serving the UE.</w:t>
      </w:r>
    </w:p>
    <w:p w14:paraId="2108A735" w14:textId="77777777" w:rsidR="00520DE9" w:rsidRPr="00010A55" w:rsidRDefault="00520DE9" w:rsidP="00520DE9">
      <w:pPr>
        <w:pStyle w:val="Heading5"/>
      </w:pPr>
      <w:bookmarkStart w:id="2736" w:name="_Toc43317415"/>
      <w:bookmarkStart w:id="2737" w:name="_Toc43374887"/>
      <w:bookmarkStart w:id="2738" w:name="_Toc43375348"/>
      <w:bookmarkStart w:id="2739" w:name="_Toc43801872"/>
      <w:bookmarkStart w:id="2740" w:name="_Toc43806138"/>
      <w:bookmarkStart w:id="2741" w:name="_Toc43806445"/>
      <w:bookmarkStart w:id="2742" w:name="_Toc50630752"/>
      <w:bookmarkStart w:id="2743" w:name="_Toc54944100"/>
      <w:r w:rsidRPr="00520DE9">
        <w:lastRenderedPageBreak/>
        <w:t>6.30.2.1.2</w:t>
      </w:r>
      <w:r w:rsidRPr="00520DE9">
        <w:tab/>
        <w:t>UE moves among EC Environments with DNAI and EAS IP address Change</w:t>
      </w:r>
      <w:bookmarkEnd w:id="2736"/>
      <w:bookmarkEnd w:id="2737"/>
      <w:bookmarkEnd w:id="2738"/>
      <w:bookmarkEnd w:id="2739"/>
      <w:bookmarkEnd w:id="2740"/>
      <w:bookmarkEnd w:id="2741"/>
      <w:bookmarkEnd w:id="2742"/>
      <w:bookmarkEnd w:id="2743"/>
    </w:p>
    <w:p w14:paraId="64035786" w14:textId="0459F521" w:rsidR="00520DE9" w:rsidRPr="00520DE9" w:rsidRDefault="00156801" w:rsidP="00520DE9">
      <w:pPr>
        <w:pStyle w:val="TH"/>
      </w:pPr>
      <w:r>
        <w:object w:dxaOrig="11186" w:dyaOrig="3745" w14:anchorId="34DF07ED">
          <v:shape id="_x0000_i1095" type="#_x0000_t75" style="width:481.45pt;height:161.55pt" o:ole="">
            <v:imagedata r:id="rId151" o:title=""/>
          </v:shape>
          <o:OLEObject Type="Embed" ProgID="Visio.Drawing.15" ShapeID="_x0000_i1095" DrawAspect="Content" ObjectID="_1665557991" r:id="rId152"/>
        </w:object>
      </w:r>
    </w:p>
    <w:p w14:paraId="6F419428" w14:textId="77777777" w:rsidR="00520DE9" w:rsidRPr="00520DE9" w:rsidRDefault="00520DE9" w:rsidP="00520DE9">
      <w:pPr>
        <w:pStyle w:val="TF"/>
      </w:pPr>
      <w:r w:rsidRPr="00520DE9">
        <w:t>Figure 6.30.2.1.2-1: EAS IP address replacement procedure after DNAI and Local EAS IP address change</w:t>
      </w:r>
    </w:p>
    <w:p w14:paraId="41DDB2A0" w14:textId="77777777" w:rsidR="00520DE9" w:rsidRPr="00520DE9" w:rsidRDefault="00520DE9" w:rsidP="00E71C5B">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711A73C5" w14:textId="01E440B1" w:rsidR="00520DE9" w:rsidRPr="00520DE9" w:rsidRDefault="00520DE9" w:rsidP="00E71C5B">
      <w:pPr>
        <w:pStyle w:val="B1"/>
        <w:rPr>
          <w:lang w:eastAsia="ko-KR"/>
        </w:rPr>
      </w:pPr>
      <w:r w:rsidRPr="00520DE9">
        <w:rPr>
          <w:lang w:eastAsia="ko-KR"/>
        </w:rPr>
        <w:t>2.</w:t>
      </w:r>
      <w:r w:rsidRPr="00520DE9">
        <w:rPr>
          <w:lang w:eastAsia="ko-KR"/>
        </w:rPr>
        <w:tab/>
        <w:t xml:space="preserve">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information in Local </w:t>
      </w:r>
      <w:r w:rsidR="005D5265">
        <w:rPr>
          <w:lang w:eastAsia="ko-KR"/>
        </w:rPr>
        <w:t>PSA2</w:t>
      </w:r>
      <w:r w:rsidRPr="00520DE9">
        <w:rPr>
          <w:lang w:eastAsia="ko-KR"/>
        </w:rPr>
        <w:t xml:space="preserve"> if PSA relocation happens.</w:t>
      </w:r>
    </w:p>
    <w:p w14:paraId="1ED84FFE" w14:textId="3603B5B3"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4174B9">
        <w:rPr>
          <w:rFonts w:eastAsia="Malgun Gothic"/>
          <w:lang w:eastAsia="ko-KR"/>
        </w:rPr>
        <w:t>clause </w:t>
      </w:r>
      <w:r w:rsidRPr="00520DE9">
        <w:rPr>
          <w:rFonts w:eastAsia="Malgun Gothic"/>
          <w:lang w:eastAsia="ko-KR"/>
        </w:rPr>
        <w:t>6.30.2.2.4.</w:t>
      </w:r>
    </w:p>
    <w:p w14:paraId="6B818DD3" w14:textId="07A4B802" w:rsidR="00520DE9" w:rsidRPr="00520DE9" w:rsidRDefault="00520DE9" w:rsidP="00E71C5B">
      <w:pPr>
        <w:pStyle w:val="B1"/>
        <w:rPr>
          <w:lang w:eastAsia="ko-KR"/>
        </w:rPr>
      </w:pPr>
      <w:r w:rsidRPr="00520DE9">
        <w:rPr>
          <w:lang w:eastAsia="ko-KR"/>
        </w:rPr>
        <w:t>3.</w:t>
      </w:r>
      <w:r w:rsidRPr="00520DE9">
        <w:rPr>
          <w:lang w:eastAsia="ko-KR"/>
        </w:rPr>
        <w:tab/>
        <w:t xml:space="preserve">Local </w:t>
      </w:r>
      <w:r w:rsidR="005D5265">
        <w:rPr>
          <w:lang w:eastAsia="ko-KR"/>
        </w:rPr>
        <w:t>PSA2</w:t>
      </w:r>
      <w:r w:rsidRPr="00520DE9">
        <w:rPr>
          <w:lang w:eastAsia="ko-KR"/>
        </w:rPr>
        <w:t xml:space="preserve"> starts EAS IP address replacement:</w:t>
      </w:r>
    </w:p>
    <w:p w14:paraId="642ACD96" w14:textId="77777777" w:rsidR="00520DE9" w:rsidRPr="00E71C5B" w:rsidRDefault="00520DE9" w:rsidP="00BD496C">
      <w:pPr>
        <w:pStyle w:val="B2"/>
      </w:pPr>
      <w:r w:rsidRPr="00E71C5B">
        <w:t>-</w:t>
      </w:r>
      <w:r w:rsidRPr="00E71C5B">
        <w:tab/>
        <w:t>For UL traffic, the destination IP address is replaced with the Target Local EAS IP address at Local PSA;</w:t>
      </w:r>
    </w:p>
    <w:p w14:paraId="591DF019" w14:textId="77777777" w:rsidR="00520DE9" w:rsidRDefault="00520DE9" w:rsidP="00E71C5B">
      <w:pPr>
        <w:pStyle w:val="B2"/>
      </w:pPr>
      <w:r w:rsidRPr="00E71C5B">
        <w:t>-</w:t>
      </w:r>
      <w:r w:rsidRPr="00E71C5B">
        <w:tab/>
        <w:t>For DL traffic, the source IP address is replaced back with the Anchor EAS IP address at Local PSA.</w:t>
      </w:r>
    </w:p>
    <w:p w14:paraId="3CBF46B8" w14:textId="0C0746AB" w:rsidR="00156801" w:rsidRPr="00E71C5B" w:rsidRDefault="00156801" w:rsidP="00156801">
      <w:pPr>
        <w:pStyle w:val="B1"/>
        <w:rPr>
          <w:lang w:eastAsia="ko-KR"/>
        </w:rPr>
      </w:pPr>
      <w:r>
        <w:rPr>
          <w:lang w:eastAsia="ko-KR"/>
        </w:rPr>
        <w:t>4.</w:t>
      </w:r>
      <w:r>
        <w:rPr>
          <w:lang w:eastAsia="ko-KR"/>
        </w:rPr>
        <w:tab/>
        <w:t xml:space="preserve">Late Notification procedure with enhancement described in </w:t>
      </w:r>
      <w:r w:rsidR="004174B9">
        <w:rPr>
          <w:lang w:eastAsia="ko-KR"/>
        </w:rPr>
        <w:t>clause </w:t>
      </w:r>
      <w:r>
        <w:rPr>
          <w:lang w:eastAsia="ko-KR"/>
        </w:rPr>
        <w:t>6.30.2.2.4 is triggered, SMF notifies AF about the start of the EAS IP address replacement. AF decides when and how to stop the Anchor EAS from serving the UE.</w:t>
      </w:r>
    </w:p>
    <w:p w14:paraId="2FEF5F2E" w14:textId="77777777" w:rsidR="00520DE9" w:rsidRPr="00520DE9" w:rsidRDefault="00520DE9" w:rsidP="00520DE9">
      <w:pPr>
        <w:pStyle w:val="Heading5"/>
      </w:pPr>
      <w:bookmarkStart w:id="2744" w:name="_Toc43317416"/>
      <w:bookmarkStart w:id="2745" w:name="_Toc43374888"/>
      <w:bookmarkStart w:id="2746" w:name="_Toc43375349"/>
      <w:bookmarkStart w:id="2747" w:name="_Toc43801873"/>
      <w:bookmarkStart w:id="2748" w:name="_Toc43806139"/>
      <w:bookmarkStart w:id="2749" w:name="_Toc43806446"/>
      <w:bookmarkStart w:id="2750" w:name="_Toc50630753"/>
      <w:bookmarkStart w:id="2751" w:name="_Toc54944101"/>
      <w:r w:rsidRPr="00520DE9">
        <w:t>6.30.2.1.3</w:t>
      </w:r>
      <w:r w:rsidRPr="00520DE9">
        <w:tab/>
        <w:t>EAS IP address Change under same DNAI due to EAS migration</w:t>
      </w:r>
      <w:bookmarkEnd w:id="2744"/>
      <w:bookmarkEnd w:id="2745"/>
      <w:bookmarkEnd w:id="2746"/>
      <w:bookmarkEnd w:id="2747"/>
      <w:bookmarkEnd w:id="2748"/>
      <w:bookmarkEnd w:id="2749"/>
      <w:bookmarkEnd w:id="2750"/>
      <w:bookmarkEnd w:id="2751"/>
    </w:p>
    <w:p w14:paraId="0D23272E" w14:textId="77777777" w:rsidR="00520DE9" w:rsidRPr="00520DE9" w:rsidRDefault="00520DE9" w:rsidP="00520DE9">
      <w:pPr>
        <w:pStyle w:val="TH"/>
      </w:pPr>
      <w:r w:rsidRPr="00520DE9">
        <w:object w:dxaOrig="11186" w:dyaOrig="3517" w14:anchorId="36E50038">
          <v:shape id="_x0000_i1096" type="#_x0000_t75" style="width:481.45pt;height:151.5pt" o:ole="">
            <v:imagedata r:id="rId153" o:title=""/>
          </v:shape>
          <o:OLEObject Type="Embed" ProgID="Visio.Drawing.15" ShapeID="_x0000_i1096" DrawAspect="Content" ObjectID="_1665557992" r:id="rId154"/>
        </w:object>
      </w:r>
    </w:p>
    <w:p w14:paraId="18A2BD6C" w14:textId="77777777" w:rsidR="00520DE9" w:rsidRPr="00520DE9" w:rsidRDefault="00520DE9" w:rsidP="00520DE9">
      <w:pPr>
        <w:pStyle w:val="TF"/>
      </w:pPr>
      <w:r w:rsidRPr="00520DE9">
        <w:t>Figure 6.30.2.1.3-1: EAS IP address Change under same DNAI due to EAS migration</w:t>
      </w:r>
    </w:p>
    <w:p w14:paraId="36498411" w14:textId="77777777" w:rsidR="00520DE9" w:rsidRPr="00520DE9" w:rsidRDefault="00520DE9" w:rsidP="00520DE9">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4174B9">
        <w:rPr>
          <w:lang w:eastAsia="ko-KR"/>
        </w:rPr>
        <w:t>clause </w:t>
      </w:r>
      <w:r w:rsidRPr="00520DE9">
        <w:rPr>
          <w:lang w:eastAsia="ko-KR"/>
        </w:rPr>
        <w:t>6.30.2.2.5 with enhancement.</w:t>
      </w:r>
    </w:p>
    <w:p w14:paraId="1C746BED" w14:textId="77777777" w:rsidR="00520DE9" w:rsidRPr="00520DE9" w:rsidRDefault="00520DE9" w:rsidP="00520DE9">
      <w:pPr>
        <w:pStyle w:val="B1"/>
        <w:rPr>
          <w:lang w:eastAsia="ko-KR"/>
        </w:rPr>
      </w:pPr>
      <w:r w:rsidRPr="00520DE9">
        <w:rPr>
          <w:lang w:eastAsia="ko-KR"/>
        </w:rPr>
        <w:lastRenderedPageBreak/>
        <w:t>3.</w:t>
      </w:r>
      <w:r w:rsidRPr="00520DE9">
        <w:rPr>
          <w:lang w:eastAsia="ko-KR"/>
        </w:rPr>
        <w:tab/>
        <w:t>Local PSA starts EAS IP address replacement again:</w:t>
      </w:r>
    </w:p>
    <w:p w14:paraId="395D3179" w14:textId="77777777"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14:paraId="473FC8A5" w14:textId="77777777"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14:paraId="75014C09" w14:textId="77777777" w:rsidR="00520DE9" w:rsidRPr="00520DE9" w:rsidRDefault="00520DE9" w:rsidP="00520DE9">
      <w:pPr>
        <w:pStyle w:val="Heading5"/>
      </w:pPr>
      <w:bookmarkStart w:id="2752" w:name="_Toc43317417"/>
      <w:bookmarkStart w:id="2753" w:name="_Toc43374889"/>
      <w:bookmarkStart w:id="2754" w:name="_Toc43375350"/>
      <w:bookmarkStart w:id="2755" w:name="_Toc43801874"/>
      <w:bookmarkStart w:id="2756" w:name="_Toc43806140"/>
      <w:bookmarkStart w:id="2757" w:name="_Toc43806447"/>
      <w:bookmarkStart w:id="2758" w:name="_Toc50630754"/>
      <w:bookmarkStart w:id="2759" w:name="_Toc54944102"/>
      <w:r w:rsidRPr="00520DE9">
        <w:t>6.30.2.1.4</w:t>
      </w:r>
      <w:r w:rsidRPr="00520DE9">
        <w:tab/>
        <w:t>From EC to Non-EC Environment due to UE Mobility</w:t>
      </w:r>
      <w:bookmarkEnd w:id="2752"/>
      <w:bookmarkEnd w:id="2753"/>
      <w:bookmarkEnd w:id="2754"/>
      <w:bookmarkEnd w:id="2755"/>
      <w:bookmarkEnd w:id="2756"/>
      <w:bookmarkEnd w:id="2757"/>
      <w:bookmarkEnd w:id="2758"/>
      <w:bookmarkEnd w:id="2759"/>
    </w:p>
    <w:p w14:paraId="4DCEFD44" w14:textId="77777777" w:rsidR="00520DE9" w:rsidRPr="00520DE9" w:rsidRDefault="00520DE9" w:rsidP="00520DE9">
      <w:pPr>
        <w:pStyle w:val="TH"/>
      </w:pPr>
      <w:r w:rsidRPr="00520DE9">
        <w:object w:dxaOrig="11186" w:dyaOrig="2833" w14:anchorId="0A463F29">
          <v:shape id="_x0000_i1097" type="#_x0000_t75" style="width:481.45pt;height:122.4pt" o:ole="">
            <v:imagedata r:id="rId155" o:title=""/>
          </v:shape>
          <o:OLEObject Type="Embed" ProgID="Visio.Drawing.15" ShapeID="_x0000_i1097" DrawAspect="Content" ObjectID="_1665557993" r:id="rId156"/>
        </w:object>
      </w:r>
    </w:p>
    <w:p w14:paraId="18D6E742" w14:textId="77777777" w:rsidR="00520DE9" w:rsidRPr="00520DE9" w:rsidRDefault="00520DE9" w:rsidP="00520DE9">
      <w:pPr>
        <w:pStyle w:val="TF"/>
      </w:pPr>
      <w:r w:rsidRPr="00520DE9">
        <w:t>Figure 6.30.2.1.4-1: From EC to Non-EC Environment due to UE Mobility</w:t>
      </w:r>
    </w:p>
    <w:p w14:paraId="07728262" w14:textId="77777777" w:rsidR="00010A55" w:rsidRDefault="00010A55" w:rsidP="00010A55">
      <w:pPr>
        <w:pStyle w:val="B1"/>
      </w:pPr>
      <w:r>
        <w:t>1.</w:t>
      </w:r>
      <w:r>
        <w:tab/>
        <w:t>Local PSA enforces EAS IP address replacement:</w:t>
      </w:r>
    </w:p>
    <w:p w14:paraId="4F008DF1" w14:textId="77777777" w:rsidR="00010A55" w:rsidRDefault="00010A55" w:rsidP="00010A55">
      <w:pPr>
        <w:pStyle w:val="B2"/>
      </w:pPr>
      <w:r>
        <w:t>-</w:t>
      </w:r>
      <w:r>
        <w:tab/>
        <w:t>For UL traffic, the destination IP address is replaced with the Local EAS IP address;</w:t>
      </w:r>
    </w:p>
    <w:p w14:paraId="6352340F" w14:textId="77777777" w:rsidR="00010A55" w:rsidRDefault="00010A55" w:rsidP="00010A55">
      <w:pPr>
        <w:pStyle w:val="B2"/>
      </w:pPr>
      <w:r>
        <w:t>-</w:t>
      </w:r>
      <w:r>
        <w:tab/>
        <w:t>For DL traffic, the source IP address is replaced back with the Anchor EAS IP address.</w:t>
      </w:r>
    </w:p>
    <w:p w14:paraId="63A417A9" w14:textId="77777777"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Default="00010A55" w:rsidP="00010A55">
      <w:pPr>
        <w:pStyle w:val="B1"/>
      </w:pPr>
      <w:r>
        <w:t>3.</w:t>
      </w:r>
      <w:r>
        <w:tab/>
        <w:t>UL and DL traffic goes through Remote PSA, no EAS IP address replacement happens at Remote PSA.</w:t>
      </w:r>
    </w:p>
    <w:p w14:paraId="309DA77D" w14:textId="77777777" w:rsidR="00520DE9" w:rsidRPr="00520DE9" w:rsidRDefault="00520DE9" w:rsidP="00520DE9">
      <w:pPr>
        <w:pStyle w:val="Heading4"/>
      </w:pPr>
      <w:bookmarkStart w:id="2760" w:name="_Toc43317418"/>
      <w:bookmarkStart w:id="2761" w:name="_Toc43374890"/>
      <w:bookmarkStart w:id="2762" w:name="_Toc43375351"/>
      <w:bookmarkStart w:id="2763" w:name="_Toc43801875"/>
      <w:bookmarkStart w:id="2764" w:name="_Toc43806141"/>
      <w:bookmarkStart w:id="2765" w:name="_Toc43806448"/>
      <w:bookmarkStart w:id="2766" w:name="_Toc50630755"/>
      <w:bookmarkStart w:id="2767" w:name="_Toc54944103"/>
      <w:r w:rsidRPr="00520DE9">
        <w:lastRenderedPageBreak/>
        <w:t>6.30.2.2</w:t>
      </w:r>
      <w:r w:rsidRPr="00520DE9">
        <w:tab/>
        <w:t>Impacts to existing 5GS procedures</w:t>
      </w:r>
      <w:bookmarkEnd w:id="2760"/>
      <w:bookmarkEnd w:id="2761"/>
      <w:bookmarkEnd w:id="2762"/>
      <w:bookmarkEnd w:id="2763"/>
      <w:bookmarkEnd w:id="2764"/>
      <w:bookmarkEnd w:id="2765"/>
      <w:bookmarkEnd w:id="2766"/>
      <w:bookmarkEnd w:id="2767"/>
    </w:p>
    <w:p w14:paraId="2B2F456C" w14:textId="77777777" w:rsidR="00520DE9" w:rsidRPr="00520DE9" w:rsidRDefault="00520DE9" w:rsidP="00520DE9">
      <w:pPr>
        <w:pStyle w:val="Heading5"/>
      </w:pPr>
      <w:bookmarkStart w:id="2768" w:name="_Toc43317419"/>
      <w:bookmarkStart w:id="2769" w:name="_Toc43374891"/>
      <w:bookmarkStart w:id="2770" w:name="_Toc43375352"/>
      <w:bookmarkStart w:id="2771" w:name="_Toc43801876"/>
      <w:bookmarkStart w:id="2772" w:name="_Toc43806142"/>
      <w:bookmarkStart w:id="2773" w:name="_Toc43806449"/>
      <w:bookmarkStart w:id="2774" w:name="_Toc50630756"/>
      <w:bookmarkStart w:id="2775" w:name="_Toc54944104"/>
      <w:r w:rsidRPr="00520DE9">
        <w:t>6.30.2.2.1</w:t>
      </w:r>
      <w:r w:rsidRPr="00520DE9">
        <w:tab/>
        <w:t>AF Influence procedure</w:t>
      </w:r>
      <w:bookmarkEnd w:id="2768"/>
      <w:bookmarkEnd w:id="2769"/>
      <w:bookmarkEnd w:id="2770"/>
      <w:bookmarkEnd w:id="2771"/>
      <w:bookmarkEnd w:id="2772"/>
      <w:bookmarkEnd w:id="2773"/>
      <w:bookmarkEnd w:id="2774"/>
      <w:bookmarkEnd w:id="2775"/>
    </w:p>
    <w:p w14:paraId="4F86FFFF" w14:textId="77777777" w:rsidR="00520DE9" w:rsidRPr="00520DE9" w:rsidRDefault="00520DE9" w:rsidP="00520DE9">
      <w:pPr>
        <w:pStyle w:val="TH"/>
      </w:pPr>
      <w:r w:rsidRPr="00520DE9">
        <w:t xml:space="preserve"> </w:t>
      </w:r>
      <w:r w:rsidRPr="00520DE9">
        <w:object w:dxaOrig="7621" w:dyaOrig="5101" w14:anchorId="43F1C111">
          <v:shape id="_x0000_i1098" type="#_x0000_t75" style="width:381.3pt;height:254.8pt" o:ole="">
            <v:imagedata r:id="rId157" o:title=""/>
          </v:shape>
          <o:OLEObject Type="Embed" ProgID="Visio.Drawing.11" ShapeID="_x0000_i1098" DrawAspect="Content" ObjectID="_1665557994" r:id="rId158"/>
        </w:object>
      </w:r>
    </w:p>
    <w:p w14:paraId="0917C995" w14:textId="77777777" w:rsidR="00520DE9" w:rsidRPr="00520DE9" w:rsidRDefault="00520DE9" w:rsidP="00520DE9">
      <w:pPr>
        <w:pStyle w:val="TF"/>
      </w:pPr>
      <w:r w:rsidRPr="00520DE9">
        <w:t>Figure 6.30.2.2.1-1: Processing AF requests to influence traffic routing for Sessions not identified by an UE address</w:t>
      </w:r>
    </w:p>
    <w:p w14:paraId="709D1AD7" w14:textId="77777777" w:rsidR="00010A55" w:rsidRDefault="00010A55" w:rsidP="00010A55">
      <w:r>
        <w:t>The EAS IP address replacement information needs to be included in steps 2, 3a, 4, 5 and 6 in the AF Influence procedure described above.</w:t>
      </w:r>
    </w:p>
    <w:p w14:paraId="561B8F68" w14:textId="77777777" w:rsidR="00010A55" w:rsidRDefault="00010A55" w:rsidP="00010A55">
      <w:r>
        <w:t>The SMF and Local PSA UPF need to maintain the following EAS IP address replacement information:</w:t>
      </w:r>
    </w:p>
    <w:p w14:paraId="7A5978CC" w14:textId="77777777"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520DE9" w:rsidRDefault="00520DE9" w:rsidP="00520DE9">
      <w:pPr>
        <w:pStyle w:val="Heading5"/>
      </w:pPr>
      <w:bookmarkStart w:id="2776" w:name="_Toc43317420"/>
      <w:bookmarkStart w:id="2777" w:name="_Toc43374892"/>
      <w:bookmarkStart w:id="2778" w:name="_Toc43375353"/>
      <w:bookmarkStart w:id="2779" w:name="_Toc43801877"/>
      <w:bookmarkStart w:id="2780" w:name="_Toc43806143"/>
      <w:bookmarkStart w:id="2781" w:name="_Toc43806450"/>
      <w:bookmarkStart w:id="2782" w:name="_Toc50630757"/>
      <w:bookmarkStart w:id="2783" w:name="_Toc54944105"/>
      <w:r w:rsidRPr="00520DE9">
        <w:t>6.30.2.2.2</w:t>
      </w:r>
      <w:r w:rsidRPr="00520DE9">
        <w:tab/>
        <w:t>EAS IP address discovery</w:t>
      </w:r>
      <w:bookmarkEnd w:id="2776"/>
      <w:bookmarkEnd w:id="2777"/>
      <w:bookmarkEnd w:id="2778"/>
      <w:bookmarkEnd w:id="2779"/>
      <w:bookmarkEnd w:id="2780"/>
      <w:bookmarkEnd w:id="2781"/>
      <w:bookmarkEnd w:id="2782"/>
      <w:bookmarkEnd w:id="2783"/>
    </w:p>
    <w:p w14:paraId="1C47DC78" w14:textId="77777777"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77777777"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14:paraId="6A7102EA" w14:textId="77777777" w:rsidR="00520DE9" w:rsidRPr="00520DE9" w:rsidRDefault="00520DE9" w:rsidP="00520DE9">
      <w:pPr>
        <w:pStyle w:val="Heading5"/>
      </w:pPr>
      <w:bookmarkStart w:id="2784" w:name="_Toc43317421"/>
      <w:bookmarkStart w:id="2785" w:name="_Toc43374893"/>
      <w:bookmarkStart w:id="2786" w:name="_Toc43375354"/>
      <w:bookmarkStart w:id="2787" w:name="_Toc43801878"/>
      <w:bookmarkStart w:id="2788" w:name="_Toc43806144"/>
      <w:bookmarkStart w:id="2789" w:name="_Toc43806451"/>
      <w:bookmarkStart w:id="2790" w:name="_Toc50630758"/>
      <w:bookmarkStart w:id="2791" w:name="_Toc54944106"/>
      <w:r w:rsidRPr="00520DE9">
        <w:t>6.30.2.2.3</w:t>
      </w:r>
      <w:r w:rsidRPr="00520DE9">
        <w:tab/>
        <w:t>Initial EAS IP address replacement in Local PSA UPF</w:t>
      </w:r>
      <w:bookmarkEnd w:id="2784"/>
      <w:bookmarkEnd w:id="2785"/>
      <w:bookmarkEnd w:id="2786"/>
      <w:bookmarkEnd w:id="2787"/>
      <w:bookmarkEnd w:id="2788"/>
      <w:bookmarkEnd w:id="2789"/>
      <w:bookmarkEnd w:id="2790"/>
      <w:bookmarkEnd w:id="2791"/>
    </w:p>
    <w:p w14:paraId="0C89B63C" w14:textId="77777777" w:rsidR="00520DE9" w:rsidRPr="00520DE9" w:rsidRDefault="00520DE9" w:rsidP="00520DE9">
      <w:r w:rsidRPr="00520DE9">
        <w:t>In Local PSA UPF:</w:t>
      </w:r>
    </w:p>
    <w:p w14:paraId="1A20CC81" w14:textId="77777777"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14:paraId="775226E2" w14:textId="77777777"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14:paraId="25AAAAE2" w14:textId="77777777" w:rsidR="00520DE9" w:rsidRPr="00520DE9" w:rsidRDefault="00520DE9" w:rsidP="00520DE9">
      <w:pPr>
        <w:pStyle w:val="Heading5"/>
      </w:pPr>
      <w:bookmarkStart w:id="2792" w:name="_Toc43317422"/>
      <w:bookmarkStart w:id="2793" w:name="_Toc43374894"/>
      <w:bookmarkStart w:id="2794" w:name="_Toc43375355"/>
      <w:bookmarkStart w:id="2795" w:name="_Toc43801879"/>
      <w:bookmarkStart w:id="2796" w:name="_Toc43806145"/>
      <w:bookmarkStart w:id="2797" w:name="_Toc43806452"/>
      <w:bookmarkStart w:id="2798" w:name="_Toc50630759"/>
      <w:bookmarkStart w:id="2799" w:name="_Toc54944107"/>
      <w:r w:rsidRPr="00520DE9">
        <w:lastRenderedPageBreak/>
        <w:t>6.30.2.2.4</w:t>
      </w:r>
      <w:r w:rsidRPr="00520DE9">
        <w:tab/>
        <w:t>Triggering the EAS IP Address Replacement in Local PSA UPF after DNAI Change</w:t>
      </w:r>
      <w:bookmarkEnd w:id="2792"/>
      <w:bookmarkEnd w:id="2793"/>
      <w:bookmarkEnd w:id="2794"/>
      <w:bookmarkEnd w:id="2795"/>
      <w:bookmarkEnd w:id="2796"/>
      <w:bookmarkEnd w:id="2797"/>
      <w:bookmarkEnd w:id="2798"/>
      <w:bookmarkEnd w:id="2799"/>
    </w:p>
    <w:p w14:paraId="1F6A6078" w14:textId="77777777" w:rsidR="00520DE9" w:rsidRPr="00520DE9" w:rsidRDefault="00520DE9" w:rsidP="00520DE9">
      <w:pPr>
        <w:pStyle w:val="TH"/>
      </w:pPr>
      <w:r w:rsidRPr="00520DE9">
        <w:t xml:space="preserve"> </w:t>
      </w:r>
      <w:r w:rsidRPr="00520DE9">
        <w:object w:dxaOrig="10620" w:dyaOrig="4066" w14:anchorId="2C88735B">
          <v:shape id="_x0000_i1099" type="#_x0000_t75" style="width:469.25pt;height:210.05pt" o:ole="">
            <v:imagedata r:id="rId159" o:title=""/>
          </v:shape>
          <o:OLEObject Type="Embed" ProgID="Visio.Drawing.11" ShapeID="_x0000_i1099" DrawAspect="Content" ObjectID="_1665557995" r:id="rId160"/>
        </w:object>
      </w:r>
    </w:p>
    <w:p w14:paraId="4F039031" w14:textId="77777777" w:rsidR="00520DE9" w:rsidRPr="00520DE9" w:rsidRDefault="00520DE9" w:rsidP="00520DE9">
      <w:pPr>
        <w:pStyle w:val="TF"/>
      </w:pPr>
      <w:r w:rsidRPr="00520DE9">
        <w:t>Figure 6.30.2.2.4-1 (Figure 4.3.6.3-1 inTS 23.502 [3]): Notification of user plane management event</w:t>
      </w:r>
    </w:p>
    <w:p w14:paraId="56BF9545" w14:textId="77777777" w:rsidR="00010A55" w:rsidRDefault="00010A55" w:rsidP="00520DE9">
      <w:r>
        <w:t>The current serving EAS IP address for an EC service and source DNAI are included in steps 2a, 2b 2c.</w:t>
      </w:r>
    </w:p>
    <w:p w14:paraId="0ECE605F" w14:textId="77777777" w:rsidR="00010A55" w:rsidRDefault="00010A55" w:rsidP="00520DE9">
      <w:r>
        <w:t>For the target DNAI, the AF selects the target EAS and the target EAS IP address needs to be included in steps 2d, 2e, 2f for Early Notification, or in step 4d, 4e, 4f for Late Notification.</w:t>
      </w:r>
    </w:p>
    <w:p w14:paraId="1E53C9FF" w14:textId="422B688A" w:rsidR="00010A55" w:rsidRDefault="00010A55" w:rsidP="00520DE9">
      <w:r>
        <w:t xml:space="preserve">SMF needs to send the Anchor EAS IP address and target EAS IP address to Local PSA UPF as described in step 6 of </w:t>
      </w:r>
      <w:r w:rsidR="004174B9">
        <w:t>clause </w:t>
      </w:r>
      <w:r>
        <w:t xml:space="preserve">6.30.2.2.1, and Local PSA UPF starts the EAS IP address replacement as described in </w:t>
      </w:r>
      <w:r w:rsidR="004174B9">
        <w:t>clause </w:t>
      </w:r>
      <w:r>
        <w:t>6.30.2.2.3.</w:t>
      </w:r>
    </w:p>
    <w:p w14:paraId="47162266" w14:textId="4364387A" w:rsidR="00156801" w:rsidRPr="00156801" w:rsidRDefault="00156801" w:rsidP="00520DE9">
      <w:r>
        <w:t>SMF needs to notify the AF about the start of EAS IP address replacement in Late Notification.</w:t>
      </w:r>
    </w:p>
    <w:p w14:paraId="0F78F8EE" w14:textId="77777777" w:rsidR="00520DE9" w:rsidRPr="00520DE9" w:rsidRDefault="00520DE9" w:rsidP="00520DE9">
      <w:pPr>
        <w:pStyle w:val="Heading5"/>
      </w:pPr>
      <w:bookmarkStart w:id="2800" w:name="_Toc43317423"/>
      <w:bookmarkStart w:id="2801" w:name="_Toc43374895"/>
      <w:bookmarkStart w:id="2802" w:name="_Toc43375356"/>
      <w:bookmarkStart w:id="2803" w:name="_Toc43801880"/>
      <w:bookmarkStart w:id="2804" w:name="_Toc43806146"/>
      <w:bookmarkStart w:id="2805" w:name="_Toc43806453"/>
      <w:bookmarkStart w:id="2806" w:name="_Toc50630760"/>
      <w:bookmarkStart w:id="2807" w:name="_Toc54944108"/>
      <w:r w:rsidRPr="00520DE9">
        <w:t>6.30.2.2.5</w:t>
      </w:r>
      <w:r w:rsidRPr="00520DE9">
        <w:tab/>
        <w:t>AF triggered EAS migration in 5GC</w:t>
      </w:r>
      <w:bookmarkEnd w:id="2800"/>
      <w:bookmarkEnd w:id="2801"/>
      <w:bookmarkEnd w:id="2802"/>
      <w:bookmarkEnd w:id="2803"/>
      <w:bookmarkEnd w:id="2804"/>
      <w:bookmarkEnd w:id="2805"/>
      <w:bookmarkEnd w:id="2806"/>
      <w:bookmarkEnd w:id="2807"/>
    </w:p>
    <w:p w14:paraId="07796DFC" w14:textId="77777777" w:rsidR="00770EF6" w:rsidRDefault="00770EF6" w:rsidP="00770EF6">
      <w:r>
        <w:t>For load balancing purpose, the AF may move some UE(s) from the source EAS to target EAS in the same local DN identified by the DNAI.</w:t>
      </w:r>
    </w:p>
    <w:p w14:paraId="27DF34DD" w14:textId="77777777" w:rsidR="00770EF6" w:rsidRDefault="00770EF6" w:rsidP="00770EF6">
      <w:r>
        <w:t>For the abnormal condition of EAS, the AF may move all the UEs being served by the source EAS to a target EAS in the same local DN.</w:t>
      </w:r>
    </w:p>
    <w:p w14:paraId="2C5BE14C" w14:textId="54AC8E9C" w:rsidR="00770EF6" w:rsidRDefault="00770EF6" w:rsidP="00770EF6">
      <w:r>
        <w:t xml:space="preserve">The AF influence content information defined in </w:t>
      </w:r>
      <w:r w:rsidR="004174B9">
        <w:t>clause </w:t>
      </w:r>
      <w:r>
        <w:t xml:space="preserve">5.6.7.1 (table 5.6.7-1) of </w:t>
      </w:r>
      <w:r w:rsidR="004174B9">
        <w:t>TS 23.501 [</w:t>
      </w:r>
      <w:r>
        <w:t>2] needs to include following additional information:</w:t>
      </w:r>
    </w:p>
    <w:p w14:paraId="78B265B5" w14:textId="0844A577" w:rsidR="00520DE9" w:rsidRPr="00E71C5B" w:rsidRDefault="00520DE9" w:rsidP="00BD496C">
      <w:pPr>
        <w:pStyle w:val="B1"/>
      </w:pPr>
      <w:r w:rsidRPr="00E71C5B">
        <w:t>-</w:t>
      </w:r>
      <w:r w:rsidRPr="00E71C5B">
        <w:tab/>
        <w:t>List of UE IP address and port number: The IP address and port number of the UE(s) whose traffic should be moved from source EAS to target EAS in the same local DN identified by DNAI.</w:t>
      </w:r>
    </w:p>
    <w:p w14:paraId="6EF4DB98" w14:textId="77777777" w:rsidR="00520DE9" w:rsidRPr="00E71C5B" w:rsidRDefault="00520DE9" w:rsidP="00BD496C">
      <w:pPr>
        <w:pStyle w:val="B1"/>
      </w:pPr>
      <w:r w:rsidRPr="00E71C5B">
        <w:t>-</w:t>
      </w:r>
      <w:r w:rsidRPr="00E71C5B">
        <w:tab/>
        <w:t>Source EAS IP address for the impacted DNAI: The IP address of source EAS in local DN identified DNAI which is currently serving the UE(s).</w:t>
      </w:r>
    </w:p>
    <w:p w14:paraId="42994663" w14:textId="77777777" w:rsidR="00520DE9" w:rsidRPr="00E71C5B" w:rsidRDefault="00520DE9" w:rsidP="00E71C5B">
      <w:pPr>
        <w:pStyle w:val="B1"/>
      </w:pPr>
      <w:r w:rsidRPr="00E71C5B">
        <w:t>-</w:t>
      </w:r>
      <w:r w:rsidRPr="00E71C5B">
        <w:tab/>
        <w:t>Target EAS IP address for the impacted DNAI: The IP address of target EAS in local DN identified DNAI which the edge application traffic will be moved to.</w:t>
      </w:r>
    </w:p>
    <w:p w14:paraId="0D2E1AA9" w14:textId="77777777" w:rsidR="00520DE9" w:rsidRPr="00770EF6" w:rsidRDefault="00520DE9" w:rsidP="00520DE9">
      <w:pPr>
        <w:pStyle w:val="TH"/>
      </w:pPr>
      <w:r w:rsidRPr="00770EF6">
        <w:object w:dxaOrig="7140" w:dyaOrig="5400" w14:anchorId="09BE3D28">
          <v:shape id="_x0000_i1100" type="#_x0000_t75" style="width:357.5pt;height:270.45pt" o:ole="">
            <v:imagedata r:id="rId161" o:title=""/>
          </v:shape>
          <o:OLEObject Type="Embed" ProgID="Visio.Drawing.11" ShapeID="_x0000_i1100" DrawAspect="Content" ObjectID="_1665557996" r:id="rId162"/>
        </w:object>
      </w:r>
    </w:p>
    <w:p w14:paraId="3CC17EF1" w14:textId="77777777" w:rsidR="00520DE9" w:rsidRPr="00770EF6" w:rsidRDefault="00520DE9" w:rsidP="00520DE9">
      <w:pPr>
        <w:pStyle w:val="TF"/>
      </w:pPr>
      <w:r w:rsidRPr="00770EF6">
        <w:t>Figure 6.30.2.2.5-1: Handling an AF request targeting individual UE(s) Address to the relevant PCF</w:t>
      </w:r>
    </w:p>
    <w:p w14:paraId="662FAA35" w14:textId="0EFE8230" w:rsidR="00520DE9" w:rsidRPr="00770EF6" w:rsidRDefault="00770EF6" w:rsidP="00770EF6">
      <w:r>
        <w:t xml:space="preserve">Depending on the AF deployment (see </w:t>
      </w:r>
      <w:r w:rsidR="004174B9">
        <w:t>TS 23.501 [</w:t>
      </w:r>
      <w:r>
        <w:t xml:space="preserve">2], </w:t>
      </w:r>
      <w:r w:rsidR="004174B9">
        <w:t>clause </w:t>
      </w:r>
      <w:r>
        <w:t>6.2.10), the AF may send the AF request to PCF directly, in which case step 1 is skipped, or via the NEF.</w:t>
      </w:r>
    </w:p>
    <w:p w14:paraId="4DA1981B" w14:textId="77777777" w:rsidR="00520DE9" w:rsidRPr="00BD496C" w:rsidRDefault="00520DE9" w:rsidP="00BD496C">
      <w:pPr>
        <w:pStyle w:val="B1"/>
      </w:pPr>
      <w:r w:rsidRPr="00BD496C">
        <w:t>1.</w:t>
      </w:r>
      <w:r w:rsidRPr="00BD496C">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3CAABD94" w:rsidR="00520DE9" w:rsidRPr="00BD496C" w:rsidRDefault="00520DE9" w:rsidP="00BD496C">
      <w:pPr>
        <w:pStyle w:val="B1"/>
      </w:pPr>
      <w:r w:rsidRPr="00BD496C">
        <w:tab/>
        <w:t xml:space="preserve">When NEF receives an AF request from AF, the NEF ensures the necessary authorization control and , as described in </w:t>
      </w:r>
      <w:r w:rsidR="004174B9">
        <w:t>clause </w:t>
      </w:r>
      <w:r w:rsidRPr="00BD496C">
        <w:t>4.3.6.1, mapping from the information provided by the AF into information needed by the 5GC. The NEF responds to the AF.</w:t>
      </w:r>
    </w:p>
    <w:p w14:paraId="1E2DDAA6" w14:textId="77777777" w:rsidR="00520DE9" w:rsidRPr="00BD496C" w:rsidRDefault="00520DE9" w:rsidP="00BD496C">
      <w:pPr>
        <w:pStyle w:val="B1"/>
      </w:pPr>
      <w:r w:rsidRPr="00BD496C">
        <w:t>2.</w:t>
      </w:r>
      <w:r w:rsidRPr="00BD496C">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70EF6" w:rsidRDefault="00520DE9" w:rsidP="00520DE9">
      <w:pPr>
        <w:pStyle w:val="NO"/>
      </w:pPr>
      <w:r w:rsidRPr="00770EF6">
        <w:t>NOTE:</w:t>
      </w:r>
      <w:r w:rsidRPr="00770EF6">
        <w:tab/>
        <w:t>The AF/NEF finds the BSF based on local configuration or using the NRF.</w:t>
      </w:r>
    </w:p>
    <w:p w14:paraId="3E58D289" w14:textId="77777777" w:rsidR="00520DE9" w:rsidRPr="00BD496C" w:rsidRDefault="00520DE9" w:rsidP="00BD496C">
      <w:pPr>
        <w:pStyle w:val="B1"/>
      </w:pPr>
      <w:r w:rsidRPr="00BD496C">
        <w:t>3.</w:t>
      </w:r>
      <w:r w:rsidRPr="00BD496C">
        <w:tab/>
        <w:t>BSF provides the PCF address in the Nbsf_Management_Discovery response to AF/NEF.</w:t>
      </w:r>
    </w:p>
    <w:p w14:paraId="70919F78" w14:textId="77777777" w:rsidR="00520DE9" w:rsidRPr="00BD496C" w:rsidRDefault="00520DE9" w:rsidP="00BD496C">
      <w:pPr>
        <w:pStyle w:val="B1"/>
      </w:pPr>
      <w:r w:rsidRPr="00BD496C">
        <w:t>4.</w:t>
      </w:r>
      <w:r w:rsidRPr="00BD496C">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BD496C" w:rsidRDefault="00520DE9" w:rsidP="00BD496C">
      <w:pPr>
        <w:pStyle w:val="B1"/>
      </w:pPr>
      <w:r w:rsidRPr="00BD496C">
        <w:t>5.</w:t>
      </w:r>
      <w:r w:rsidRPr="00BD496C">
        <w:tab/>
        <w:t xml:space="preserve">The PCF updates the SMF with corresponding new PCC rule(s) with PCF initiated SM Policy Association Modification procedure as described in </w:t>
      </w:r>
      <w:r w:rsidR="004174B9">
        <w:t>clause </w:t>
      </w:r>
      <w:r w:rsidRPr="00BD496C">
        <w:t>4.16.5.2. When a PCC rule is received from the PCF, the SMF may take appropriate actions, when applicable, to reconfigure the User plane of the PDU Session, such as:</w:t>
      </w:r>
    </w:p>
    <w:p w14:paraId="10BB7413" w14:textId="20DAD754" w:rsidR="00520DE9" w:rsidRPr="00BD496C" w:rsidRDefault="00520DE9" w:rsidP="00BD496C">
      <w:pPr>
        <w:pStyle w:val="B2"/>
      </w:pPr>
      <w:r w:rsidRPr="00BD496C">
        <w:t>-</w:t>
      </w:r>
      <w:r w:rsidRPr="00BD496C">
        <w:tab/>
        <w:t xml:space="preserve">Adding, replacing or removing UPF(s) in the data path, e.g. to act as UL CL, Branching Point, and/or PDU Session Anchor e.g. as described in </w:t>
      </w:r>
      <w:r w:rsidR="004174B9">
        <w:t>clause </w:t>
      </w:r>
      <w:r w:rsidRPr="00BD496C">
        <w:t>4.3.5.</w:t>
      </w:r>
    </w:p>
    <w:p w14:paraId="0260B4CE" w14:textId="77777777" w:rsidR="00520DE9" w:rsidRPr="00BD496C" w:rsidRDefault="00520DE9" w:rsidP="00BD496C">
      <w:pPr>
        <w:pStyle w:val="B2"/>
      </w:pPr>
      <w:r w:rsidRPr="00BD496C">
        <w:t>-</w:t>
      </w:r>
      <w:r w:rsidRPr="00BD496C">
        <w:tab/>
        <w:t>Allocate a new Prefix to the UE (when IPv6 multi-Homing applies).</w:t>
      </w:r>
    </w:p>
    <w:p w14:paraId="5304E347" w14:textId="77777777" w:rsidR="00520DE9" w:rsidRPr="00BD496C" w:rsidRDefault="00520DE9" w:rsidP="00BD496C">
      <w:pPr>
        <w:pStyle w:val="B2"/>
      </w:pPr>
      <w:r w:rsidRPr="00BD496C">
        <w:t>-</w:t>
      </w:r>
      <w:r w:rsidRPr="00BD496C">
        <w:tab/>
        <w:t>Updating the UPF regarding the target DNAI with new traffic steering rules.</w:t>
      </w:r>
    </w:p>
    <w:p w14:paraId="7D900D95" w14:textId="77777777" w:rsidR="00520DE9" w:rsidRPr="00BD496C" w:rsidRDefault="00520DE9" w:rsidP="00BD496C">
      <w:pPr>
        <w:pStyle w:val="B2"/>
      </w:pPr>
      <w:r w:rsidRPr="00BD496C">
        <w:t>-</w:t>
      </w:r>
      <w:r w:rsidRPr="00BD496C">
        <w:tab/>
        <w:t>Subscribe to notifications from the AMF for an Area Of Interest via Namf_EventExposure_Subscribe service operation.</w:t>
      </w:r>
    </w:p>
    <w:p w14:paraId="1A660877" w14:textId="77777777" w:rsidR="00520DE9" w:rsidRPr="00BD496C" w:rsidRDefault="00520DE9" w:rsidP="00BD496C">
      <w:pPr>
        <w:pStyle w:val="B2"/>
      </w:pPr>
      <w:r w:rsidRPr="00BD496C">
        <w:lastRenderedPageBreak/>
        <w:t>-</w:t>
      </w:r>
      <w:r w:rsidRPr="00BD496C">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520DE9" w:rsidRDefault="00520DE9" w:rsidP="00520DE9">
      <w:pPr>
        <w:pStyle w:val="Heading3"/>
        <w:rPr>
          <w:rFonts w:eastAsia="宋体"/>
          <w:lang w:eastAsia="zh-CN"/>
        </w:rPr>
      </w:pPr>
      <w:bookmarkStart w:id="2808" w:name="_Toc43317424"/>
      <w:bookmarkStart w:id="2809" w:name="_Toc43374896"/>
      <w:bookmarkStart w:id="2810" w:name="_Toc43375357"/>
      <w:bookmarkStart w:id="2811" w:name="_Toc43801881"/>
      <w:bookmarkStart w:id="2812" w:name="_Toc43806147"/>
      <w:bookmarkStart w:id="2813" w:name="_Toc43806454"/>
      <w:bookmarkStart w:id="2814" w:name="_Toc50466923"/>
      <w:bookmarkStart w:id="2815" w:name="_Toc50468267"/>
      <w:bookmarkStart w:id="2816" w:name="_Toc50468537"/>
      <w:bookmarkStart w:id="2817" w:name="_Toc50468808"/>
      <w:bookmarkStart w:id="2818" w:name="_Toc50630761"/>
      <w:bookmarkStart w:id="2819" w:name="_Toc54944109"/>
      <w:r w:rsidRPr="00520DE9">
        <w:rPr>
          <w:rFonts w:eastAsia="宋体"/>
          <w:lang w:eastAsia="zh-CN"/>
        </w:rPr>
        <w:t>6.30.3</w:t>
      </w:r>
      <w:r w:rsidRPr="00520DE9">
        <w:rPr>
          <w:rFonts w:eastAsia="宋体"/>
          <w:lang w:eastAsia="zh-CN"/>
        </w:rPr>
        <w:tab/>
      </w:r>
      <w:bookmarkEnd w:id="2808"/>
      <w:r w:rsidRPr="00520DE9">
        <w:rPr>
          <w:rFonts w:eastAsia="宋体"/>
          <w:lang w:eastAsia="zh-CN"/>
        </w:rPr>
        <w:t>Impacts on services, entities and interfaces</w:t>
      </w:r>
      <w:bookmarkEnd w:id="2809"/>
      <w:bookmarkEnd w:id="2810"/>
      <w:bookmarkEnd w:id="2811"/>
      <w:bookmarkEnd w:id="2812"/>
      <w:bookmarkEnd w:id="2813"/>
      <w:bookmarkEnd w:id="2814"/>
      <w:bookmarkEnd w:id="2815"/>
      <w:bookmarkEnd w:id="2816"/>
      <w:bookmarkEnd w:id="2817"/>
      <w:bookmarkEnd w:id="2818"/>
      <w:bookmarkEnd w:id="2819"/>
    </w:p>
    <w:p w14:paraId="035CA277" w14:textId="77777777" w:rsidR="00520DE9" w:rsidRPr="00520DE9" w:rsidRDefault="00520DE9" w:rsidP="00520DE9">
      <w:pPr>
        <w:rPr>
          <w:rFonts w:eastAsia="宋体"/>
          <w:lang w:eastAsia="zh-CN"/>
        </w:rPr>
      </w:pPr>
      <w:r w:rsidRPr="00520DE9">
        <w:rPr>
          <w:rFonts w:eastAsia="宋体"/>
          <w:lang w:eastAsia="zh-CN"/>
        </w:rPr>
        <w:t>AF:</w:t>
      </w:r>
    </w:p>
    <w:p w14:paraId="13D15C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source EAS IP address and source DNAI;</w:t>
      </w:r>
    </w:p>
    <w:p w14:paraId="61E45583"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5GC.</w:t>
      </w:r>
    </w:p>
    <w:p w14:paraId="0FB16A85" w14:textId="77777777" w:rsidR="00520DE9" w:rsidRPr="00520DE9" w:rsidRDefault="00520DE9" w:rsidP="00520DE9">
      <w:pPr>
        <w:rPr>
          <w:rFonts w:eastAsia="宋体"/>
          <w:lang w:eastAsia="zh-CN"/>
        </w:rPr>
      </w:pPr>
      <w:r w:rsidRPr="00520DE9">
        <w:rPr>
          <w:rFonts w:eastAsia="宋体"/>
          <w:lang w:eastAsia="zh-CN"/>
        </w:rPr>
        <w:t>PCF/NEF:</w:t>
      </w:r>
    </w:p>
    <w:p w14:paraId="2450215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source EAS IP address and source DNAI to AF;</w:t>
      </w:r>
    </w:p>
    <w:p w14:paraId="311B18B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the EAS IP address replacement information to SMF.</w:t>
      </w:r>
    </w:p>
    <w:p w14:paraId="778EDFDE" w14:textId="77777777" w:rsidR="00520DE9" w:rsidRPr="00520DE9" w:rsidRDefault="00520DE9" w:rsidP="00520DE9">
      <w:pPr>
        <w:rPr>
          <w:rFonts w:eastAsia="宋体"/>
          <w:lang w:eastAsia="zh-CN"/>
        </w:rPr>
      </w:pPr>
      <w:r w:rsidRPr="00520DE9">
        <w:rPr>
          <w:rFonts w:eastAsia="宋体"/>
          <w:lang w:eastAsia="zh-CN"/>
        </w:rPr>
        <w:t>SMF:</w:t>
      </w:r>
    </w:p>
    <w:p w14:paraId="3F2F2FE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Notifies the source EAS IP address and source DNAI to AF (via PCF/NEF);</w:t>
      </w:r>
    </w:p>
    <w:p w14:paraId="45986FFF" w14:textId="77777777" w:rsidR="00156801" w:rsidRPr="00156801" w:rsidRDefault="00156801" w:rsidP="00156801">
      <w:pPr>
        <w:pStyle w:val="B1"/>
      </w:pPr>
      <w:r w:rsidRPr="00156801">
        <w:t>-</w:t>
      </w:r>
      <w:r w:rsidRPr="00156801">
        <w:tab/>
        <w:t>Notifies the start of EAS IP address replacement to AF (via PCF/NEF);</w:t>
      </w:r>
    </w:p>
    <w:p w14:paraId="104C715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5FA46BE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Local PSA UPF;</w:t>
      </w:r>
    </w:p>
    <w:p w14:paraId="41CC1B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Adds the Anchor EAS IP address into the packet forwarding filter.</w:t>
      </w:r>
    </w:p>
    <w:p w14:paraId="4E55C7CC" w14:textId="77777777" w:rsidR="00520DE9" w:rsidRPr="00520DE9" w:rsidRDefault="00520DE9" w:rsidP="00520DE9">
      <w:pPr>
        <w:rPr>
          <w:rFonts w:eastAsia="宋体"/>
          <w:lang w:eastAsia="zh-CN"/>
        </w:rPr>
      </w:pPr>
      <w:r w:rsidRPr="00520DE9">
        <w:rPr>
          <w:rFonts w:eastAsia="宋体"/>
          <w:lang w:eastAsia="zh-CN"/>
        </w:rPr>
        <w:t>Local PSA UPF:</w:t>
      </w:r>
    </w:p>
    <w:p w14:paraId="4BDEC72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3C8A3E0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Enforces the EAS IP address replacement.</w:t>
      </w:r>
    </w:p>
    <w:p w14:paraId="1E79F10D" w14:textId="77777777" w:rsidR="00520DE9" w:rsidRPr="00520DE9" w:rsidRDefault="00520DE9" w:rsidP="00520DE9">
      <w:pPr>
        <w:rPr>
          <w:rFonts w:eastAsia="宋体"/>
          <w:lang w:eastAsia="zh-CN"/>
        </w:rPr>
      </w:pPr>
      <w:r w:rsidRPr="00520DE9">
        <w:rPr>
          <w:rFonts w:eastAsia="宋体"/>
          <w:lang w:eastAsia="zh-CN"/>
        </w:rPr>
        <w:t>EAS</w:t>
      </w:r>
    </w:p>
    <w:p w14:paraId="4721522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Impact on the protocol layers for state synchronization e.g. TCP sequence numbering.</w:t>
      </w:r>
    </w:p>
    <w:p w14:paraId="645927C9" w14:textId="77777777" w:rsidR="00520DE9" w:rsidRPr="00520DE9" w:rsidRDefault="00520DE9" w:rsidP="00520DE9">
      <w:pPr>
        <w:pStyle w:val="Heading2"/>
      </w:pPr>
      <w:bookmarkStart w:id="2820" w:name="_Toc43317425"/>
      <w:bookmarkStart w:id="2821" w:name="_Toc43374897"/>
      <w:bookmarkStart w:id="2822" w:name="_Toc43375358"/>
      <w:bookmarkStart w:id="2823" w:name="_Toc43801882"/>
      <w:bookmarkStart w:id="2824" w:name="_Toc43806148"/>
      <w:bookmarkStart w:id="2825" w:name="_Toc43806455"/>
      <w:bookmarkStart w:id="2826" w:name="_Toc50466924"/>
      <w:bookmarkStart w:id="2827" w:name="_Toc50468268"/>
      <w:bookmarkStart w:id="2828" w:name="_Toc50468538"/>
      <w:bookmarkStart w:id="2829" w:name="_Toc50468809"/>
      <w:bookmarkStart w:id="2830" w:name="_Toc50630762"/>
      <w:bookmarkStart w:id="2831" w:name="_Toc54944110"/>
      <w:r w:rsidRPr="00520DE9">
        <w:t>6.31</w:t>
      </w:r>
      <w:r w:rsidRPr="00520DE9">
        <w:tab/>
        <w:t>Solution #31 Application Relocation with UE assistance</w:t>
      </w:r>
      <w:bookmarkEnd w:id="2820"/>
      <w:bookmarkEnd w:id="2821"/>
      <w:bookmarkEnd w:id="2822"/>
      <w:bookmarkEnd w:id="2823"/>
      <w:bookmarkEnd w:id="2824"/>
      <w:bookmarkEnd w:id="2825"/>
      <w:bookmarkEnd w:id="2826"/>
      <w:bookmarkEnd w:id="2827"/>
      <w:bookmarkEnd w:id="2828"/>
      <w:bookmarkEnd w:id="2829"/>
      <w:bookmarkEnd w:id="2830"/>
      <w:bookmarkEnd w:id="2831"/>
    </w:p>
    <w:p w14:paraId="4B583BC3" w14:textId="77777777" w:rsidR="00520DE9" w:rsidRPr="00520DE9" w:rsidRDefault="00520DE9" w:rsidP="00520DE9">
      <w:pPr>
        <w:pStyle w:val="Heading3"/>
        <w:rPr>
          <w:lang w:eastAsia="zh-CN"/>
        </w:rPr>
      </w:pPr>
      <w:bookmarkStart w:id="2832" w:name="_Toc43317426"/>
      <w:bookmarkStart w:id="2833" w:name="_Toc43374898"/>
      <w:bookmarkStart w:id="2834" w:name="_Toc43375359"/>
      <w:bookmarkStart w:id="2835" w:name="_Toc43801883"/>
      <w:bookmarkStart w:id="2836" w:name="_Toc43806149"/>
      <w:bookmarkStart w:id="2837" w:name="_Toc43806456"/>
      <w:bookmarkStart w:id="2838" w:name="_Toc50466925"/>
      <w:bookmarkStart w:id="2839" w:name="_Toc50468269"/>
      <w:bookmarkStart w:id="2840" w:name="_Toc50468539"/>
      <w:bookmarkStart w:id="2841" w:name="_Toc50468810"/>
      <w:bookmarkStart w:id="2842" w:name="_Toc50630763"/>
      <w:bookmarkStart w:id="2843" w:name="_Toc54944111"/>
      <w:r w:rsidRPr="00520DE9">
        <w:rPr>
          <w:lang w:eastAsia="zh-CN"/>
        </w:rPr>
        <w:t>6.31.1</w:t>
      </w:r>
      <w:r w:rsidRPr="00520DE9">
        <w:rPr>
          <w:lang w:eastAsia="zh-CN"/>
        </w:rPr>
        <w:tab/>
        <w:t>General</w:t>
      </w:r>
      <w:bookmarkEnd w:id="2832"/>
      <w:bookmarkEnd w:id="2833"/>
      <w:bookmarkEnd w:id="2834"/>
      <w:bookmarkEnd w:id="2835"/>
      <w:bookmarkEnd w:id="2836"/>
      <w:bookmarkEnd w:id="2837"/>
      <w:bookmarkEnd w:id="2838"/>
      <w:bookmarkEnd w:id="2839"/>
      <w:bookmarkEnd w:id="2840"/>
      <w:bookmarkEnd w:id="2841"/>
      <w:bookmarkEnd w:id="2842"/>
      <w:bookmarkEnd w:id="2843"/>
    </w:p>
    <w:p w14:paraId="12F97758" w14:textId="77777777"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14:paraId="076413BC" w14:textId="77777777"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14:paraId="2555BF95" w14:textId="77777777" w:rsid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654D8C" w:rsidRDefault="00654D8C" w:rsidP="00654D8C">
      <w:pPr>
        <w:rPr>
          <w:lang w:eastAsia="zh-CN"/>
        </w:rPr>
      </w:pPr>
      <w:r>
        <w:rPr>
          <w:rFonts w:hint="eastAsia"/>
          <w:lang w:eastAsia="zh-CN"/>
        </w:rPr>
        <w:t>The proposed solution support EAS relocation especially</w:t>
      </w:r>
      <w:r>
        <w:t xml:space="preserve"> when </w:t>
      </w:r>
      <w:r>
        <w:rPr>
          <w:rFonts w:hint="eastAsia"/>
          <w:lang w:eastAsia="zh-CN"/>
        </w:rPr>
        <w:t xml:space="preserve">it </w:t>
      </w:r>
      <w:r>
        <w:t xml:space="preserve">does not support notifications of </w:t>
      </w:r>
      <w:r>
        <w:rPr>
          <w:rFonts w:hint="eastAsia"/>
          <w:lang w:eastAsia="zh-CN"/>
        </w:rPr>
        <w:t>EAS</w:t>
      </w:r>
      <w:r>
        <w:t xml:space="preserve"> change</w:t>
      </w:r>
      <w:r>
        <w:rPr>
          <w:rFonts w:hint="eastAsia"/>
          <w:lang w:eastAsia="zh-CN"/>
        </w:rPr>
        <w:t xml:space="preserve"> to UE via application layer, and EAS change notification is delivered to UE via ePCO of NAS message.</w:t>
      </w:r>
    </w:p>
    <w:p w14:paraId="65A37804" w14:textId="77777777" w:rsidR="00520DE9" w:rsidRPr="00520DE9" w:rsidRDefault="00520DE9" w:rsidP="00520DE9">
      <w:pPr>
        <w:pStyle w:val="Heading3"/>
        <w:rPr>
          <w:lang w:eastAsia="zh-CN"/>
        </w:rPr>
      </w:pPr>
      <w:bookmarkStart w:id="2844" w:name="_Toc43317427"/>
      <w:bookmarkStart w:id="2845" w:name="_Toc43374899"/>
      <w:bookmarkStart w:id="2846" w:name="_Toc43375360"/>
      <w:bookmarkStart w:id="2847" w:name="_Toc43801884"/>
      <w:bookmarkStart w:id="2848" w:name="_Toc43806150"/>
      <w:bookmarkStart w:id="2849" w:name="_Toc43806457"/>
      <w:bookmarkStart w:id="2850" w:name="_Toc50466926"/>
      <w:bookmarkStart w:id="2851" w:name="_Toc50468270"/>
      <w:bookmarkStart w:id="2852" w:name="_Toc50468540"/>
      <w:bookmarkStart w:id="2853" w:name="_Toc50468811"/>
      <w:bookmarkStart w:id="2854" w:name="_Toc50630764"/>
      <w:bookmarkStart w:id="2855" w:name="_Toc54944112"/>
      <w:r w:rsidRPr="00520DE9">
        <w:rPr>
          <w:lang w:eastAsia="zh-CN"/>
        </w:rPr>
        <w:lastRenderedPageBreak/>
        <w:t>6.31.2</w:t>
      </w:r>
      <w:r w:rsidRPr="00520DE9">
        <w:rPr>
          <w:lang w:eastAsia="zh-CN"/>
        </w:rPr>
        <w:tab/>
        <w:t>Procedure for EAS relocation</w:t>
      </w:r>
      <w:bookmarkEnd w:id="2844"/>
      <w:bookmarkEnd w:id="2845"/>
      <w:bookmarkEnd w:id="2846"/>
      <w:bookmarkEnd w:id="2847"/>
      <w:bookmarkEnd w:id="2848"/>
      <w:bookmarkEnd w:id="2849"/>
      <w:bookmarkEnd w:id="2850"/>
      <w:bookmarkEnd w:id="2851"/>
      <w:bookmarkEnd w:id="2852"/>
      <w:bookmarkEnd w:id="2853"/>
      <w:bookmarkEnd w:id="2854"/>
      <w:bookmarkEnd w:id="2855"/>
    </w:p>
    <w:p w14:paraId="4B4016D5" w14:textId="77777777" w:rsidR="00520DE9" w:rsidRPr="00520DE9" w:rsidRDefault="00520DE9" w:rsidP="00520DE9">
      <w:pPr>
        <w:pStyle w:val="TH"/>
        <w:rPr>
          <w:lang w:eastAsia="zh-CN"/>
        </w:rPr>
      </w:pPr>
      <w:r w:rsidRPr="00520DE9">
        <w:rPr>
          <w:noProof/>
          <w:lang w:val="en-US" w:eastAsia="zh-CN"/>
        </w:rPr>
        <w:object w:dxaOrig="15783" w:dyaOrig="14030" w14:anchorId="623CEBDD">
          <v:shape id="_x0000_i1101" type="#_x0000_t75" style="width:426.05pt;height:364.7pt" o:ole="">
            <v:imagedata r:id="rId163" o:title="" cropbottom="1477f" cropright="-1281f"/>
          </v:shape>
          <o:OLEObject Type="Embed" ProgID="Visio.Drawing.15" ShapeID="_x0000_i1101" DrawAspect="Content" ObjectID="_1665557997" r:id="rId164"/>
        </w:object>
      </w:r>
    </w:p>
    <w:p w14:paraId="74B8BA00" w14:textId="77777777" w:rsidR="00520DE9" w:rsidRPr="00520DE9" w:rsidRDefault="00520DE9" w:rsidP="00520DE9">
      <w:pPr>
        <w:pStyle w:val="TF"/>
      </w:pPr>
      <w:r w:rsidRPr="00520DE9">
        <w:t>Figure 6.31.2-1: Application Relocation with UE assistance</w:t>
      </w:r>
    </w:p>
    <w:p w14:paraId="6DC47CEC" w14:textId="77777777" w:rsidR="00010A55" w:rsidRDefault="00010A55" w:rsidP="00010A55">
      <w:pPr>
        <w:pStyle w:val="B1"/>
        <w:rPr>
          <w:rFonts w:eastAsia="宋体"/>
          <w:lang w:eastAsia="zh-CN"/>
        </w:rPr>
      </w:pPr>
      <w:r>
        <w:rPr>
          <w:rFonts w:eastAsia="宋体"/>
          <w:lang w:eastAsia="zh-CN"/>
        </w:rPr>
        <w:t>1.</w:t>
      </w:r>
      <w:r>
        <w:rPr>
          <w:rFonts w:eastAsia="宋体"/>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14:paraId="25F94B5E" w14:textId="77777777" w:rsidR="00010A55" w:rsidRDefault="00010A55" w:rsidP="00010A55">
      <w:pPr>
        <w:pStyle w:val="B1"/>
        <w:rPr>
          <w:rFonts w:eastAsia="宋体"/>
          <w:lang w:eastAsia="zh-CN"/>
        </w:rPr>
      </w:pPr>
      <w:r>
        <w:rPr>
          <w:rFonts w:eastAsia="宋体"/>
          <w:lang w:eastAsia="zh-CN"/>
        </w:rPr>
        <w:t>2.</w:t>
      </w:r>
      <w:r>
        <w:rPr>
          <w:rFonts w:eastAsia="宋体"/>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Default="00010A55" w:rsidP="00010A55">
      <w:pPr>
        <w:pStyle w:val="B1"/>
        <w:rPr>
          <w:rFonts w:eastAsia="宋体"/>
          <w:lang w:eastAsia="zh-CN"/>
        </w:rPr>
      </w:pPr>
      <w:r>
        <w:rPr>
          <w:rFonts w:eastAsia="宋体"/>
          <w:lang w:eastAsia="zh-CN"/>
        </w:rPr>
        <w:t>3.</w:t>
      </w:r>
      <w:r>
        <w:rPr>
          <w:rFonts w:eastAsia="宋体"/>
          <w:lang w:eastAsia="zh-CN"/>
        </w:rPr>
        <w:tab/>
        <w:t>The SMF determines to select a new UPF, e.g. a new ULCL/L-PSA is to be inserted. The trigger of the new ULCL/L-PSA insertion may be triggered due to UE mobility.</w:t>
      </w:r>
    </w:p>
    <w:p w14:paraId="43B906CB" w14:textId="77777777" w:rsidR="00010A55" w:rsidRDefault="00010A55" w:rsidP="00010A55">
      <w:pPr>
        <w:pStyle w:val="B1"/>
        <w:rPr>
          <w:rFonts w:eastAsia="宋体"/>
          <w:lang w:eastAsia="zh-CN"/>
        </w:rPr>
      </w:pPr>
      <w:r>
        <w:rPr>
          <w:rFonts w:eastAsia="宋体"/>
          <w:lang w:eastAsia="zh-CN"/>
        </w:rPr>
        <w:t>4.</w:t>
      </w:r>
      <w:r>
        <w:rPr>
          <w:rFonts w:eastAsia="宋体"/>
          <w:lang w:eastAsia="zh-CN"/>
        </w:rPr>
        <w:tab/>
        <w:t>Based on the subscription, the SMF may send an early notification to the AF, including the corresponding DNAI.</w:t>
      </w:r>
    </w:p>
    <w:p w14:paraId="2C466473" w14:textId="77777777" w:rsidR="00010A55" w:rsidRDefault="00010A55" w:rsidP="00010A55">
      <w:pPr>
        <w:pStyle w:val="B1"/>
        <w:rPr>
          <w:rFonts w:eastAsia="宋体"/>
          <w:lang w:eastAsia="zh-CN"/>
        </w:rPr>
      </w:pPr>
      <w:r>
        <w:rPr>
          <w:rFonts w:eastAsia="宋体"/>
          <w:lang w:eastAsia="zh-CN"/>
        </w:rPr>
        <w:t>5.</w:t>
      </w:r>
      <w:r>
        <w:rPr>
          <w:rFonts w:eastAsia="宋体"/>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Default="00010A55" w:rsidP="00010A55">
      <w:pPr>
        <w:pStyle w:val="B1"/>
        <w:rPr>
          <w:rFonts w:eastAsia="宋体"/>
          <w:lang w:eastAsia="zh-CN"/>
        </w:rPr>
      </w:pPr>
      <w:r>
        <w:rPr>
          <w:rFonts w:eastAsia="宋体"/>
          <w:lang w:eastAsia="zh-CN"/>
        </w:rPr>
        <w:t>6.</w:t>
      </w:r>
      <w:r>
        <w:rPr>
          <w:rFonts w:eastAsia="宋体"/>
          <w:lang w:eastAsia="zh-CN"/>
        </w:rPr>
        <w:tab/>
        <w:t>Based on the trigger of the EAS relocation, the AF give</w:t>
      </w:r>
      <w:r w:rsidR="00654D8C">
        <w:rPr>
          <w:rFonts w:eastAsia="宋体"/>
          <w:lang w:eastAsia="zh-CN"/>
        </w:rPr>
        <w:t>s</w:t>
      </w:r>
      <w:r>
        <w:rPr>
          <w:rFonts w:eastAsia="宋体"/>
          <w:lang w:eastAsia="zh-CN"/>
        </w:rPr>
        <w:t xml:space="preserve"> a feedback to SMF.</w:t>
      </w:r>
    </w:p>
    <w:p w14:paraId="43D57DBC" w14:textId="77777777" w:rsidR="00010A55" w:rsidRDefault="00010A55" w:rsidP="00010A55">
      <w:pPr>
        <w:pStyle w:val="B1"/>
        <w:rPr>
          <w:rFonts w:eastAsia="宋体"/>
          <w:lang w:eastAsia="zh-CN"/>
        </w:rPr>
      </w:pPr>
      <w:r>
        <w:rPr>
          <w:rFonts w:eastAsia="宋体"/>
          <w:lang w:eastAsia="zh-CN"/>
        </w:rPr>
        <w:t>6a. If the EAS relocation is triggered by SMF notification, the AF sends a positive response to the early notification to the SMF.</w:t>
      </w:r>
    </w:p>
    <w:p w14:paraId="3B3BFC32" w14:textId="41DCFA81" w:rsidR="00654D8C" w:rsidRDefault="00010A55" w:rsidP="00010A55">
      <w:pPr>
        <w:pStyle w:val="B1"/>
        <w:rPr>
          <w:rFonts w:eastAsia="宋体"/>
          <w:lang w:eastAsia="zh-CN"/>
        </w:rPr>
      </w:pPr>
      <w:r>
        <w:rPr>
          <w:rFonts w:eastAsia="宋体"/>
          <w:lang w:eastAsia="zh-CN"/>
        </w:rPr>
        <w:tab/>
        <w:t xml:space="preserve">In the positive response, the AF includes information to be provided to the UE, including either the address of the new EAS or indication for application server relocation, corresponding DNAI and its FQDN selected by the </w:t>
      </w:r>
      <w:r>
        <w:rPr>
          <w:rFonts w:eastAsia="宋体"/>
          <w:lang w:eastAsia="zh-CN"/>
        </w:rPr>
        <w:lastRenderedPageBreak/>
        <w:t xml:space="preserve">AF. The AF may further include a UE port number, if available. The UE port number identifies a port at the UE side that the UE uses to connect to the source EAS. </w:t>
      </w:r>
      <w:r w:rsidR="00654D8C">
        <w:rPr>
          <w:lang w:eastAsia="zh-CN"/>
        </w:rPr>
        <w:t>The AF also provides a relocation timer to indicate expected maximum time for application relocation.</w:t>
      </w:r>
    </w:p>
    <w:p w14:paraId="70456492" w14:textId="761197E0" w:rsidR="00010A55" w:rsidRDefault="00010A55" w:rsidP="00010A55">
      <w:pPr>
        <w:pStyle w:val="B1"/>
        <w:rPr>
          <w:rFonts w:eastAsia="宋体"/>
          <w:lang w:eastAsia="zh-CN"/>
        </w:rPr>
      </w:pPr>
      <w:r>
        <w:rPr>
          <w:rFonts w:eastAsia="宋体"/>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B1299A">
        <w:rPr>
          <w:lang w:eastAsia="zh-CN"/>
        </w:rPr>
        <w:t xml:space="preserve"> </w:t>
      </w:r>
      <w:r w:rsidR="00654D8C">
        <w:rPr>
          <w:lang w:eastAsia="zh-CN"/>
        </w:rPr>
        <w:t>The AF also provides a relocation timer to indicate expected maximum time for application relocation.</w:t>
      </w:r>
    </w:p>
    <w:p w14:paraId="3130159F" w14:textId="77777777" w:rsidR="00010A55" w:rsidRDefault="00010A55" w:rsidP="00010A55">
      <w:pPr>
        <w:pStyle w:val="B1"/>
        <w:rPr>
          <w:rFonts w:eastAsia="宋体"/>
          <w:lang w:eastAsia="zh-CN"/>
        </w:rPr>
      </w:pPr>
      <w:r>
        <w:rPr>
          <w:rFonts w:eastAsia="宋体"/>
          <w:lang w:eastAsia="zh-CN"/>
        </w:rPr>
        <w:tab/>
        <w:t>The PCF updates the PCC rule with the information received to the SMF.</w:t>
      </w:r>
    </w:p>
    <w:p w14:paraId="1CBA53D9" w14:textId="77777777" w:rsidR="00010A55" w:rsidRDefault="00010A55" w:rsidP="00010A55">
      <w:pPr>
        <w:pStyle w:val="B1"/>
        <w:rPr>
          <w:rFonts w:eastAsia="宋体"/>
          <w:lang w:eastAsia="zh-CN"/>
        </w:rPr>
      </w:pPr>
      <w:r>
        <w:rPr>
          <w:rFonts w:eastAsia="宋体"/>
          <w:lang w:eastAsia="zh-CN"/>
        </w:rPr>
        <w:t>7.</w:t>
      </w:r>
      <w:r>
        <w:rPr>
          <w:rFonts w:eastAsia="宋体"/>
          <w:lang w:eastAsia="zh-CN"/>
        </w:rPr>
        <w:tab/>
        <w:t>If a new DNAI is received, the SMF insert the new ULCL and new L-PSA, which is better serves the new EAS.</w:t>
      </w:r>
    </w:p>
    <w:p w14:paraId="332F7291" w14:textId="2B8E5CF3"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4174B9" w:rsidRPr="00520DE9">
        <w:t>TS</w:t>
      </w:r>
      <w:r w:rsidR="004174B9">
        <w:t> </w:t>
      </w:r>
      <w:r w:rsidR="004174B9" w:rsidRPr="00520DE9">
        <w:t>23.502</w:t>
      </w:r>
      <w:r w:rsidR="004174B9">
        <w:t> </w:t>
      </w:r>
      <w:r w:rsidR="004174B9" w:rsidRPr="00520DE9">
        <w:t>[</w:t>
      </w:r>
      <w:r w:rsidRPr="00520DE9">
        <w:t>3]</w:t>
      </w:r>
      <w:r w:rsidRPr="00520DE9">
        <w:rPr>
          <w:lang w:eastAsia="zh-CN"/>
        </w:rPr>
        <w:t>.</w:t>
      </w:r>
    </w:p>
    <w:p w14:paraId="3E4AEA22" w14:textId="5295717A"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 xml:space="preserve">The SMF sends a PDU Session Modification Request NAS message with AS change notification information </w:t>
      </w:r>
      <w:r w:rsidR="00654D8C">
        <w:rPr>
          <w:lang w:eastAsia="zh-CN"/>
        </w:rPr>
        <w:t xml:space="preserve">in ePCO </w:t>
      </w:r>
      <w:r w:rsidRPr="00520DE9">
        <w:rPr>
          <w:rFonts w:eastAsia="宋体"/>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520DE9">
        <w:rPr>
          <w:lang w:eastAsia="zh-CN"/>
        </w:rPr>
        <w:t xml:space="preserve"> </w:t>
      </w:r>
      <w:r w:rsidR="00654D8C">
        <w:rPr>
          <w:lang w:eastAsia="zh-CN"/>
        </w:rPr>
        <w:t>If PDU is of SSC mode 3, the SMF may use the relocation timer provided by the AF when calculating the PDU Session Address Lifetime of the existing PDU Session to be relocated.</w:t>
      </w:r>
    </w:p>
    <w:p w14:paraId="1A321D07"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14:paraId="0F90601A"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14:paraId="63228E0C" w14:textId="77777777" w:rsidR="00654D8C" w:rsidRPr="00520DE9" w:rsidRDefault="00654D8C" w:rsidP="00654D8C">
      <w:pPr>
        <w:pStyle w:val="NO"/>
        <w:rPr>
          <w:lang w:eastAsia="zh-CN"/>
        </w:rPr>
      </w:pPr>
      <w:r>
        <w:rPr>
          <w:lang w:eastAsia="zh-CN"/>
        </w:rPr>
        <w:t>NOTE 4: Providing the new EAS address in the NAS layer can synchronize the path change at 5GS network. That means only when the path to the new EAS is available, the new EAS address is provided to the UE.</w:t>
      </w:r>
    </w:p>
    <w:p w14:paraId="05485388" w14:textId="77777777" w:rsidR="00654D8C" w:rsidRDefault="00010A55" w:rsidP="00010A55">
      <w:pPr>
        <w:pStyle w:val="B1"/>
        <w:rPr>
          <w:lang w:eastAsia="zh-CN"/>
        </w:rPr>
      </w:pPr>
      <w:r>
        <w:rPr>
          <w:rFonts w:eastAsia="宋体"/>
          <w:lang w:eastAsia="zh-CN"/>
        </w:rPr>
        <w:t>9.</w:t>
      </w:r>
      <w:r>
        <w:rPr>
          <w:rFonts w:eastAsia="宋体"/>
          <w:lang w:eastAsia="zh-CN"/>
        </w:rPr>
        <w:tab/>
      </w:r>
      <w:r w:rsidR="00654D8C" w:rsidRPr="00A60AA5">
        <w:rPr>
          <w:lang w:eastAsia="zh-CN"/>
        </w:rPr>
        <w:t xml:space="preserve">When the UE receives the ePCO of AS change notification information </w:t>
      </w:r>
      <w:r w:rsidR="00654D8C">
        <w:rPr>
          <w:lang w:eastAsia="zh-CN"/>
        </w:rPr>
        <w:t>within</w:t>
      </w:r>
      <w:r w:rsidR="00654D8C" w:rsidRPr="00A60AA5">
        <w:rPr>
          <w:lang w:eastAsia="zh-CN"/>
        </w:rPr>
        <w:t xml:space="preserve"> the PDU Session Modification Command message, it delivers the information to upper layer per the received </w:t>
      </w:r>
      <w:r w:rsidR="00654D8C">
        <w:rPr>
          <w:lang w:eastAsia="zh-CN"/>
        </w:rPr>
        <w:t xml:space="preserve">information, e.g. </w:t>
      </w:r>
      <w:r w:rsidR="00654D8C" w:rsidRPr="00A60AA5">
        <w:rPr>
          <w:lang w:eastAsia="zh-CN"/>
        </w:rPr>
        <w:t>UE port number.</w:t>
      </w:r>
    </w:p>
    <w:p w14:paraId="30C36EA8" w14:textId="74A59579" w:rsidR="00010A55" w:rsidRDefault="00654D8C" w:rsidP="00010A55">
      <w:pPr>
        <w:pStyle w:val="B1"/>
        <w:rPr>
          <w:rFonts w:eastAsia="宋体"/>
          <w:lang w:eastAsia="zh-CN"/>
        </w:rPr>
      </w:pPr>
      <w:r>
        <w:rPr>
          <w:rFonts w:eastAsia="宋体"/>
          <w:lang w:eastAsia="zh-CN"/>
        </w:rPr>
        <w:tab/>
      </w:r>
      <w:r w:rsidR="00010A55">
        <w:rPr>
          <w:rFonts w:eastAsia="宋体"/>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Default="00010A55" w:rsidP="00010A55">
      <w:pPr>
        <w:pStyle w:val="B1"/>
        <w:rPr>
          <w:rFonts w:eastAsia="宋体"/>
          <w:lang w:eastAsia="zh-CN"/>
        </w:rPr>
      </w:pPr>
      <w:r>
        <w:rPr>
          <w:rFonts w:eastAsia="宋体"/>
          <w:lang w:eastAsia="zh-CN"/>
        </w:rPr>
        <w:t>10.</w:t>
      </w:r>
      <w:r>
        <w:rPr>
          <w:rFonts w:eastAsia="宋体"/>
          <w:lang w:eastAsia="zh-CN"/>
        </w:rPr>
        <w:tab/>
        <w:t>The UE sends PDU Session Modification Ack NAS message to SMF.</w:t>
      </w:r>
    </w:p>
    <w:p w14:paraId="3FFA0F26" w14:textId="77777777" w:rsidR="00010A55" w:rsidRDefault="00010A55" w:rsidP="00010A55">
      <w:pPr>
        <w:pStyle w:val="B1"/>
        <w:rPr>
          <w:rFonts w:eastAsia="宋体"/>
          <w:lang w:eastAsia="zh-CN"/>
        </w:rPr>
      </w:pPr>
      <w:r>
        <w:rPr>
          <w:rFonts w:eastAsia="宋体"/>
          <w:lang w:eastAsia="zh-CN"/>
        </w:rPr>
        <w:t>11.</w:t>
      </w:r>
      <w:r>
        <w:rPr>
          <w:rFonts w:eastAsia="宋体"/>
          <w:lang w:eastAsia="zh-CN"/>
        </w:rPr>
        <w:tab/>
        <w:t>The SMF sends a late notification to the AF.</w:t>
      </w:r>
    </w:p>
    <w:p w14:paraId="77240C6D" w14:textId="77777777" w:rsidR="00010A55" w:rsidRDefault="00010A55" w:rsidP="00010A55">
      <w:pPr>
        <w:pStyle w:val="B1"/>
        <w:rPr>
          <w:rFonts w:eastAsia="宋体"/>
          <w:lang w:eastAsia="zh-CN"/>
        </w:rPr>
      </w:pPr>
      <w:r>
        <w:rPr>
          <w:rFonts w:eastAsia="宋体"/>
          <w:lang w:eastAsia="zh-CN"/>
        </w:rPr>
        <w:t>12.</w:t>
      </w:r>
      <w:r>
        <w:rPr>
          <w:rFonts w:eastAsia="宋体"/>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Default="00010A55" w:rsidP="00010A55">
      <w:pPr>
        <w:pStyle w:val="B1"/>
        <w:rPr>
          <w:rFonts w:eastAsia="宋体"/>
          <w:lang w:eastAsia="zh-CN"/>
        </w:rPr>
      </w:pPr>
      <w:r>
        <w:rPr>
          <w:rFonts w:eastAsia="宋体"/>
          <w:lang w:eastAsia="zh-CN"/>
        </w:rPr>
        <w:t>13.</w:t>
      </w:r>
      <w:r>
        <w:rPr>
          <w:rFonts w:eastAsia="宋体"/>
          <w:lang w:eastAsia="zh-CN"/>
        </w:rPr>
        <w:tab/>
        <w:t>The AF sends a positive response to the late notification to the SMF after the application state synchronization.</w:t>
      </w:r>
    </w:p>
    <w:p w14:paraId="6CCE6974" w14:textId="77777777" w:rsidR="00010A55" w:rsidRDefault="00010A55" w:rsidP="00010A55">
      <w:pPr>
        <w:pStyle w:val="B1"/>
        <w:rPr>
          <w:rFonts w:eastAsia="宋体"/>
          <w:lang w:eastAsia="zh-CN"/>
        </w:rPr>
      </w:pPr>
      <w:r>
        <w:rPr>
          <w:rFonts w:eastAsia="宋体"/>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520DE9" w:rsidRDefault="00520DE9" w:rsidP="00520DE9">
      <w:pPr>
        <w:pStyle w:val="NO"/>
        <w:rPr>
          <w:lang w:eastAsia="zh-CN"/>
        </w:rPr>
      </w:pPr>
      <w:r w:rsidRPr="00520DE9">
        <w:rPr>
          <w:lang w:eastAsia="zh-CN"/>
        </w:rPr>
        <w:t>NOTE</w:t>
      </w:r>
      <w:r w:rsidR="00010A55">
        <w:rPr>
          <w:lang w:eastAsia="zh-CN"/>
        </w:rPr>
        <w:t> </w:t>
      </w:r>
      <w:r w:rsidR="00654D8C">
        <w:rPr>
          <w:lang w:eastAsia="zh-CN"/>
        </w:rPr>
        <w:t>5</w:t>
      </w:r>
      <w:r w:rsidRPr="00520DE9">
        <w:rPr>
          <w:lang w:eastAsia="zh-CN"/>
        </w:rPr>
        <w:t>:</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14:paraId="1F73363C" w14:textId="77777777" w:rsidR="00520DE9" w:rsidRPr="00520DE9" w:rsidRDefault="00520DE9" w:rsidP="00520DE9">
      <w:pPr>
        <w:pStyle w:val="Heading3"/>
      </w:pPr>
      <w:bookmarkStart w:id="2856" w:name="_Toc43317428"/>
      <w:bookmarkStart w:id="2857" w:name="_Toc43374900"/>
      <w:bookmarkStart w:id="2858" w:name="_Toc43375361"/>
      <w:bookmarkStart w:id="2859" w:name="_Toc43801885"/>
      <w:bookmarkStart w:id="2860" w:name="_Toc43806151"/>
      <w:bookmarkStart w:id="2861" w:name="_Toc43806458"/>
      <w:bookmarkStart w:id="2862" w:name="_Toc50466927"/>
      <w:bookmarkStart w:id="2863" w:name="_Toc50468271"/>
      <w:bookmarkStart w:id="2864" w:name="_Toc50468541"/>
      <w:bookmarkStart w:id="2865" w:name="_Toc50468812"/>
      <w:bookmarkStart w:id="2866" w:name="_Toc50630765"/>
      <w:bookmarkStart w:id="2867" w:name="_Toc54944113"/>
      <w:r w:rsidRPr="00520DE9">
        <w:rPr>
          <w:lang w:eastAsia="zh-CN"/>
        </w:rPr>
        <w:t>6.31.3</w:t>
      </w:r>
      <w:r w:rsidRPr="00520DE9">
        <w:rPr>
          <w:lang w:eastAsia="zh-CN"/>
        </w:rPr>
        <w:tab/>
      </w:r>
      <w:bookmarkEnd w:id="2856"/>
      <w:r w:rsidRPr="00520DE9">
        <w:t>Impacts on services, entities and interfaces</w:t>
      </w:r>
      <w:bookmarkEnd w:id="2857"/>
      <w:bookmarkEnd w:id="2858"/>
      <w:bookmarkEnd w:id="2859"/>
      <w:bookmarkEnd w:id="2860"/>
      <w:bookmarkEnd w:id="2861"/>
      <w:bookmarkEnd w:id="2862"/>
      <w:bookmarkEnd w:id="2863"/>
      <w:bookmarkEnd w:id="2864"/>
      <w:bookmarkEnd w:id="2865"/>
      <w:bookmarkEnd w:id="2866"/>
      <w:bookmarkEnd w:id="2867"/>
    </w:p>
    <w:p w14:paraId="21F456B1" w14:textId="77777777" w:rsidR="00520DE9" w:rsidRPr="00520DE9" w:rsidRDefault="00520DE9" w:rsidP="00520DE9">
      <w:pPr>
        <w:rPr>
          <w:lang w:eastAsia="zh-CN"/>
        </w:rPr>
      </w:pPr>
      <w:r w:rsidRPr="00520DE9">
        <w:rPr>
          <w:lang w:eastAsia="zh-CN"/>
        </w:rPr>
        <w:t>AF:</w:t>
      </w:r>
    </w:p>
    <w:p w14:paraId="35AE954D" w14:textId="77777777" w:rsidR="00520DE9" w:rsidRPr="00520DE9" w:rsidRDefault="00520DE9" w:rsidP="00520DE9">
      <w:pPr>
        <w:pStyle w:val="B1"/>
        <w:rPr>
          <w:lang w:eastAsia="zh-CN"/>
        </w:rPr>
      </w:pPr>
      <w:r w:rsidRPr="00520DE9">
        <w:rPr>
          <w:rStyle w:val="B1Char"/>
        </w:rPr>
        <w:lastRenderedPageBreak/>
        <w:t>-</w:t>
      </w:r>
      <w:r w:rsidRPr="00520DE9">
        <w:rPr>
          <w:rStyle w:val="B1Char"/>
        </w:rPr>
        <w:tab/>
        <w:t>AF provides either EAS IP address or indication for application server relocation, and FQDN to UE via</w:t>
      </w:r>
      <w:r w:rsidRPr="00520DE9">
        <w:rPr>
          <w:lang w:eastAsia="zh-CN"/>
        </w:rPr>
        <w:t xml:space="preserve"> SMF</w:t>
      </w:r>
    </w:p>
    <w:p w14:paraId="05A26C04" w14:textId="77777777"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14:paraId="43167C0B" w14:textId="77777777" w:rsidR="00520DE9" w:rsidRPr="00520DE9" w:rsidRDefault="00520DE9" w:rsidP="00520DE9">
      <w:pPr>
        <w:rPr>
          <w:lang w:eastAsia="zh-CN"/>
        </w:rPr>
      </w:pPr>
      <w:r w:rsidRPr="00520DE9">
        <w:rPr>
          <w:lang w:eastAsia="zh-CN"/>
        </w:rPr>
        <w:t>SMF/PCF/NEF:</w:t>
      </w:r>
    </w:p>
    <w:p w14:paraId="50A17A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14:paraId="5DE0A08C" w14:textId="77777777" w:rsidR="00520DE9" w:rsidRPr="00520DE9" w:rsidRDefault="00520DE9" w:rsidP="00520DE9">
      <w:pPr>
        <w:rPr>
          <w:lang w:eastAsia="zh-CN"/>
        </w:rPr>
      </w:pPr>
      <w:r w:rsidRPr="00520DE9">
        <w:rPr>
          <w:lang w:eastAsia="zh-CN"/>
        </w:rPr>
        <w:t>UE:</w:t>
      </w:r>
    </w:p>
    <w:p w14:paraId="0D7BF5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14:paraId="67812788"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14:paraId="60D68D6E"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14:paraId="21FCACEC"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14:paraId="7582AC27"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2868" w:name="_Toc43317429"/>
    </w:p>
    <w:p w14:paraId="31134CE1" w14:textId="77777777" w:rsidR="00520DE9" w:rsidRPr="00520DE9" w:rsidRDefault="00520DE9" w:rsidP="00520DE9">
      <w:pPr>
        <w:pStyle w:val="Heading2"/>
      </w:pPr>
      <w:bookmarkStart w:id="2869" w:name="_Toc43374901"/>
      <w:bookmarkStart w:id="2870" w:name="_Toc43375362"/>
      <w:bookmarkStart w:id="2871" w:name="_Toc43801886"/>
      <w:bookmarkStart w:id="2872" w:name="_Toc43806152"/>
      <w:bookmarkStart w:id="2873" w:name="_Toc43806459"/>
      <w:bookmarkStart w:id="2874" w:name="_Toc50466928"/>
      <w:bookmarkStart w:id="2875" w:name="_Toc50468272"/>
      <w:bookmarkStart w:id="2876" w:name="_Toc50468542"/>
      <w:bookmarkStart w:id="2877" w:name="_Toc50468813"/>
      <w:bookmarkStart w:id="2878" w:name="_Toc50630766"/>
      <w:bookmarkStart w:id="2879" w:name="_Toc54944114"/>
      <w:r w:rsidRPr="00520DE9">
        <w:t>6.32</w:t>
      </w:r>
      <w:r w:rsidRPr="00520DE9">
        <w:rPr>
          <w:rFonts w:hint="eastAsia"/>
        </w:rPr>
        <w:tab/>
      </w:r>
      <w:r w:rsidRPr="00520DE9">
        <w:t>Solution</w:t>
      </w:r>
      <w:r w:rsidRPr="00520DE9">
        <w:rPr>
          <w:rFonts w:hint="eastAsia"/>
        </w:rPr>
        <w:t xml:space="preserve"> #</w:t>
      </w:r>
      <w:r w:rsidRPr="00520DE9">
        <w:t>32: UE DNS cache flush</w:t>
      </w:r>
      <w:bookmarkEnd w:id="2868"/>
      <w:bookmarkEnd w:id="2869"/>
      <w:bookmarkEnd w:id="2870"/>
      <w:bookmarkEnd w:id="2871"/>
      <w:bookmarkEnd w:id="2872"/>
      <w:bookmarkEnd w:id="2873"/>
      <w:bookmarkEnd w:id="2874"/>
      <w:bookmarkEnd w:id="2875"/>
      <w:bookmarkEnd w:id="2876"/>
      <w:bookmarkEnd w:id="2877"/>
      <w:bookmarkEnd w:id="2878"/>
      <w:bookmarkEnd w:id="2879"/>
    </w:p>
    <w:p w14:paraId="4C791F31" w14:textId="77777777" w:rsidR="00520DE9" w:rsidRPr="00520DE9" w:rsidRDefault="00520DE9" w:rsidP="00520DE9">
      <w:pPr>
        <w:pStyle w:val="Heading3"/>
      </w:pPr>
      <w:bookmarkStart w:id="2880" w:name="_Toc43317430"/>
      <w:bookmarkStart w:id="2881" w:name="_Toc43374902"/>
      <w:bookmarkStart w:id="2882" w:name="_Toc43375363"/>
      <w:bookmarkStart w:id="2883" w:name="_Toc43801887"/>
      <w:bookmarkStart w:id="2884" w:name="_Toc43806153"/>
      <w:bookmarkStart w:id="2885" w:name="_Toc43806460"/>
      <w:bookmarkStart w:id="2886" w:name="_Toc50466929"/>
      <w:bookmarkStart w:id="2887" w:name="_Toc50468273"/>
      <w:bookmarkStart w:id="2888" w:name="_Toc50468543"/>
      <w:bookmarkStart w:id="2889" w:name="_Toc50468814"/>
      <w:bookmarkStart w:id="2890" w:name="_Toc50630767"/>
      <w:bookmarkStart w:id="2891" w:name="_Toc54944115"/>
      <w:r w:rsidRPr="00520DE9">
        <w:t>6.32.1</w:t>
      </w:r>
      <w:r w:rsidRPr="00520DE9">
        <w:rPr>
          <w:rFonts w:hint="eastAsia"/>
        </w:rPr>
        <w:tab/>
        <w:t>Description</w:t>
      </w:r>
      <w:bookmarkEnd w:id="2880"/>
      <w:bookmarkEnd w:id="2881"/>
      <w:bookmarkEnd w:id="2882"/>
      <w:bookmarkEnd w:id="2883"/>
      <w:bookmarkEnd w:id="2884"/>
      <w:bookmarkEnd w:id="2885"/>
      <w:bookmarkEnd w:id="2886"/>
      <w:bookmarkEnd w:id="2887"/>
      <w:bookmarkEnd w:id="2888"/>
      <w:bookmarkEnd w:id="2889"/>
      <w:bookmarkEnd w:id="2890"/>
      <w:bookmarkEnd w:id="2891"/>
    </w:p>
    <w:p w14:paraId="7A99FCE3" w14:textId="77777777" w:rsidR="002341A6" w:rsidRDefault="002341A6" w:rsidP="002341A6">
      <w:r w:rsidRPr="00520DE9">
        <w:t>The solution addresses Key Issue #2: Edge relocation.</w:t>
      </w:r>
    </w:p>
    <w:p w14:paraId="008777B8" w14:textId="77777777" w:rsidR="002341A6" w:rsidRDefault="002341A6" w:rsidP="002341A6">
      <w:r w:rsidRPr="00520DE9">
        <w:t>The solution</w:t>
      </w:r>
      <w:r>
        <w:t xml:space="preserve"> is also for Key Issue #1, which addresses Edge AS discovery including aspects related to:</w:t>
      </w:r>
    </w:p>
    <w:p w14:paraId="68088D02" w14:textId="368BAD03" w:rsidR="002341A6" w:rsidRPr="002341A6" w:rsidRDefault="002341A6" w:rsidP="002341A6">
      <w:pPr>
        <w:pStyle w:val="B1"/>
      </w:pPr>
      <w:r w:rsidRPr="002341A6">
        <w:t>-</w:t>
      </w:r>
      <w:r w:rsidRPr="002341A6">
        <w:tab/>
        <w:t>Whether and if yes how to support UE rediscovery of Edge Application Server when the previous Edge Application Server becomes non-optimal or unavailable to the UE?</w:t>
      </w:r>
    </w:p>
    <w:p w14:paraId="5DAE7144" w14:textId="77777777" w:rsidR="00010A55" w:rsidRDefault="00010A55"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520DE9" w:rsidRDefault="00520DE9" w:rsidP="00520DE9">
      <w:pPr>
        <w:pStyle w:val="Heading3"/>
      </w:pPr>
      <w:bookmarkStart w:id="2892" w:name="_Toc43317431"/>
      <w:bookmarkStart w:id="2893" w:name="_Toc43374903"/>
      <w:bookmarkStart w:id="2894" w:name="_Toc43375364"/>
      <w:bookmarkStart w:id="2895" w:name="_Toc43801888"/>
      <w:bookmarkStart w:id="2896" w:name="_Toc43806154"/>
      <w:bookmarkStart w:id="2897" w:name="_Toc43806461"/>
      <w:bookmarkStart w:id="2898" w:name="_Toc50466930"/>
      <w:bookmarkStart w:id="2899" w:name="_Toc50468274"/>
      <w:bookmarkStart w:id="2900" w:name="_Toc50468544"/>
      <w:bookmarkStart w:id="2901" w:name="_Toc50468815"/>
      <w:bookmarkStart w:id="2902" w:name="_Toc50630768"/>
      <w:bookmarkStart w:id="2903" w:name="_Toc54944116"/>
      <w:r w:rsidRPr="00520DE9">
        <w:lastRenderedPageBreak/>
        <w:t>6.32.2</w:t>
      </w:r>
      <w:r w:rsidRPr="00520DE9">
        <w:tab/>
        <w:t>Procedures</w:t>
      </w:r>
      <w:bookmarkEnd w:id="2892"/>
      <w:bookmarkEnd w:id="2893"/>
      <w:bookmarkEnd w:id="2894"/>
      <w:bookmarkEnd w:id="2895"/>
      <w:bookmarkEnd w:id="2896"/>
      <w:bookmarkEnd w:id="2897"/>
      <w:bookmarkEnd w:id="2898"/>
      <w:bookmarkEnd w:id="2899"/>
      <w:bookmarkEnd w:id="2900"/>
      <w:bookmarkEnd w:id="2901"/>
      <w:bookmarkEnd w:id="2902"/>
      <w:bookmarkEnd w:id="2903"/>
    </w:p>
    <w:p w14:paraId="68E9A8FB" w14:textId="77777777" w:rsidR="00520DE9" w:rsidRPr="00520DE9" w:rsidRDefault="00520DE9" w:rsidP="00520DE9">
      <w:pPr>
        <w:pStyle w:val="TH"/>
      </w:pPr>
      <w:r w:rsidRPr="00520DE9">
        <w:object w:dxaOrig="7158" w:dyaOrig="6046" w14:anchorId="5631704D">
          <v:shape id="_x0000_i1102" type="#_x0000_t75" style="width:358.75pt;height:302.4pt" o:ole="">
            <v:imagedata r:id="rId165" o:title=""/>
          </v:shape>
          <o:OLEObject Type="Embed" ProgID="Visio.Drawing.15" ShapeID="_x0000_i1102" DrawAspect="Content" ObjectID="_1665557998" r:id="rId166"/>
        </w:object>
      </w:r>
    </w:p>
    <w:p w14:paraId="67049E0A" w14:textId="77777777" w:rsidR="00520DE9" w:rsidRPr="00520DE9" w:rsidRDefault="00520DE9" w:rsidP="00520DE9">
      <w:pPr>
        <w:pStyle w:val="TF"/>
      </w:pPr>
      <w:r w:rsidRPr="00520DE9">
        <w:t>Figure 6.32.2-1: CN instructed UE DNS cache flush</w:t>
      </w:r>
    </w:p>
    <w:p w14:paraId="372FE550" w14:textId="77777777"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Default="00010A55" w:rsidP="00010A55">
      <w:pPr>
        <w:pStyle w:val="B1"/>
        <w:rPr>
          <w:lang w:eastAsia="zh-CN"/>
        </w:rPr>
      </w:pPr>
      <w:r>
        <w:rPr>
          <w:lang w:eastAsia="zh-CN"/>
        </w:rPr>
        <w:tab/>
        <w:t>If the area information is not included, it means all the DNS cache information is cleaned.</w:t>
      </w:r>
    </w:p>
    <w:p w14:paraId="35F7B75D" w14:textId="77777777"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Default="00010A55" w:rsidP="00010A55">
      <w:pPr>
        <w:pStyle w:val="B1"/>
        <w:rPr>
          <w:lang w:eastAsia="zh-CN"/>
        </w:rPr>
      </w:pPr>
      <w:r>
        <w:rPr>
          <w:lang w:eastAsia="zh-CN"/>
        </w:rPr>
        <w:tab/>
        <w:t>The active connection between the UE and the EAS is not impacted. This operation triggers UE to reselect EAS when UE initiates a new connection with EAS.</w:t>
      </w:r>
    </w:p>
    <w:p w14:paraId="34250FC7" w14:textId="77777777"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Default="00010A55" w:rsidP="00010A55">
      <w:pPr>
        <w:pStyle w:val="B1"/>
        <w:rPr>
          <w:lang w:eastAsia="zh-CN"/>
        </w:rPr>
      </w:pPr>
      <w:r>
        <w:rPr>
          <w:lang w:eastAsia="zh-CN"/>
        </w:rPr>
        <w:tab/>
        <w:t>The UE connects to the new application server located in the edge computing network corresponding ULCL2.</w:t>
      </w:r>
    </w:p>
    <w:p w14:paraId="22390151" w14:textId="77777777" w:rsidR="00520DE9" w:rsidRPr="00520DE9" w:rsidRDefault="00520DE9" w:rsidP="00520DE9">
      <w:pPr>
        <w:pStyle w:val="Heading3"/>
        <w:rPr>
          <w:lang w:eastAsia="zh-CN"/>
        </w:rPr>
      </w:pPr>
      <w:bookmarkStart w:id="2904" w:name="_Toc43317432"/>
      <w:bookmarkStart w:id="2905" w:name="_Toc43374904"/>
      <w:bookmarkStart w:id="2906" w:name="_Toc43375365"/>
      <w:bookmarkStart w:id="2907" w:name="_Toc43801889"/>
      <w:bookmarkStart w:id="2908" w:name="_Toc43806155"/>
      <w:bookmarkStart w:id="2909" w:name="_Toc43806462"/>
      <w:bookmarkStart w:id="2910" w:name="_Toc50466931"/>
      <w:bookmarkStart w:id="2911" w:name="_Toc50468275"/>
      <w:bookmarkStart w:id="2912" w:name="_Toc50468545"/>
      <w:bookmarkStart w:id="2913" w:name="_Toc50468816"/>
      <w:bookmarkStart w:id="2914" w:name="_Toc50630769"/>
      <w:bookmarkStart w:id="2915" w:name="_Toc54944117"/>
      <w:r w:rsidRPr="00520DE9">
        <w:rPr>
          <w:lang w:eastAsia="zh-CN"/>
        </w:rPr>
        <w:t>6.32.3</w:t>
      </w:r>
      <w:r w:rsidRPr="00520DE9">
        <w:rPr>
          <w:lang w:eastAsia="zh-CN"/>
        </w:rPr>
        <w:tab/>
      </w:r>
      <w:bookmarkEnd w:id="2904"/>
      <w:r w:rsidRPr="00520DE9">
        <w:t>Impacts on services, entities and interfaces</w:t>
      </w:r>
      <w:bookmarkEnd w:id="2905"/>
      <w:bookmarkEnd w:id="2906"/>
      <w:bookmarkEnd w:id="2907"/>
      <w:bookmarkEnd w:id="2908"/>
      <w:bookmarkEnd w:id="2909"/>
      <w:bookmarkEnd w:id="2910"/>
      <w:bookmarkEnd w:id="2911"/>
      <w:bookmarkEnd w:id="2912"/>
      <w:bookmarkEnd w:id="2913"/>
      <w:bookmarkEnd w:id="2914"/>
      <w:bookmarkEnd w:id="2915"/>
    </w:p>
    <w:p w14:paraId="7FF4570A" w14:textId="77777777" w:rsidR="00520DE9" w:rsidRPr="00520DE9" w:rsidRDefault="00520DE9" w:rsidP="00520DE9">
      <w:pPr>
        <w:pStyle w:val="B1"/>
        <w:rPr>
          <w:rFonts w:eastAsia="宋体"/>
        </w:rPr>
      </w:pPr>
      <w:r w:rsidRPr="00520DE9">
        <w:rPr>
          <w:rFonts w:eastAsia="宋体"/>
        </w:rPr>
        <w:t>-</w:t>
      </w:r>
      <w:r w:rsidRPr="00520DE9">
        <w:rPr>
          <w:rFonts w:eastAsia="宋体"/>
        </w:rPr>
        <w:tab/>
        <w:t>SMF: send DNS re-resolution indication and area information to UE when DNAI changes.</w:t>
      </w:r>
    </w:p>
    <w:p w14:paraId="5BBC19EF" w14:textId="77777777" w:rsidR="00520DE9" w:rsidRPr="00520DE9" w:rsidRDefault="00520DE9" w:rsidP="00520DE9">
      <w:pPr>
        <w:pStyle w:val="B1"/>
        <w:rPr>
          <w:rFonts w:eastAsia="宋体"/>
        </w:rPr>
      </w:pPr>
      <w:r w:rsidRPr="00520DE9">
        <w:rPr>
          <w:rFonts w:eastAsia="宋体"/>
        </w:rPr>
        <w:lastRenderedPageBreak/>
        <w:t>-</w:t>
      </w:r>
      <w:r w:rsidRPr="00520DE9">
        <w:rPr>
          <w:rFonts w:eastAsia="宋体"/>
        </w:rPr>
        <w:tab/>
        <w:t>UE: rediscover application server and store new DNS records based on DNS re-resolution indication and area information received from network.</w:t>
      </w:r>
    </w:p>
    <w:p w14:paraId="5A3BD70A" w14:textId="77777777" w:rsidR="00520DE9" w:rsidRPr="00520DE9" w:rsidRDefault="00520DE9" w:rsidP="00520DE9">
      <w:pPr>
        <w:pStyle w:val="Heading2"/>
      </w:pPr>
      <w:bookmarkStart w:id="2916" w:name="_Toc43317433"/>
      <w:bookmarkStart w:id="2917" w:name="_Toc43374905"/>
      <w:bookmarkStart w:id="2918" w:name="_Toc43375366"/>
      <w:bookmarkStart w:id="2919" w:name="_Toc43801890"/>
      <w:bookmarkStart w:id="2920" w:name="_Toc43806156"/>
      <w:bookmarkStart w:id="2921" w:name="_Toc43806463"/>
      <w:bookmarkStart w:id="2922" w:name="_Toc50466932"/>
      <w:bookmarkStart w:id="2923" w:name="_Toc50468276"/>
      <w:bookmarkStart w:id="2924" w:name="_Toc50468546"/>
      <w:bookmarkStart w:id="2925" w:name="_Toc50468817"/>
      <w:bookmarkStart w:id="2926" w:name="_Toc50630770"/>
      <w:bookmarkStart w:id="2927" w:name="_Toc54944118"/>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2916"/>
      <w:bookmarkEnd w:id="2917"/>
      <w:bookmarkEnd w:id="2918"/>
      <w:bookmarkEnd w:id="2919"/>
      <w:bookmarkEnd w:id="2920"/>
      <w:bookmarkEnd w:id="2921"/>
      <w:bookmarkEnd w:id="2922"/>
      <w:bookmarkEnd w:id="2923"/>
      <w:bookmarkEnd w:id="2924"/>
      <w:bookmarkEnd w:id="2925"/>
      <w:bookmarkEnd w:id="2926"/>
      <w:bookmarkEnd w:id="2927"/>
    </w:p>
    <w:p w14:paraId="44B58614" w14:textId="77777777" w:rsidR="00520DE9" w:rsidRPr="00520DE9" w:rsidRDefault="00520DE9" w:rsidP="00520DE9">
      <w:pPr>
        <w:pStyle w:val="Heading3"/>
      </w:pPr>
      <w:bookmarkStart w:id="2928" w:name="_Toc43317434"/>
      <w:bookmarkStart w:id="2929" w:name="_Toc43374906"/>
      <w:bookmarkStart w:id="2930" w:name="_Toc43375367"/>
      <w:bookmarkStart w:id="2931" w:name="_Toc43801891"/>
      <w:bookmarkStart w:id="2932" w:name="_Toc43806157"/>
      <w:bookmarkStart w:id="2933" w:name="_Toc43806464"/>
      <w:bookmarkStart w:id="2934" w:name="_Toc50466933"/>
      <w:bookmarkStart w:id="2935" w:name="_Toc50468277"/>
      <w:bookmarkStart w:id="2936" w:name="_Toc50468547"/>
      <w:bookmarkStart w:id="2937" w:name="_Toc50468818"/>
      <w:bookmarkStart w:id="2938" w:name="_Toc50630771"/>
      <w:bookmarkStart w:id="2939" w:name="_Toc54944119"/>
      <w:r w:rsidRPr="00520DE9">
        <w:t>6.33.1</w:t>
      </w:r>
      <w:r w:rsidRPr="00520DE9">
        <w:rPr>
          <w:rFonts w:hint="eastAsia"/>
        </w:rPr>
        <w:tab/>
        <w:t>Description</w:t>
      </w:r>
      <w:bookmarkEnd w:id="2928"/>
      <w:bookmarkEnd w:id="2929"/>
      <w:bookmarkEnd w:id="2930"/>
      <w:bookmarkEnd w:id="2931"/>
      <w:bookmarkEnd w:id="2932"/>
      <w:bookmarkEnd w:id="2933"/>
      <w:bookmarkEnd w:id="2934"/>
      <w:bookmarkEnd w:id="2935"/>
      <w:bookmarkEnd w:id="2936"/>
      <w:bookmarkEnd w:id="2937"/>
      <w:bookmarkEnd w:id="2938"/>
      <w:bookmarkEnd w:id="2939"/>
    </w:p>
    <w:p w14:paraId="02E5993E" w14:textId="77777777"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14:paraId="3D34892F" w14:textId="77777777" w:rsidR="00520DE9" w:rsidRPr="00520DE9" w:rsidRDefault="00520DE9" w:rsidP="00520DE9">
      <w:pPr>
        <w:pStyle w:val="TH"/>
      </w:pPr>
      <w:r w:rsidRPr="00520DE9">
        <w:object w:dxaOrig="15736" w:dyaOrig="7575" w14:anchorId="41AE0CD8">
          <v:shape id="_x0000_i1103" type="#_x0000_t75" style="width:481.45pt;height:231.65pt" o:ole="">
            <v:imagedata r:id="rId167" o:title=""/>
          </v:shape>
          <o:OLEObject Type="Embed" ProgID="Visio.Drawing.15" ShapeID="_x0000_i1103" DrawAspect="Content" ObjectID="_1665557999" r:id="rId168"/>
        </w:object>
      </w:r>
    </w:p>
    <w:p w14:paraId="237FA99E" w14:textId="77777777"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14:paraId="739ADF32" w14:textId="77777777" w:rsidR="00520DE9" w:rsidRPr="00520DE9" w:rsidRDefault="00520DE9" w:rsidP="00520DE9">
      <w:pPr>
        <w:rPr>
          <w:lang w:eastAsia="ko-KR"/>
        </w:rPr>
      </w:pPr>
      <w:r w:rsidRPr="00520DE9">
        <w:rPr>
          <w:lang w:eastAsia="ko-KR"/>
        </w:rPr>
        <w:t>The common assumptions for both scenario A and scenario B as described in the figure are as follows:</w:t>
      </w:r>
    </w:p>
    <w:p w14:paraId="17718856" w14:textId="77777777"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14:paraId="798818CA" w14:textId="77777777"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14:paraId="752BFD82" w14:textId="77777777"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14:paraId="023FBB94" w14:textId="77777777" w:rsidR="00520DE9" w:rsidRPr="00520DE9" w:rsidRDefault="00520DE9" w:rsidP="00520DE9">
      <w:pPr>
        <w:pStyle w:val="B1"/>
        <w:rPr>
          <w:lang w:eastAsia="ko-KR"/>
        </w:rPr>
      </w:pPr>
      <w:r w:rsidRPr="00520DE9">
        <w:rPr>
          <w:lang w:eastAsia="ko-KR"/>
        </w:rPr>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14:paraId="5F6BB3E8" w14:textId="77777777"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14:paraId="41E1C14B"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CC1374F" w14:textId="77777777" w:rsidR="00520DE9" w:rsidRPr="00520DE9" w:rsidRDefault="00520DE9" w:rsidP="00520DE9">
      <w:pPr>
        <w:pStyle w:val="B1"/>
        <w:rPr>
          <w:lang w:eastAsia="ko-KR"/>
        </w:rPr>
      </w:pPr>
      <w:r w:rsidRPr="00520DE9">
        <w:rPr>
          <w:lang w:eastAsia="ko-KR"/>
        </w:rPr>
        <w:lastRenderedPageBreak/>
        <w:t>2.</w:t>
      </w:r>
      <w:r w:rsidRPr="00520DE9">
        <w:rPr>
          <w:lang w:eastAsia="ko-KR"/>
        </w:rPr>
        <w:tab/>
        <w:t>EAS#1 and EAS#2 are located in the same datacentre. It is assumed to have the same DNAI when their locations are topologically identified as DNAI by the 5G Core Network.</w:t>
      </w:r>
    </w:p>
    <w:p w14:paraId="6B739C1A" w14:textId="77777777"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14:paraId="4D387972"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A97E8C1"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14:paraId="349A925A" w14:textId="75A4FFB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rPr>
          <w:rFonts w:hint="eastAsia"/>
        </w:rPr>
        <w:tab/>
      </w:r>
      <w:r w:rsidR="00520DE9" w:rsidRPr="00520DE9">
        <w:t>It is FFS whether or how to support two PDU Sessions are served by two different SMFs.</w:t>
      </w:r>
    </w:p>
    <w:p w14:paraId="28ED450A" w14:textId="77777777" w:rsidR="00520DE9" w:rsidRPr="00520DE9" w:rsidRDefault="00520DE9" w:rsidP="00520DE9">
      <w:pPr>
        <w:pStyle w:val="Heading3"/>
      </w:pPr>
      <w:bookmarkStart w:id="2940" w:name="_Toc43317435"/>
      <w:bookmarkStart w:id="2941" w:name="_Toc43374907"/>
      <w:bookmarkStart w:id="2942" w:name="_Toc43375368"/>
      <w:bookmarkStart w:id="2943" w:name="_Toc43801892"/>
      <w:bookmarkStart w:id="2944" w:name="_Toc43806158"/>
      <w:bookmarkStart w:id="2945" w:name="_Toc43806465"/>
      <w:bookmarkStart w:id="2946" w:name="_Toc50466934"/>
      <w:bookmarkStart w:id="2947" w:name="_Toc50468278"/>
      <w:bookmarkStart w:id="2948" w:name="_Toc50468548"/>
      <w:bookmarkStart w:id="2949" w:name="_Toc50468819"/>
      <w:bookmarkStart w:id="2950" w:name="_Toc50630772"/>
      <w:bookmarkStart w:id="2951" w:name="_Toc54944120"/>
      <w:r w:rsidRPr="00520DE9">
        <w:t>6.33.2</w:t>
      </w:r>
      <w:r w:rsidRPr="00520DE9">
        <w:tab/>
        <w:t>Procedures</w:t>
      </w:r>
      <w:bookmarkEnd w:id="2940"/>
      <w:bookmarkEnd w:id="2941"/>
      <w:bookmarkEnd w:id="2942"/>
      <w:bookmarkEnd w:id="2943"/>
      <w:bookmarkEnd w:id="2944"/>
      <w:bookmarkEnd w:id="2945"/>
      <w:bookmarkEnd w:id="2946"/>
      <w:bookmarkEnd w:id="2947"/>
      <w:bookmarkEnd w:id="2948"/>
      <w:bookmarkEnd w:id="2949"/>
      <w:bookmarkEnd w:id="2950"/>
      <w:bookmarkEnd w:id="2951"/>
    </w:p>
    <w:p w14:paraId="317E5468" w14:textId="77777777" w:rsidR="00520DE9" w:rsidRPr="00520DE9" w:rsidRDefault="00520DE9" w:rsidP="00520DE9">
      <w:pPr>
        <w:pStyle w:val="Heading4"/>
      </w:pPr>
      <w:bookmarkStart w:id="2952" w:name="_Toc43317436"/>
      <w:bookmarkStart w:id="2953" w:name="_Toc43374908"/>
      <w:bookmarkStart w:id="2954" w:name="_Toc43375369"/>
      <w:bookmarkStart w:id="2955" w:name="_Toc43801893"/>
      <w:bookmarkStart w:id="2956" w:name="_Toc43806159"/>
      <w:bookmarkStart w:id="2957" w:name="_Toc43806466"/>
      <w:bookmarkStart w:id="2958" w:name="_Toc50630773"/>
      <w:bookmarkStart w:id="2959" w:name="_Toc54944121"/>
      <w:r w:rsidRPr="00520DE9">
        <w:t>6.33.2.1</w:t>
      </w:r>
      <w:r w:rsidRPr="00520DE9">
        <w:tab/>
        <w:t>PSA relocation triggered by UP event notification</w:t>
      </w:r>
      <w:bookmarkEnd w:id="2952"/>
      <w:bookmarkEnd w:id="2953"/>
      <w:bookmarkEnd w:id="2954"/>
      <w:bookmarkEnd w:id="2955"/>
      <w:bookmarkEnd w:id="2956"/>
      <w:bookmarkEnd w:id="2957"/>
      <w:bookmarkEnd w:id="2958"/>
      <w:bookmarkEnd w:id="2959"/>
    </w:p>
    <w:p w14:paraId="5678EBB7"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Default="00010A55" w:rsidP="00010A55">
      <w:pPr>
        <w:pStyle w:val="TH"/>
      </w:pPr>
      <w:r>
        <w:object w:dxaOrig="9619" w:dyaOrig="8317" w14:anchorId="4D2F9043">
          <v:shape id="_x0000_i1104" type="#_x0000_t75" style="width:479.9pt;height:414.45pt" o:ole="">
            <v:imagedata r:id="rId169" o:title=""/>
          </v:shape>
          <o:OLEObject Type="Embed" ProgID="Word.Picture.8" ShapeID="_x0000_i1104" DrawAspect="Content" ObjectID="_1665558000" r:id="rId170"/>
        </w:object>
      </w:r>
    </w:p>
    <w:p w14:paraId="73449449" w14:textId="77777777" w:rsidR="00520DE9" w:rsidRPr="00520DE9" w:rsidRDefault="00520DE9" w:rsidP="00520DE9">
      <w:pPr>
        <w:pStyle w:val="TF"/>
      </w:pPr>
      <w:r w:rsidRPr="00520DE9">
        <w:t>Figure 6.33.2.1-1: PSA relocation (triggered by UP event notification)</w:t>
      </w:r>
    </w:p>
    <w:p w14:paraId="28F99840" w14:textId="77777777" w:rsidR="00010A55" w:rsidRDefault="00010A55" w:rsidP="00010A55">
      <w:pPr>
        <w:pStyle w:val="B1"/>
      </w:pPr>
      <w:r>
        <w:lastRenderedPageBreak/>
        <w:t>1.</w:t>
      </w:r>
      <w:r>
        <w:tab/>
        <w:t>The UE establishes the PDU Session successfully.</w:t>
      </w:r>
    </w:p>
    <w:p w14:paraId="0A52A01A" w14:textId="5533E65D"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PDUSession_Update_SMContext API during the Registration procedure, N2/Xn handover procedure, or Service Request procedure, the SMF checks whether a triggering condition of the UP event notification is met.</w:t>
      </w:r>
    </w:p>
    <w:p w14:paraId="1ED4B88C" w14:textId="77777777"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14:paraId="0413E8B9" w14:textId="3EEFDF0A" w:rsidR="00010A55" w:rsidRDefault="00010A55" w:rsidP="00520DE9">
      <w:pPr>
        <w:pStyle w:val="B1"/>
      </w:pPr>
      <w:r>
        <w:t>4.</w:t>
      </w:r>
      <w:r>
        <w:tab/>
        <w:t xml:space="preserve">If the SMF decides to relocate the PSA with preserving IP address and the upper layer context, the SMF selects the </w:t>
      </w:r>
      <w:r w:rsidR="005D5265">
        <w:t>PSA2</w:t>
      </w:r>
      <w:r>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Default="00010A55" w:rsidP="00520DE9">
      <w:pPr>
        <w:pStyle w:val="B1"/>
      </w:pPr>
      <w:r>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14:paraId="400D1698" w14:textId="77777777"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14:paraId="5128AC05" w14:textId="150F72EE"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0EDFFCC3" w:rsidR="00520DE9" w:rsidRPr="00520DE9" w:rsidRDefault="00520DE9" w:rsidP="00520DE9">
      <w:pPr>
        <w:pStyle w:val="Heading4"/>
      </w:pPr>
      <w:bookmarkStart w:id="2960" w:name="_Toc43317437"/>
      <w:bookmarkStart w:id="2961" w:name="_Toc43374909"/>
      <w:bookmarkStart w:id="2962" w:name="_Toc43375370"/>
      <w:bookmarkStart w:id="2963" w:name="_Toc43801894"/>
      <w:bookmarkStart w:id="2964" w:name="_Toc43806160"/>
      <w:bookmarkStart w:id="2965" w:name="_Toc43806467"/>
      <w:bookmarkStart w:id="2966" w:name="_Toc50630774"/>
      <w:bookmarkStart w:id="2967" w:name="_Toc54944122"/>
      <w:r w:rsidRPr="00520DE9">
        <w:t>6.33.2.2</w:t>
      </w:r>
      <w:r w:rsidRPr="00520DE9">
        <w:tab/>
        <w:t>PSA relocation (without UP event notification)</w:t>
      </w:r>
      <w:bookmarkEnd w:id="2960"/>
      <w:bookmarkEnd w:id="2961"/>
      <w:bookmarkEnd w:id="2962"/>
      <w:bookmarkEnd w:id="2963"/>
      <w:bookmarkEnd w:id="2964"/>
      <w:bookmarkEnd w:id="2965"/>
      <w:bookmarkEnd w:id="2966"/>
      <w:bookmarkEnd w:id="2967"/>
    </w:p>
    <w:p w14:paraId="08EE11BD"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520DE9" w:rsidRDefault="00520DE9" w:rsidP="00520DE9">
      <w:pPr>
        <w:pStyle w:val="TH"/>
        <w:rPr>
          <w:lang w:eastAsia="ko-KR"/>
        </w:rPr>
      </w:pPr>
      <w:r w:rsidRPr="00520DE9">
        <w:object w:dxaOrig="14460" w:dyaOrig="11550" w14:anchorId="34BE335B">
          <v:shape id="_x0000_i1105" type="#_x0000_t75" style="width:481.45pt;height:384.75pt" o:ole="">
            <v:imagedata r:id="rId171" o:title=""/>
          </v:shape>
          <o:OLEObject Type="Embed" ProgID="Visio.Drawing.15" ShapeID="_x0000_i1105" DrawAspect="Content" ObjectID="_1665558001" r:id="rId172"/>
        </w:object>
      </w:r>
    </w:p>
    <w:p w14:paraId="068EBDC9" w14:textId="77777777" w:rsidR="00520DE9" w:rsidRPr="00520DE9" w:rsidRDefault="00520DE9" w:rsidP="00520DE9">
      <w:pPr>
        <w:pStyle w:val="TF"/>
      </w:pPr>
      <w:r w:rsidRPr="00520DE9">
        <w:t>Figure 6.33.2.2-1: PSA relocation (without UP event notification)</w:t>
      </w:r>
    </w:p>
    <w:p w14:paraId="2D1370B5" w14:textId="77777777"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14:paraId="5DD79B6E" w14:textId="77777777"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14:paraId="3372B656" w14:textId="77777777"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14:paraId="52C9BFE2" w14:textId="70E3BDE3" w:rsidR="00520DE9" w:rsidRPr="00520DE9" w:rsidRDefault="00520DE9" w:rsidP="00520DE9">
      <w:pPr>
        <w:pStyle w:val="B1"/>
        <w:rPr>
          <w:lang w:eastAsia="ko-KR"/>
        </w:rPr>
      </w:pPr>
      <w:r w:rsidRPr="00520DE9">
        <w:rPr>
          <w:lang w:eastAsia="ko-KR"/>
        </w:rPr>
        <w:t>4.</w:t>
      </w:r>
      <w:r w:rsidRPr="00520DE9">
        <w:rPr>
          <w:lang w:eastAsia="ko-KR"/>
        </w:rPr>
        <w:tab/>
        <w:t xml:space="preserve">If the SMF decides to relocate the PSA with selecting the </w:t>
      </w:r>
      <w:r w:rsidR="005D5265">
        <w:rPr>
          <w:lang w:eastAsia="ko-KR"/>
        </w:rPr>
        <w:t>PSA2</w:t>
      </w:r>
      <w:r w:rsidRPr="00520DE9">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14:paraId="08603169" w14:textId="77777777"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14:paraId="6D543AE5" w14:textId="77777777" w:rsidR="00520DE9" w:rsidRPr="00BD496C" w:rsidRDefault="00520DE9" w:rsidP="00520DE9">
      <w:pPr>
        <w:pStyle w:val="B1"/>
      </w:pPr>
      <w:r w:rsidRPr="00520DE9">
        <w:rPr>
          <w:lang w:eastAsia="ko-KR"/>
        </w:rPr>
        <w:t>6.</w:t>
      </w:r>
      <w:r w:rsidRPr="00520DE9">
        <w:rPr>
          <w:lang w:eastAsia="ko-KR"/>
        </w:rPr>
        <w:tab/>
        <w:t>This step is the same as the step 7 of the Figure 6.33.2.1-1.</w:t>
      </w:r>
    </w:p>
    <w:p w14:paraId="53645468" w14:textId="77777777" w:rsidR="00520DE9" w:rsidRPr="00520DE9" w:rsidRDefault="00520DE9" w:rsidP="00520DE9">
      <w:pPr>
        <w:pStyle w:val="Heading3"/>
      </w:pPr>
      <w:bookmarkStart w:id="2968" w:name="_Toc43317438"/>
      <w:bookmarkStart w:id="2969" w:name="_Toc43374910"/>
      <w:bookmarkStart w:id="2970" w:name="_Toc43375371"/>
      <w:bookmarkStart w:id="2971" w:name="_Toc43801895"/>
      <w:bookmarkStart w:id="2972" w:name="_Toc43806161"/>
      <w:bookmarkStart w:id="2973" w:name="_Toc43806468"/>
      <w:bookmarkStart w:id="2974" w:name="_Toc50466935"/>
      <w:bookmarkStart w:id="2975" w:name="_Toc50468279"/>
      <w:bookmarkStart w:id="2976" w:name="_Toc50468549"/>
      <w:bookmarkStart w:id="2977" w:name="_Toc50468820"/>
      <w:bookmarkStart w:id="2978" w:name="_Toc50630775"/>
      <w:bookmarkStart w:id="2979" w:name="_Toc54944123"/>
      <w:r w:rsidRPr="00520DE9">
        <w:t>6.33.3</w:t>
      </w:r>
      <w:r w:rsidRPr="00520DE9">
        <w:tab/>
      </w:r>
      <w:bookmarkEnd w:id="2968"/>
      <w:r w:rsidRPr="00520DE9">
        <w:t>Impacts on services, entities and interfaces</w:t>
      </w:r>
      <w:bookmarkEnd w:id="2969"/>
      <w:bookmarkEnd w:id="2970"/>
      <w:bookmarkEnd w:id="2971"/>
      <w:bookmarkEnd w:id="2972"/>
      <w:bookmarkEnd w:id="2973"/>
      <w:bookmarkEnd w:id="2974"/>
      <w:bookmarkEnd w:id="2975"/>
      <w:bookmarkEnd w:id="2976"/>
      <w:bookmarkEnd w:id="2977"/>
      <w:bookmarkEnd w:id="2978"/>
      <w:bookmarkEnd w:id="2979"/>
    </w:p>
    <w:p w14:paraId="4B07054E"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67634DE9"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supports the same IP address allocation with different PSA-UPF based on the PCC rules or AF request.</w:t>
      </w:r>
    </w:p>
    <w:p w14:paraId="67B0D5E8" w14:textId="77777777"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14:paraId="060B2590" w14:textId="77777777"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14:paraId="5A0373EE" w14:textId="10E83A01" w:rsidR="00F10FE9" w:rsidRDefault="00520DE9" w:rsidP="00156801">
      <w:pPr>
        <w:pStyle w:val="B1"/>
        <w:rPr>
          <w:lang w:eastAsia="ko-KR"/>
        </w:rPr>
      </w:pPr>
      <w:r w:rsidRPr="00520DE9">
        <w:rPr>
          <w:lang w:eastAsia="ko-KR"/>
        </w:rPr>
        <w:t>-</w:t>
      </w:r>
      <w:r w:rsidRPr="00520DE9">
        <w:rPr>
          <w:lang w:eastAsia="ko-KR"/>
        </w:rPr>
        <w:tab/>
        <w:t>UE</w:t>
      </w:r>
      <w:r w:rsidR="00F10FE9" w:rsidRPr="00520DE9">
        <w:rPr>
          <w:lang w:eastAsia="ko-KR"/>
        </w:rPr>
        <w:t>:</w:t>
      </w:r>
    </w:p>
    <w:p w14:paraId="3F1886A1" w14:textId="07B3F368" w:rsidR="00156801" w:rsidRDefault="00F10FE9" w:rsidP="00156801">
      <w:pPr>
        <w:pStyle w:val="B1"/>
        <w:rPr>
          <w:lang w:eastAsia="ko-KR"/>
        </w:rPr>
      </w:pPr>
      <w:r>
        <w:rPr>
          <w:lang w:eastAsia="ko-KR"/>
        </w:rPr>
        <w:tab/>
      </w:r>
      <w:r w:rsidR="00520DE9" w:rsidRPr="00520DE9">
        <w:rPr>
          <w:lang w:eastAsia="ko-KR"/>
        </w:rPr>
        <w:t>The supports the upper layer context preservation if indicated by the SMF.</w:t>
      </w:r>
      <w:bookmarkStart w:id="2980" w:name="_Toc43317439"/>
    </w:p>
    <w:p w14:paraId="34ECA61C" w14:textId="66D28D50" w:rsidR="00F10FE9" w:rsidRPr="00F10FE9" w:rsidRDefault="00F10FE9" w:rsidP="00156801">
      <w:pPr>
        <w:pStyle w:val="B1"/>
        <w:rPr>
          <w:lang w:eastAsia="zh-CN"/>
        </w:rPr>
      </w:pPr>
      <w:r>
        <w:rPr>
          <w:lang w:eastAsia="ko-KR"/>
        </w:rPr>
        <w:tab/>
        <w:t>Impact on UE to support to identify IP preservation and exchange the upper layer network context control.</w:t>
      </w:r>
    </w:p>
    <w:p w14:paraId="210BF120" w14:textId="77777777" w:rsidR="00520DE9" w:rsidRPr="00520DE9" w:rsidRDefault="00520DE9" w:rsidP="00520DE9">
      <w:pPr>
        <w:pStyle w:val="Heading2"/>
      </w:pPr>
      <w:bookmarkStart w:id="2981" w:name="_Toc43374911"/>
      <w:bookmarkStart w:id="2982" w:name="_Toc43375372"/>
      <w:bookmarkStart w:id="2983" w:name="_Toc43801896"/>
      <w:bookmarkStart w:id="2984" w:name="_Toc43806162"/>
      <w:bookmarkStart w:id="2985" w:name="_Toc43806469"/>
      <w:bookmarkStart w:id="2986" w:name="_Toc50466936"/>
      <w:bookmarkStart w:id="2987" w:name="_Toc50468280"/>
      <w:bookmarkStart w:id="2988" w:name="_Toc50468550"/>
      <w:bookmarkStart w:id="2989" w:name="_Toc50468821"/>
      <w:bookmarkStart w:id="2990" w:name="_Toc50630776"/>
      <w:bookmarkStart w:id="2991" w:name="_Toc54944124"/>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2980"/>
      <w:bookmarkEnd w:id="2981"/>
      <w:bookmarkEnd w:id="2982"/>
      <w:bookmarkEnd w:id="2983"/>
      <w:bookmarkEnd w:id="2984"/>
      <w:bookmarkEnd w:id="2985"/>
      <w:bookmarkEnd w:id="2986"/>
      <w:bookmarkEnd w:id="2987"/>
      <w:bookmarkEnd w:id="2988"/>
      <w:bookmarkEnd w:id="2989"/>
      <w:bookmarkEnd w:id="2990"/>
      <w:bookmarkEnd w:id="2991"/>
    </w:p>
    <w:p w14:paraId="622E275F" w14:textId="77777777" w:rsidR="00520DE9" w:rsidRPr="00520DE9" w:rsidRDefault="00520DE9" w:rsidP="00520DE9">
      <w:pPr>
        <w:pStyle w:val="Heading3"/>
      </w:pPr>
      <w:bookmarkStart w:id="2992" w:name="_Toc43317440"/>
      <w:bookmarkStart w:id="2993" w:name="_Toc43374912"/>
      <w:bookmarkStart w:id="2994" w:name="_Toc43375373"/>
      <w:bookmarkStart w:id="2995" w:name="_Toc43801897"/>
      <w:bookmarkStart w:id="2996" w:name="_Toc43806163"/>
      <w:bookmarkStart w:id="2997" w:name="_Toc43806470"/>
      <w:bookmarkStart w:id="2998" w:name="_Toc50466937"/>
      <w:bookmarkStart w:id="2999" w:name="_Toc50468281"/>
      <w:bookmarkStart w:id="3000" w:name="_Toc50468551"/>
      <w:bookmarkStart w:id="3001" w:name="_Toc50468822"/>
      <w:bookmarkStart w:id="3002" w:name="_Toc50630777"/>
      <w:bookmarkStart w:id="3003" w:name="_Toc54944125"/>
      <w:r w:rsidRPr="00520DE9">
        <w:t>6.34.1</w:t>
      </w:r>
      <w:r w:rsidRPr="00520DE9">
        <w:rPr>
          <w:rFonts w:hint="eastAsia"/>
        </w:rPr>
        <w:tab/>
        <w:t>Description</w:t>
      </w:r>
      <w:bookmarkEnd w:id="2992"/>
      <w:bookmarkEnd w:id="2993"/>
      <w:bookmarkEnd w:id="2994"/>
      <w:bookmarkEnd w:id="2995"/>
      <w:bookmarkEnd w:id="2996"/>
      <w:bookmarkEnd w:id="2997"/>
      <w:bookmarkEnd w:id="2998"/>
      <w:bookmarkEnd w:id="2999"/>
      <w:bookmarkEnd w:id="3000"/>
      <w:bookmarkEnd w:id="3001"/>
      <w:bookmarkEnd w:id="3002"/>
      <w:bookmarkEnd w:id="3003"/>
    </w:p>
    <w:p w14:paraId="1FA9640B" w14:textId="77777777" w:rsidR="00520DE9" w:rsidRPr="00520DE9" w:rsidRDefault="00520DE9" w:rsidP="00520DE9">
      <w:pPr>
        <w:rPr>
          <w:lang w:eastAsia="ko-KR"/>
        </w:rPr>
      </w:pPr>
      <w:r w:rsidRPr="00520DE9">
        <w:rPr>
          <w:lang w:eastAsia="ko-KR"/>
        </w:rPr>
        <w:t>This solution provides a solution for local DN notification to the UE for KI#2.</w:t>
      </w:r>
    </w:p>
    <w:p w14:paraId="406FCF7D" w14:textId="77777777" w:rsidR="00520DE9" w:rsidRPr="00520DE9" w:rsidRDefault="00520DE9" w:rsidP="00520DE9">
      <w:pPr>
        <w:rPr>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14:paraId="1C77D1EB" w14:textId="77777777"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14:paraId="3BBCE03D" w14:textId="77777777"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14:paraId="57F36305" w14:textId="77777777"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14:paraId="2F2A8F02" w14:textId="77777777"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14:paraId="0EBD118D" w14:textId="77777777"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14:paraId="06570F30" w14:textId="77777777"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14:paraId="54EE6A6B" w14:textId="77777777"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14:paraId="59757DBC" w14:textId="77777777"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14:paraId="0B658099" w14:textId="77777777" w:rsidR="00520DE9" w:rsidRPr="00520DE9" w:rsidRDefault="00520DE9" w:rsidP="00520DE9">
      <w:pPr>
        <w:pStyle w:val="TH"/>
      </w:pPr>
      <w:r w:rsidRPr="00520DE9">
        <w:object w:dxaOrig="12690" w:dyaOrig="8041" w14:anchorId="7FC4FBCD">
          <v:shape id="_x0000_i1106" type="#_x0000_t75" style="width:463.3pt;height:294.25pt" o:ole="">
            <v:imagedata r:id="rId173" o:title=""/>
          </v:shape>
          <o:OLEObject Type="Embed" ProgID="Visio.Drawing.15" ShapeID="_x0000_i1106" DrawAspect="Content" ObjectID="_1665558002" r:id="rId174"/>
        </w:object>
      </w:r>
    </w:p>
    <w:p w14:paraId="50032541" w14:textId="77777777" w:rsidR="00520DE9" w:rsidRPr="00520DE9" w:rsidRDefault="00520DE9" w:rsidP="00520DE9">
      <w:pPr>
        <w:pStyle w:val="TF"/>
      </w:pPr>
      <w:r w:rsidRPr="00520DE9">
        <w:t>Figure 6.34.1-1: Example local DN configuration for local PSA relocation</w:t>
      </w:r>
    </w:p>
    <w:p w14:paraId="23B906E2" w14:textId="77777777"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520DE9" w:rsidRDefault="00520DE9" w:rsidP="00520DE9">
      <w:pPr>
        <w:pStyle w:val="TH"/>
      </w:pPr>
      <w:r w:rsidRPr="00520DE9">
        <w:object w:dxaOrig="12315" w:dyaOrig="5071" w14:anchorId="42FCEE32">
          <v:shape id="_x0000_i1107" type="#_x0000_t75" style="width:448.9pt;height:184.7pt" o:ole="">
            <v:imagedata r:id="rId175" o:title=""/>
          </v:shape>
          <o:OLEObject Type="Embed" ProgID="Visio.Drawing.15" ShapeID="_x0000_i1107" DrawAspect="Content" ObjectID="_1665558003" r:id="rId176"/>
        </w:object>
      </w:r>
    </w:p>
    <w:p w14:paraId="39BE719C" w14:textId="77777777" w:rsidR="00520DE9" w:rsidRPr="00520DE9" w:rsidRDefault="00520DE9" w:rsidP="00520DE9">
      <w:pPr>
        <w:pStyle w:val="TF"/>
      </w:pPr>
      <w:r w:rsidRPr="00520DE9">
        <w:t>Figure 6.34.1-2: An example of local DN binding context</w:t>
      </w:r>
    </w:p>
    <w:p w14:paraId="5A1936A7" w14:textId="541EE1D1" w:rsidR="00010A55" w:rsidRDefault="00010A55" w:rsidP="00010A55">
      <w:r>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t xml:space="preserve">ULCL </w:t>
      </w:r>
      <w:r>
        <w:t>operation</w:t>
      </w:r>
      <w:r w:rsidR="00342E82">
        <w:t xml:space="preserve"> (i.e. insertion/relocation/deletion of ULCL and additional PSA-UPF as described in </w:t>
      </w:r>
      <w:r w:rsidR="004174B9">
        <w:t>TS 23.501 [</w:t>
      </w:r>
      <w:r w:rsidR="00342E82">
        <w:t>2] 5.6.4.2)</w:t>
      </w:r>
      <w:r>
        <w:t xml:space="preserve"> does not provide any indication to the UE. Therefore, the old connection tears down after experiencing error case.</w:t>
      </w:r>
    </w:p>
    <w:p w14:paraId="14527B5D" w14:textId="77777777"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14:paraId="07707B8A" w14:textId="77777777"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14:paraId="01401BA1" w14:textId="77777777"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14:paraId="13708F56" w14:textId="77777777" w:rsidR="00520DE9" w:rsidRPr="00520DE9" w:rsidRDefault="00520DE9" w:rsidP="00520DE9">
      <w:pPr>
        <w:pStyle w:val="B1"/>
        <w:rPr>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14:paraId="60379149" w14:textId="77777777" w:rsidR="00520DE9" w:rsidRPr="00520DE9" w:rsidRDefault="00520DE9" w:rsidP="00520DE9">
      <w:pPr>
        <w:pStyle w:val="Heading3"/>
      </w:pPr>
      <w:bookmarkStart w:id="3004" w:name="_Toc43317441"/>
      <w:bookmarkStart w:id="3005" w:name="_Toc43374913"/>
      <w:bookmarkStart w:id="3006" w:name="_Toc43375374"/>
      <w:bookmarkStart w:id="3007" w:name="_Toc43801898"/>
      <w:bookmarkStart w:id="3008" w:name="_Toc43806164"/>
      <w:bookmarkStart w:id="3009" w:name="_Toc43806471"/>
      <w:bookmarkStart w:id="3010" w:name="_Toc50466938"/>
      <w:bookmarkStart w:id="3011" w:name="_Toc50468282"/>
      <w:bookmarkStart w:id="3012" w:name="_Toc50468552"/>
      <w:bookmarkStart w:id="3013" w:name="_Toc50468823"/>
      <w:bookmarkStart w:id="3014" w:name="_Toc50630778"/>
      <w:bookmarkStart w:id="3015" w:name="_Toc54944126"/>
      <w:r w:rsidRPr="00520DE9">
        <w:t>6.34.2</w:t>
      </w:r>
      <w:r w:rsidRPr="00520DE9">
        <w:tab/>
        <w:t>Procedures</w:t>
      </w:r>
      <w:bookmarkEnd w:id="3004"/>
      <w:bookmarkEnd w:id="3005"/>
      <w:bookmarkEnd w:id="3006"/>
      <w:bookmarkEnd w:id="3007"/>
      <w:bookmarkEnd w:id="3008"/>
      <w:bookmarkEnd w:id="3009"/>
      <w:bookmarkEnd w:id="3010"/>
      <w:bookmarkEnd w:id="3011"/>
      <w:bookmarkEnd w:id="3012"/>
      <w:bookmarkEnd w:id="3013"/>
      <w:bookmarkEnd w:id="3014"/>
      <w:bookmarkEnd w:id="3015"/>
    </w:p>
    <w:p w14:paraId="4ECD87F4" w14:textId="77777777" w:rsidR="00520DE9" w:rsidRPr="00520DE9" w:rsidRDefault="00520DE9" w:rsidP="00520DE9">
      <w:pPr>
        <w:pStyle w:val="Heading4"/>
      </w:pPr>
      <w:bookmarkStart w:id="3016" w:name="_Toc43317442"/>
      <w:bookmarkStart w:id="3017" w:name="_Toc43374914"/>
      <w:bookmarkStart w:id="3018" w:name="_Toc43375375"/>
      <w:bookmarkStart w:id="3019" w:name="_Toc43801899"/>
      <w:bookmarkStart w:id="3020" w:name="_Toc43806165"/>
      <w:bookmarkStart w:id="3021" w:name="_Toc43806472"/>
      <w:bookmarkStart w:id="3022" w:name="_Toc50630779"/>
      <w:bookmarkStart w:id="3023" w:name="_Toc54944127"/>
      <w:r w:rsidRPr="00520DE9">
        <w:t>6.34.2.1</w:t>
      </w:r>
      <w:r w:rsidRPr="00520DE9">
        <w:tab/>
        <w:t>Overview of local DN notification</w:t>
      </w:r>
      <w:bookmarkEnd w:id="3016"/>
      <w:bookmarkEnd w:id="3017"/>
      <w:bookmarkEnd w:id="3018"/>
      <w:bookmarkEnd w:id="3019"/>
      <w:bookmarkEnd w:id="3020"/>
      <w:bookmarkEnd w:id="3021"/>
      <w:bookmarkEnd w:id="3022"/>
      <w:bookmarkEnd w:id="3023"/>
    </w:p>
    <w:p w14:paraId="3DE5897C" w14:textId="77777777"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14:paraId="29D83ED4" w14:textId="77777777" w:rsidR="00520DE9" w:rsidRPr="00520DE9" w:rsidRDefault="00520DE9" w:rsidP="00520DE9">
      <w:pPr>
        <w:pStyle w:val="TH"/>
      </w:pPr>
      <w:r w:rsidRPr="00520DE9">
        <w:object w:dxaOrig="12046" w:dyaOrig="14926" w14:anchorId="7C4ABE6A">
          <v:shape id="_x0000_i1108" type="#_x0000_t75" style="width:449.85pt;height:556.6pt" o:ole="">
            <v:imagedata r:id="rId177" o:title=""/>
          </v:shape>
          <o:OLEObject Type="Embed" ProgID="Visio.Drawing.15" ShapeID="_x0000_i1108" DrawAspect="Content" ObjectID="_1665558004" r:id="rId178"/>
        </w:object>
      </w:r>
    </w:p>
    <w:p w14:paraId="67EF0A41" w14:textId="77777777" w:rsidR="00520DE9" w:rsidRPr="00520DE9" w:rsidRDefault="00520DE9" w:rsidP="00520DE9">
      <w:pPr>
        <w:pStyle w:val="TF"/>
      </w:pPr>
      <w:r w:rsidRPr="00520DE9">
        <w:t>Figure 6.34.2.1-1: Overview of local DN notification</w:t>
      </w:r>
    </w:p>
    <w:p w14:paraId="58694524" w14:textId="57661B11" w:rsidR="00010A55" w:rsidRDefault="00010A55" w:rsidP="00E71C5B">
      <w:pPr>
        <w:pStyle w:val="B1"/>
      </w:pPr>
      <w:r>
        <w:t>1.</w:t>
      </w:r>
      <w:r>
        <w:tab/>
        <w:t xml:space="preserve">If the UE requests to establish a new PDU Session, the SMF selects the PSA-UPF0, establishes the N4 Session with PSA-UPF0, makes the tunnel between the (R)AN and PSA-UPF0 </w:t>
      </w:r>
      <w:r w:rsidR="00342E82">
        <w:t xml:space="preserve">and </w:t>
      </w:r>
      <w:r>
        <w:t>sends the PDU Session Establishment Accept to the UE. After successful establishment of the PDU Session, the UE can make network interface corresponding with the PDU Session.</w:t>
      </w:r>
    </w:p>
    <w:p w14:paraId="598E54A3" w14:textId="2544AF6E" w:rsidR="00010A55" w:rsidRDefault="00010A55" w:rsidP="00E71C5B">
      <w:pPr>
        <w:pStyle w:val="B1"/>
      </w:pPr>
      <w:r>
        <w:t>2.</w:t>
      </w:r>
      <w:r>
        <w:tab/>
        <w:t>The UE can connect a TCP connection with the server in the central DN. A TCP context is established in the upper layer (e.g. the High Layer OS) in the UE and the TCP context is bound to the network interface</w:t>
      </w:r>
      <w:r w:rsidR="00342E82">
        <w:t xml:space="preserve"> associated with the PDU Session established in the step 1</w:t>
      </w:r>
      <w:r>
        <w:t>. This is illustrated as (A).</w:t>
      </w:r>
    </w:p>
    <w:p w14:paraId="4451D3E5" w14:textId="03294C19" w:rsidR="00010A55" w:rsidRDefault="00010A55" w:rsidP="00E71C5B">
      <w:pPr>
        <w:pStyle w:val="B1"/>
      </w:pPr>
      <w:r>
        <w:t>3.</w:t>
      </w:r>
      <w:r>
        <w:tab/>
        <w:t xml:space="preserve">The SMF decides to insert ULCL UPF and local PSA-UPF, selects the local PSA-UPF1, and establishes the N4 Session with ULCL UPF and local PSA-UPF1 and sends the uplink classifier information (e.g. IP 3-tuple </w:t>
      </w:r>
      <w:r>
        <w:lastRenderedPageBreak/>
        <w:t>information including destination IP address, port and protocol number) to the ULCL-UPF. The SMF sends the local DN information to the UE. The local DN information includes</w:t>
      </w:r>
      <w:r w:rsidR="00342E82" w:rsidRPr="00342E82">
        <w:t xml:space="preserve"> </w:t>
      </w:r>
      <w:r w:rsidR="00342E82">
        <w:t>an indication of the</w:t>
      </w:r>
      <w:r>
        <w:t xml:space="preserve"> addition of </w:t>
      </w:r>
      <w:r w:rsidR="00342E82">
        <w:t xml:space="preserve">a </w:t>
      </w:r>
      <w:r>
        <w:t xml:space="preserve">local DN, </w:t>
      </w:r>
      <w:r w:rsidR="00342E82">
        <w:t xml:space="preserve">the </w:t>
      </w:r>
      <w:r>
        <w:t xml:space="preserve">identifier of </w:t>
      </w:r>
      <w:r w:rsidR="00342E82">
        <w:t xml:space="preserve">the </w:t>
      </w:r>
      <w:r>
        <w:t>local DN (e.g. DNAI-A), IP address range</w:t>
      </w:r>
      <w:r w:rsidR="00342E82">
        <w:t xml:space="preserve"> of the local DN</w:t>
      </w:r>
      <w:r>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Default="00010A55" w:rsidP="00E71C5B">
      <w:pPr>
        <w:pStyle w:val="B1"/>
      </w:pPr>
      <w:r>
        <w:t>4.</w:t>
      </w:r>
      <w:r>
        <w:tab/>
        <w:t>The UE can perform DNS resolution procedure based on the application's request for EAS#1 FQDN. The UE can query</w:t>
      </w:r>
      <w:r w:rsidR="00342E82" w:rsidRPr="00342E82">
        <w:t xml:space="preserve"> </w:t>
      </w:r>
      <w:r w:rsidR="00342E82">
        <w:t>a DNS request to resolve the</w:t>
      </w:r>
      <w:r>
        <w:t xml:space="preserve"> IP address for EAS#1 to the local DNS server advertised in the step 3 or </w:t>
      </w:r>
      <w:r w:rsidR="00342E82">
        <w:t xml:space="preserve">a </w:t>
      </w:r>
      <w:r>
        <w:t>DNS server in the central DN.</w:t>
      </w:r>
    </w:p>
    <w:p w14:paraId="76DD1FF6" w14:textId="77777777" w:rsidR="00010A55" w:rsidRDefault="00010A55" w:rsidP="00E71C5B">
      <w:pPr>
        <w:pStyle w:val="B1"/>
      </w:pPr>
      <w:r>
        <w:t>5.</w:t>
      </w:r>
      <w:r>
        <w:tab/>
        <w:t>The UE can connect to the EAS#1 with the IP address discovered via DNS query procedure and establish a TCP context that is illustrated in (B).</w:t>
      </w:r>
    </w:p>
    <w:p w14:paraId="1C201ACD" w14:textId="6259044A" w:rsidR="00010A55" w:rsidRDefault="00010A55" w:rsidP="00E71C5B">
      <w:pPr>
        <w:pStyle w:val="B1"/>
      </w:pPr>
      <w:r>
        <w:t>6.</w:t>
      </w:r>
      <w:r>
        <w:tab/>
      </w:r>
      <w:r w:rsidR="00342E82">
        <w:t>If t</w:t>
      </w:r>
      <w:r>
        <w:t xml:space="preserve">he SMF detects the DNAI change caused by the UE movement or </w:t>
      </w:r>
      <w:r w:rsidR="00342E82">
        <w:t xml:space="preserve">if the SMF </w:t>
      </w:r>
      <w:r>
        <w:t>receives the AF influenced traffic steering enforcement control information from the PCF, the SMF decides to relocate the local PSA-UPF and performs the local PSA relocation procedure.</w:t>
      </w:r>
    </w:p>
    <w:p w14:paraId="16B0FCD2" w14:textId="77777777" w:rsidR="00010A55" w:rsidRDefault="00010A55" w:rsidP="00E71C5B">
      <w:pPr>
        <w:pStyle w:val="B1"/>
      </w:pPr>
      <w: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Default="00010A55" w:rsidP="00E71C5B">
      <w:pPr>
        <w:pStyle w:val="B1"/>
      </w:pPr>
      <w: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Default="00010A55" w:rsidP="00E71C5B">
      <w:pPr>
        <w:pStyle w:val="B1"/>
      </w:pPr>
      <w: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Default="00010A55" w:rsidP="00E71C5B">
      <w:pPr>
        <w:pStyle w:val="B1"/>
      </w:pPr>
      <w:r>
        <w:t>7.</w:t>
      </w:r>
      <w: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Default="00010A55" w:rsidP="00E71C5B">
      <w:pPr>
        <w:pStyle w:val="B1"/>
      </w:pPr>
      <w:r>
        <w:t>8.</w:t>
      </w:r>
      <w:r>
        <w:tab/>
        <w:t>If the application requests to establish the TCP connection with EAS#1 instance is discovered in local DN2, a new TCP connection is established with the EAS#1 in local DN 2 through PSA-UPF2.</w:t>
      </w:r>
    </w:p>
    <w:p w14:paraId="54D5906C" w14:textId="77777777" w:rsidR="00010A55" w:rsidRDefault="00010A55" w:rsidP="00E71C5B">
      <w:pPr>
        <w:pStyle w:val="B1"/>
      </w:pPr>
      <w:r>
        <w:t>9.</w:t>
      </w:r>
      <w: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520DE9" w:rsidRDefault="00520DE9" w:rsidP="00520DE9">
      <w:pPr>
        <w:pStyle w:val="Heading4"/>
        <w:rPr>
          <w:rFonts w:eastAsia="Malgun Gothic"/>
          <w:lang w:eastAsia="ko-KR"/>
        </w:rPr>
      </w:pPr>
      <w:bookmarkStart w:id="3024" w:name="_Toc43317443"/>
      <w:bookmarkStart w:id="3025" w:name="_Toc43374915"/>
      <w:bookmarkStart w:id="3026" w:name="_Toc43375376"/>
      <w:bookmarkStart w:id="3027" w:name="_Toc43801900"/>
      <w:bookmarkStart w:id="3028" w:name="_Toc43806166"/>
      <w:bookmarkStart w:id="3029" w:name="_Toc43806473"/>
      <w:bookmarkStart w:id="3030" w:name="_Toc50630780"/>
      <w:bookmarkStart w:id="3031" w:name="_Toc54944128"/>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3024"/>
      <w:bookmarkEnd w:id="3025"/>
      <w:bookmarkEnd w:id="3026"/>
      <w:bookmarkEnd w:id="3027"/>
      <w:bookmarkEnd w:id="3028"/>
      <w:bookmarkEnd w:id="3029"/>
      <w:bookmarkEnd w:id="3030"/>
      <w:bookmarkEnd w:id="3031"/>
    </w:p>
    <w:p w14:paraId="7CB06B65" w14:textId="7DE2469C" w:rsidR="00520DE9" w:rsidRPr="00520DE9" w:rsidRDefault="00520DE9" w:rsidP="00520DE9">
      <w:pPr>
        <w:rPr>
          <w:lang w:eastAsia="ko-KR"/>
        </w:rPr>
      </w:pPr>
      <w:r w:rsidRPr="00520DE9">
        <w:rPr>
          <w:lang w:eastAsia="ko-KR"/>
        </w:rPr>
        <w:t xml:space="preserve">The local DN configuration as described in </w:t>
      </w:r>
      <w:r w:rsidR="004174B9">
        <w:rPr>
          <w:lang w:eastAsia="ko-KR"/>
        </w:rPr>
        <w:t>clause </w:t>
      </w:r>
      <w:r w:rsidRPr="00520DE9">
        <w:rPr>
          <w:lang w:eastAsia="ko-KR"/>
        </w:rPr>
        <w:t>6.34.2.1 is configured in the SMF or in the PCF.</w:t>
      </w:r>
    </w:p>
    <w:p w14:paraId="17150ABD" w14:textId="77777777"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14:paraId="2F0BC9A5" w14:textId="77777777"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14:paraId="72438EE3" w14:textId="77777777"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14:paraId="24CD9367"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14:paraId="7D9C907C" w14:textId="77777777"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520DE9" w:rsidRDefault="00520DE9" w:rsidP="00520DE9">
      <w:pPr>
        <w:pStyle w:val="TH"/>
      </w:pPr>
      <w:r w:rsidRPr="00520DE9">
        <w:object w:dxaOrig="15360" w:dyaOrig="17430" w14:anchorId="5A77E8EF">
          <v:shape id="_x0000_i1109" type="#_x0000_t75" style="width:424.8pt;height:482.7pt" o:ole="">
            <v:imagedata r:id="rId179" o:title=""/>
          </v:shape>
          <o:OLEObject Type="Embed" ProgID="Visio.Drawing.15" ShapeID="_x0000_i1109" DrawAspect="Content" ObjectID="_1665558005" r:id="rId180"/>
        </w:object>
      </w:r>
    </w:p>
    <w:p w14:paraId="4A9A4934" w14:textId="77777777" w:rsidR="00520DE9" w:rsidRPr="00520DE9" w:rsidRDefault="00520DE9" w:rsidP="00520DE9">
      <w:pPr>
        <w:pStyle w:val="TF"/>
      </w:pPr>
      <w:r w:rsidRPr="00520DE9">
        <w:t>Figure 6.34.2.2-1: local UPF insertion/relocation with local DN notification to the UE (PCF controlled)</w:t>
      </w:r>
    </w:p>
    <w:p w14:paraId="1BF726BC" w14:textId="48C2C8E9" w:rsidR="00520DE9" w:rsidRPr="00520DE9" w:rsidRDefault="00520DE9" w:rsidP="00E71C5B">
      <w:pPr>
        <w:pStyle w:val="B1"/>
        <w:rPr>
          <w:lang w:eastAsia="ko-KR"/>
        </w:rPr>
      </w:pPr>
      <w:r w:rsidRPr="00520DE9">
        <w:rPr>
          <w:lang w:eastAsia="ko-KR"/>
        </w:rPr>
        <w:t>1.</w:t>
      </w:r>
      <w:r w:rsidRPr="00520DE9">
        <w:rPr>
          <w:lang w:eastAsia="ko-KR"/>
        </w:rPr>
        <w:tab/>
        <w:t xml:space="preserve">During the UE requests a PDU Session Establishment, the UE </w:t>
      </w:r>
      <w:r w:rsidR="00342E82">
        <w:rPr>
          <w:lang w:eastAsia="ko-KR"/>
        </w:rPr>
        <w:t xml:space="preserve">may </w:t>
      </w:r>
      <w:r w:rsidRPr="00520DE9">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Pr>
          <w:lang w:eastAsia="ko-KR"/>
        </w:rPr>
        <w:t xml:space="preserve">the </w:t>
      </w:r>
      <w:r w:rsidRPr="00520DE9">
        <w:rPr>
          <w:lang w:eastAsia="ko-KR"/>
        </w:rPr>
        <w:t>subscription information retrieved from the UDM and the local DN notification control policy provided by the PCF, the SMF decides to accept the request of PDU Session Establishment and send</w:t>
      </w:r>
      <w:r w:rsidR="00342E82">
        <w:rPr>
          <w:lang w:eastAsia="ko-KR"/>
        </w:rPr>
        <w:t>s</w:t>
      </w:r>
      <w:r w:rsidRPr="00520DE9">
        <w:rPr>
          <w:lang w:eastAsia="ko-KR"/>
        </w:rPr>
        <w:t xml:space="preserve"> the PDU Session Establishment Accept to the UE via AMF. After the </w:t>
      </w:r>
      <w:r w:rsidRPr="00520DE9">
        <w:rPr>
          <w:lang w:eastAsia="ko-KR"/>
        </w:rPr>
        <w:lastRenderedPageBreak/>
        <w:t>SMF receives the RAN tunnel information from the (R)AN via AMF, the SMF modifies N4 session for the PSA-UPF0.</w:t>
      </w:r>
    </w:p>
    <w:p w14:paraId="7395C1C7" w14:textId="77777777" w:rsidR="00520DE9" w:rsidRPr="00520DE9" w:rsidRDefault="00520DE9" w:rsidP="00E71C5B">
      <w:pPr>
        <w:pStyle w:val="B1"/>
        <w:rPr>
          <w:lang w:eastAsia="ko-KR"/>
        </w:rPr>
      </w:pPr>
      <w:r w:rsidRPr="00520DE9">
        <w:rPr>
          <w:lang w:eastAsia="ko-KR"/>
        </w:rPr>
        <w:t>2.</w:t>
      </w:r>
      <w:r w:rsidRPr="00520DE9">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520DE9" w:rsidRDefault="00520DE9" w:rsidP="00E71C5B">
      <w:pPr>
        <w:pStyle w:val="B1"/>
        <w:rPr>
          <w:lang w:eastAsia="ko-KR"/>
        </w:rPr>
      </w:pPr>
      <w:r w:rsidRPr="00520DE9">
        <w:rPr>
          <w:lang w:eastAsia="ko-KR"/>
        </w:rPr>
        <w:t>3.</w:t>
      </w:r>
      <w:r w:rsidRPr="00520DE9">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77777777" w:rsidR="00520DE9" w:rsidRPr="00520DE9" w:rsidRDefault="00520DE9" w:rsidP="00E71C5B">
      <w:pPr>
        <w:pStyle w:val="B1"/>
        <w:rPr>
          <w:lang w:eastAsia="ko-KR"/>
        </w:rPr>
      </w:pPr>
      <w:r w:rsidRPr="00520DE9">
        <w:rPr>
          <w:lang w:eastAsia="ko-KR"/>
        </w:rPr>
        <w:t>4.</w:t>
      </w:r>
      <w:r w:rsidRPr="00520DE9">
        <w:rPr>
          <w:lang w:eastAsia="ko-KR"/>
        </w:rPr>
        <w:tab/>
        <w:t>The procedure of triggering condition for local PSA relocation is the same described in the step 2</w:t>
      </w:r>
    </w:p>
    <w:p w14:paraId="7AA8D679" w14:textId="00E27604" w:rsidR="00520DE9" w:rsidRPr="00520DE9" w:rsidRDefault="00520DE9" w:rsidP="00E71C5B">
      <w:pPr>
        <w:pStyle w:val="B1"/>
        <w:rPr>
          <w:lang w:eastAsia="ko-KR"/>
        </w:rPr>
      </w:pPr>
      <w:r w:rsidRPr="00520DE9">
        <w:rPr>
          <w:lang w:eastAsia="ko-KR"/>
        </w:rPr>
        <w:t>5.</w:t>
      </w:r>
      <w:r w:rsidRPr="00520DE9">
        <w:rPr>
          <w:lang w:eastAsia="ko-KR"/>
        </w:rPr>
        <w:tab/>
        <w:t xml:space="preserve">After the SMF decides to relocate local PSA-UPF (from PSA1 to </w:t>
      </w:r>
      <w:r w:rsidR="005D5265">
        <w:rPr>
          <w:lang w:eastAsia="ko-KR"/>
        </w:rPr>
        <w:t>PSA2</w:t>
      </w:r>
      <w:r w:rsidRPr="00520DE9">
        <w:rPr>
          <w:lang w:eastAsia="ko-KR"/>
        </w:rPr>
        <w:t xml:space="preserve">), the SMF establishes N4 Session with </w:t>
      </w:r>
      <w:r w:rsidR="005D5265">
        <w:rPr>
          <w:lang w:eastAsia="ko-KR"/>
        </w:rPr>
        <w:t>PSA2</w:t>
      </w:r>
      <w:r w:rsidRPr="00520DE9">
        <w:rPr>
          <w:lang w:eastAsia="ko-KR"/>
        </w:rPr>
        <w:t xml:space="preserve">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520DE9" w:rsidRDefault="00520DE9" w:rsidP="00520DE9">
      <w:pPr>
        <w:pStyle w:val="Heading4"/>
      </w:pPr>
      <w:bookmarkStart w:id="3032" w:name="_Toc43317444"/>
      <w:bookmarkStart w:id="3033" w:name="_Toc43374916"/>
      <w:bookmarkStart w:id="3034" w:name="_Toc43375377"/>
      <w:bookmarkStart w:id="3035" w:name="_Toc43801901"/>
      <w:bookmarkStart w:id="3036" w:name="_Toc43806167"/>
      <w:bookmarkStart w:id="3037" w:name="_Toc43806474"/>
      <w:bookmarkStart w:id="3038" w:name="_Toc50630781"/>
      <w:bookmarkStart w:id="3039" w:name="_Toc54944129"/>
      <w:r w:rsidRPr="00520DE9">
        <w:t>6.34.2.3</w:t>
      </w:r>
      <w:r w:rsidRPr="00520DE9">
        <w:tab/>
        <w:t>Procedure for AF requested local DN notification control during local PSA relocation</w:t>
      </w:r>
      <w:bookmarkEnd w:id="3032"/>
      <w:bookmarkEnd w:id="3033"/>
      <w:bookmarkEnd w:id="3034"/>
      <w:bookmarkEnd w:id="3035"/>
      <w:bookmarkEnd w:id="3036"/>
      <w:bookmarkEnd w:id="3037"/>
      <w:bookmarkEnd w:id="3038"/>
      <w:bookmarkEnd w:id="3039"/>
    </w:p>
    <w:p w14:paraId="3313559C" w14:textId="77777777" w:rsidR="00520DE9" w:rsidRPr="00520DE9" w:rsidRDefault="00520DE9" w:rsidP="00520DE9">
      <w:pPr>
        <w:rPr>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14:paraId="07C80111" w14:textId="77777777" w:rsidR="00520DE9" w:rsidRPr="00520DE9" w:rsidRDefault="00520DE9" w:rsidP="00520DE9">
      <w:pPr>
        <w:pStyle w:val="TH"/>
        <w:rPr>
          <w:lang w:eastAsia="ko-KR"/>
        </w:rPr>
      </w:pPr>
      <w:r w:rsidRPr="00520DE9">
        <w:object w:dxaOrig="12165" w:dyaOrig="10005" w14:anchorId="452FFF8D">
          <v:shape id="_x0000_i1110" type="#_x0000_t75" style="width:481.75pt;height:396.3pt" o:ole="">
            <v:imagedata r:id="rId181" o:title=""/>
          </v:shape>
          <o:OLEObject Type="Embed" ProgID="Visio.Drawing.15" ShapeID="_x0000_i1110" DrawAspect="Content" ObjectID="_1665558006" r:id="rId182"/>
        </w:object>
      </w:r>
    </w:p>
    <w:p w14:paraId="1EDD8FEB" w14:textId="77777777"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14:paraId="34E6DA54" w14:textId="77777777" w:rsidR="00010A55" w:rsidRDefault="00010A55" w:rsidP="00010A55">
      <w:pPr>
        <w:pStyle w:val="B1"/>
      </w:pPr>
      <w:r>
        <w:t>1.</w:t>
      </w:r>
      <w:r>
        <w:tab/>
        <w:t>The PDU Session Establishment procedure is performed</w:t>
      </w:r>
    </w:p>
    <w:p w14:paraId="17528596" w14:textId="77777777" w:rsidR="00010A55" w:rsidRDefault="00010A55" w:rsidP="00010A55">
      <w:pPr>
        <w:pStyle w:val="B1"/>
      </w:pPr>
      <w:r>
        <w:t>2.</w:t>
      </w:r>
      <w:r>
        <w:tab/>
        <w:t>The procedure for the addition of additional PSA is performed.</w:t>
      </w:r>
    </w:p>
    <w:p w14:paraId="53DB8064" w14:textId="0E294A2F"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t>s</w:t>
      </w:r>
      <w:r>
        <w:t xml:space="preserve"> the AF influenced traffic steering enforcement control information in PCC rules to the SMF with SMPolicyAssociation modification procedure. The PCF includes the local DN</w:t>
      </w:r>
      <w:r w:rsidR="00342E82" w:rsidRPr="00342E82">
        <w:t xml:space="preserve"> </w:t>
      </w:r>
      <w:r w:rsidR="00342E82">
        <w:t>notification</w:t>
      </w:r>
      <w:r>
        <w:t xml:space="preserve"> control information</w:t>
      </w:r>
      <w:r w:rsidR="00342E82">
        <w:t xml:space="preserve"> in the PCC rules</w:t>
      </w:r>
      <w:r>
        <w:t>. The PCF may send the indicator whether to allow the AF requested local DN binding context control information.</w:t>
      </w:r>
    </w:p>
    <w:p w14:paraId="26D95F4F" w14:textId="77777777"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Default="00010A55" w:rsidP="00010A55">
      <w:pPr>
        <w:pStyle w:val="B1"/>
      </w:pPr>
      <w:r>
        <w:t>4.</w:t>
      </w:r>
      <w:r>
        <w:tab/>
        <w:t>The SMF decides to add</w:t>
      </w:r>
      <w:r w:rsidR="00342E82" w:rsidRPr="00342E82">
        <w:t xml:space="preserve"> </w:t>
      </w:r>
      <w:r w:rsidR="00342E82">
        <w:t>an</w:t>
      </w:r>
      <w:r>
        <w:t xml:space="preserve"> additional PSA-UPF </w:t>
      </w:r>
      <w:r w:rsidR="00342E82">
        <w:t xml:space="preserve">and a ULCL </w:t>
      </w:r>
      <w:r>
        <w:t xml:space="preserve">UPF based on the triggers described in the step 3. If the AF request includes </w:t>
      </w:r>
      <w:r w:rsidR="00342E82">
        <w:t xml:space="preserve">the subscription for </w:t>
      </w:r>
      <w:r>
        <w:t>the UP event notification, the SMF sends the early notification to the source AF</w:t>
      </w:r>
      <w:r w:rsidR="00342E82">
        <w:t xml:space="preserve"> in the step X-1</w:t>
      </w:r>
      <w:r>
        <w:t xml:space="preserve">. </w:t>
      </w:r>
      <w:r w:rsidR="00342E82">
        <w:t>T</w:t>
      </w:r>
      <w:r>
        <w:t>he AF responds the SMF with sending the AppRelocationInfo with positive response</w:t>
      </w:r>
      <w:r w:rsidR="00342E82">
        <w:t xml:space="preserve"> in the step X-2</w:t>
      </w:r>
      <w:r>
        <w:t>.</w:t>
      </w:r>
    </w:p>
    <w:p w14:paraId="79BA6A4B" w14:textId="47068BFE" w:rsidR="00010A55" w:rsidRDefault="00010A55" w:rsidP="00010A55">
      <w:pPr>
        <w:pStyle w:val="B1"/>
      </w:pPr>
      <w:r>
        <w:tab/>
        <w:t xml:space="preserve">The </w:t>
      </w:r>
      <w:r w:rsidR="00342E82">
        <w:t xml:space="preserve">AppRelocationInfo </w:t>
      </w:r>
      <w:r>
        <w:t xml:space="preserve">message may include the AF requested upper layer control information </w:t>
      </w:r>
      <w:r w:rsidR="00342E82">
        <w:t xml:space="preserve">with </w:t>
      </w:r>
      <w:r>
        <w:t xml:space="preserve">the indicator for request of refreshing the L4 context or refreshing the local DNS cache. The AF includes the refreshing L4 context if the layer 4 connection to the EAS has to be re-established after the application relocation </w:t>
      </w:r>
      <w:r>
        <w:lastRenderedPageBreak/>
        <w:t>procedure. The AF includes the refreshing the local DNS cache if local DNS is deployed in the local DN. The SMF establishes the N4 Session with local PSA-UPF1.</w:t>
      </w:r>
    </w:p>
    <w:p w14:paraId="7F8CBB40" w14:textId="77777777" w:rsidR="00010A55" w:rsidRDefault="00010A55" w:rsidP="00010A55">
      <w:pPr>
        <w:pStyle w:val="B1"/>
      </w:pPr>
      <w:r>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520DE9" w:rsidRDefault="00520DE9" w:rsidP="00520DE9">
      <w:pPr>
        <w:pStyle w:val="Heading3"/>
      </w:pPr>
      <w:bookmarkStart w:id="3040" w:name="_Toc43317445"/>
      <w:bookmarkStart w:id="3041" w:name="_Toc43374917"/>
      <w:bookmarkStart w:id="3042" w:name="_Toc43375378"/>
      <w:bookmarkStart w:id="3043" w:name="_Toc43801902"/>
      <w:bookmarkStart w:id="3044" w:name="_Toc43806168"/>
      <w:bookmarkStart w:id="3045" w:name="_Toc43806475"/>
      <w:bookmarkStart w:id="3046" w:name="_Toc50466939"/>
      <w:bookmarkStart w:id="3047" w:name="_Toc50468283"/>
      <w:bookmarkStart w:id="3048" w:name="_Toc50468553"/>
      <w:bookmarkStart w:id="3049" w:name="_Toc50468824"/>
      <w:bookmarkStart w:id="3050" w:name="_Toc50630782"/>
      <w:bookmarkStart w:id="3051" w:name="_Toc54944130"/>
      <w:r w:rsidRPr="00520DE9">
        <w:t>6.34.3</w:t>
      </w:r>
      <w:r w:rsidRPr="00520DE9">
        <w:tab/>
      </w:r>
      <w:bookmarkEnd w:id="3040"/>
      <w:r w:rsidRPr="00520DE9">
        <w:t>Impacts on services, entities and interfaces</w:t>
      </w:r>
      <w:bookmarkEnd w:id="3041"/>
      <w:bookmarkEnd w:id="3042"/>
      <w:bookmarkEnd w:id="3043"/>
      <w:bookmarkEnd w:id="3044"/>
      <w:bookmarkEnd w:id="3045"/>
      <w:bookmarkEnd w:id="3046"/>
      <w:bookmarkEnd w:id="3047"/>
      <w:bookmarkEnd w:id="3048"/>
      <w:bookmarkEnd w:id="3049"/>
      <w:bookmarkEnd w:id="3050"/>
      <w:bookmarkEnd w:id="3051"/>
    </w:p>
    <w:p w14:paraId="5B177B3C"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2EDF8F41"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14:paraId="51877E03"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14:paraId="55FA2B48" w14:textId="77777777"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520DE9" w:rsidRDefault="00520DE9" w:rsidP="00520DE9">
      <w:pPr>
        <w:pStyle w:val="Heading2"/>
      </w:pPr>
      <w:bookmarkStart w:id="3052" w:name="_Toc43317446"/>
      <w:bookmarkStart w:id="3053" w:name="_Toc43374918"/>
      <w:bookmarkStart w:id="3054" w:name="_Toc43375379"/>
      <w:bookmarkStart w:id="3055" w:name="_Toc43801903"/>
      <w:bookmarkStart w:id="3056" w:name="_Toc43806169"/>
      <w:bookmarkStart w:id="3057" w:name="_Toc43806476"/>
      <w:bookmarkStart w:id="3058" w:name="_Toc50466940"/>
      <w:bookmarkStart w:id="3059" w:name="_Toc50468284"/>
      <w:bookmarkStart w:id="3060" w:name="_Toc50468554"/>
      <w:bookmarkStart w:id="3061" w:name="_Toc50468825"/>
      <w:bookmarkStart w:id="3062" w:name="_Toc50630783"/>
      <w:bookmarkStart w:id="3063" w:name="_Toc54944131"/>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3052"/>
      <w:bookmarkEnd w:id="3053"/>
      <w:bookmarkEnd w:id="3054"/>
      <w:bookmarkEnd w:id="3055"/>
      <w:bookmarkEnd w:id="3056"/>
      <w:bookmarkEnd w:id="3057"/>
      <w:bookmarkEnd w:id="3058"/>
      <w:bookmarkEnd w:id="3059"/>
      <w:bookmarkEnd w:id="3060"/>
      <w:bookmarkEnd w:id="3061"/>
      <w:bookmarkEnd w:id="3062"/>
      <w:bookmarkEnd w:id="3063"/>
    </w:p>
    <w:p w14:paraId="3C1D8E35" w14:textId="77777777" w:rsidR="00520DE9" w:rsidRPr="00520DE9" w:rsidRDefault="00520DE9" w:rsidP="00520DE9">
      <w:pPr>
        <w:pStyle w:val="Heading3"/>
      </w:pPr>
      <w:bookmarkStart w:id="3064" w:name="_Toc43317447"/>
      <w:bookmarkStart w:id="3065" w:name="_Toc43374919"/>
      <w:bookmarkStart w:id="3066" w:name="_Toc43375380"/>
      <w:bookmarkStart w:id="3067" w:name="_Toc43801904"/>
      <w:bookmarkStart w:id="3068" w:name="_Toc43806170"/>
      <w:bookmarkStart w:id="3069" w:name="_Toc43806477"/>
      <w:bookmarkStart w:id="3070" w:name="_Toc50466941"/>
      <w:bookmarkStart w:id="3071" w:name="_Toc50468285"/>
      <w:bookmarkStart w:id="3072" w:name="_Toc50468555"/>
      <w:bookmarkStart w:id="3073" w:name="_Toc50468826"/>
      <w:bookmarkStart w:id="3074" w:name="_Toc50630784"/>
      <w:bookmarkStart w:id="3075" w:name="_Toc54944132"/>
      <w:r w:rsidRPr="00520DE9">
        <w:t>6.35.1</w:t>
      </w:r>
      <w:r w:rsidRPr="00520DE9">
        <w:rPr>
          <w:rFonts w:hint="eastAsia"/>
        </w:rPr>
        <w:tab/>
        <w:t>Description</w:t>
      </w:r>
      <w:bookmarkEnd w:id="3064"/>
      <w:bookmarkEnd w:id="3065"/>
      <w:bookmarkEnd w:id="3066"/>
      <w:bookmarkEnd w:id="3067"/>
      <w:bookmarkEnd w:id="3068"/>
      <w:bookmarkEnd w:id="3069"/>
      <w:bookmarkEnd w:id="3070"/>
      <w:bookmarkEnd w:id="3071"/>
      <w:bookmarkEnd w:id="3072"/>
      <w:bookmarkEnd w:id="3073"/>
      <w:bookmarkEnd w:id="3074"/>
      <w:bookmarkEnd w:id="3075"/>
    </w:p>
    <w:p w14:paraId="54E55C4C" w14:textId="77777777"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520DE9" w:rsidRDefault="00520DE9" w:rsidP="00520DE9">
      <w:pPr>
        <w:rPr>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7777777"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14:paraId="0076438D" w14:textId="77777777" w:rsidR="00520DE9" w:rsidRPr="00520DE9" w:rsidRDefault="00520DE9" w:rsidP="00520DE9">
      <w:pPr>
        <w:rPr>
          <w:lang w:eastAsia="ko-KR"/>
        </w:rPr>
      </w:pPr>
      <w:r w:rsidRPr="00520DE9">
        <w:rPr>
          <w:lang w:eastAsia="ko-KR"/>
        </w:rPr>
        <w:t>The followings are assumed in this solutions:</w:t>
      </w:r>
    </w:p>
    <w:p w14:paraId="540A281A" w14:textId="2956094B"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4174B9" w:rsidRPr="00520DE9">
        <w:rPr>
          <w:lang w:eastAsia="ko-KR"/>
        </w:rPr>
        <w:t>TR</w:t>
      </w:r>
      <w:r w:rsidR="004174B9">
        <w:rPr>
          <w:lang w:eastAsia="ko-KR"/>
        </w:rPr>
        <w:t> </w:t>
      </w:r>
      <w:r w:rsidR="004174B9" w:rsidRPr="00520DE9">
        <w:rPr>
          <w:lang w:eastAsia="ko-KR"/>
        </w:rPr>
        <w:t>23.758</w:t>
      </w:r>
      <w:r w:rsidR="004174B9">
        <w:rPr>
          <w:lang w:eastAsia="ko-KR"/>
        </w:rPr>
        <w:t> </w:t>
      </w:r>
      <w:r w:rsidR="004174B9" w:rsidRPr="00520DE9">
        <w:rPr>
          <w:lang w:eastAsia="ko-KR"/>
        </w:rPr>
        <w:t>[</w:t>
      </w:r>
      <w:r w:rsidRPr="00520DE9">
        <w:rPr>
          <w:lang w:eastAsia="ko-KR"/>
        </w:rPr>
        <w:t xml:space="preserve">5] </w:t>
      </w:r>
      <w:r w:rsidR="004174B9">
        <w:rPr>
          <w:lang w:eastAsia="ko-KR"/>
        </w:rPr>
        <w:t>clause </w:t>
      </w:r>
      <w:r w:rsidRPr="00520DE9">
        <w:rPr>
          <w:lang w:eastAsia="ko-KR"/>
        </w:rPr>
        <w:t>6.2.</w:t>
      </w:r>
    </w:p>
    <w:p w14:paraId="24B149E9" w14:textId="764BEDBE"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4174B9">
        <w:rPr>
          <w:lang w:eastAsia="ko-KR"/>
        </w:rPr>
        <w:t>clause </w:t>
      </w:r>
      <w:r w:rsidRPr="00520DE9">
        <w:rPr>
          <w:lang w:eastAsia="ko-KR"/>
        </w:rPr>
        <w:t>4.1 of this document.</w:t>
      </w:r>
    </w:p>
    <w:p w14:paraId="406D3421" w14:textId="77777777"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14:paraId="3875B094" w14:textId="77777777"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14:paraId="1603E866"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2EF7413C" w14:textId="77777777" w:rsidR="00520DE9" w:rsidRPr="00520DE9" w:rsidRDefault="00520DE9" w:rsidP="00520DE9">
      <w:pPr>
        <w:pStyle w:val="Heading3"/>
      </w:pPr>
      <w:bookmarkStart w:id="3076" w:name="_Toc43317448"/>
      <w:bookmarkStart w:id="3077" w:name="_Toc43374920"/>
      <w:bookmarkStart w:id="3078" w:name="_Toc43375381"/>
      <w:bookmarkStart w:id="3079" w:name="_Toc43801905"/>
      <w:bookmarkStart w:id="3080" w:name="_Toc43806171"/>
      <w:bookmarkStart w:id="3081" w:name="_Toc43806478"/>
      <w:bookmarkStart w:id="3082" w:name="_Toc50466942"/>
      <w:bookmarkStart w:id="3083" w:name="_Toc50468286"/>
      <w:bookmarkStart w:id="3084" w:name="_Toc50468556"/>
      <w:bookmarkStart w:id="3085" w:name="_Toc50468827"/>
      <w:bookmarkStart w:id="3086" w:name="_Toc50630785"/>
      <w:bookmarkStart w:id="3087" w:name="_Toc54944133"/>
      <w:r w:rsidRPr="00520DE9">
        <w:t>6.35.2</w:t>
      </w:r>
      <w:r w:rsidRPr="00520DE9">
        <w:tab/>
        <w:t>Procedures</w:t>
      </w:r>
      <w:bookmarkEnd w:id="3076"/>
      <w:bookmarkEnd w:id="3077"/>
      <w:bookmarkEnd w:id="3078"/>
      <w:bookmarkEnd w:id="3079"/>
      <w:bookmarkEnd w:id="3080"/>
      <w:bookmarkEnd w:id="3081"/>
      <w:bookmarkEnd w:id="3082"/>
      <w:bookmarkEnd w:id="3083"/>
      <w:bookmarkEnd w:id="3084"/>
      <w:bookmarkEnd w:id="3085"/>
      <w:bookmarkEnd w:id="3086"/>
      <w:bookmarkEnd w:id="3087"/>
    </w:p>
    <w:p w14:paraId="5E8E6CC4" w14:textId="1E8F2C03" w:rsidR="00520DE9" w:rsidRPr="00520DE9" w:rsidRDefault="00520DE9" w:rsidP="00520DE9">
      <w:pPr>
        <w:rPr>
          <w:lang w:eastAsia="ko-KR"/>
        </w:rPr>
      </w:pPr>
      <w:r w:rsidRPr="00520DE9">
        <w:rPr>
          <w:lang w:eastAsia="ko-KR"/>
        </w:rPr>
        <w:t xml:space="preserve">The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18EF9078" w14:textId="77777777" w:rsidR="00520DE9" w:rsidRPr="00520DE9" w:rsidRDefault="00520DE9" w:rsidP="00520DE9">
      <w:pPr>
        <w:pStyle w:val="TH"/>
      </w:pPr>
      <w:r w:rsidRPr="00520DE9">
        <w:object w:dxaOrig="11925" w:dyaOrig="5445" w14:anchorId="5D6B9F2F">
          <v:shape id="_x0000_i1111" type="#_x0000_t75" style="width:481.15pt;height:219.45pt" o:ole="">
            <v:imagedata r:id="rId183" o:title=""/>
          </v:shape>
          <o:OLEObject Type="Embed" ProgID="Visio.Drawing.15" ShapeID="_x0000_i1111" DrawAspect="Content" ObjectID="_1665558007" r:id="rId184"/>
        </w:object>
      </w:r>
    </w:p>
    <w:p w14:paraId="39860956" w14:textId="77777777" w:rsidR="00520DE9" w:rsidRPr="00520DE9" w:rsidRDefault="00520DE9" w:rsidP="00520DE9">
      <w:pPr>
        <w:pStyle w:val="TF"/>
      </w:pPr>
      <w:r w:rsidRPr="00520DE9">
        <w:t>Figure 6.35.2-1: AF request with user plane latency requirements (SMF decision)</w:t>
      </w:r>
    </w:p>
    <w:p w14:paraId="6620F57E" w14:textId="478F6C0A" w:rsidR="00520DE9" w:rsidRPr="00E71C5B" w:rsidRDefault="00520DE9" w:rsidP="00520DE9">
      <w:pPr>
        <w:pStyle w:val="B1"/>
      </w:pPr>
      <w:r w:rsidRPr="00E71C5B">
        <w:t>1.</w:t>
      </w:r>
      <w:r w:rsidRPr="00E71C5B">
        <w:tab/>
        <w:t xml:space="preserve">The AF (e.g. EAS or EES) decides to sends AF traffic influence request. In addition to the input parameters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E71C5B">
        <w:t>5.2.6.7, this request includes the user plane latency requirements. The user plane latency requirement may include the following information:</w:t>
      </w:r>
    </w:p>
    <w:p w14:paraId="1976C708" w14:textId="77777777" w:rsidR="00520DE9" w:rsidRPr="00BD496C" w:rsidRDefault="00520DE9" w:rsidP="00BD496C">
      <w:pPr>
        <w:pStyle w:val="B2"/>
      </w:pPr>
      <w:r w:rsidRPr="00BD496C">
        <w:t>-</w:t>
      </w:r>
      <w:r w:rsidRPr="00BD496C">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BD496C" w:rsidRDefault="00520DE9" w:rsidP="00BD496C">
      <w:pPr>
        <w:pStyle w:val="B2"/>
      </w:pPr>
      <w:r w:rsidRPr="00BD496C">
        <w:t>-</w:t>
      </w:r>
      <w:r w:rsidRPr="00BD496C">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4293CB2A" w:rsidR="00520DE9" w:rsidRPr="00520DE9" w:rsidRDefault="00520DE9" w:rsidP="00E71C5B">
      <w:pPr>
        <w:pStyle w:val="B1"/>
      </w:pPr>
      <w:r w:rsidRPr="00E71C5B">
        <w:t>2.</w:t>
      </w:r>
      <w:r w:rsidRPr="00E71C5B">
        <w:tab/>
        <w:t xml:space="preserve">This step is the same as the step 2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34B01EDA" w14:textId="40C035DB" w:rsidR="00520DE9" w:rsidRPr="00520DE9" w:rsidRDefault="00520DE9" w:rsidP="00E71C5B">
      <w:pPr>
        <w:pStyle w:val="B1"/>
      </w:pPr>
      <w:r w:rsidRPr="00520DE9">
        <w:t>3.</w:t>
      </w:r>
      <w:r w:rsidRPr="00520DE9">
        <w:tab/>
        <w:t xml:space="preserve">This step is the same as the step 3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639C662A" w14:textId="403A564A" w:rsidR="00520DE9" w:rsidRPr="00520DE9" w:rsidRDefault="00520DE9" w:rsidP="00E71C5B">
      <w:pPr>
        <w:pStyle w:val="B1"/>
      </w:pPr>
      <w:r w:rsidRPr="00520DE9">
        <w:t>4.</w:t>
      </w:r>
      <w:r w:rsidRPr="00520DE9">
        <w:tab/>
        <w:t xml:space="preserve">This step is the same as the step 4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0208325A" w14:textId="1AF1FD79" w:rsidR="00520DE9" w:rsidRPr="00520DE9" w:rsidRDefault="00520DE9" w:rsidP="00E71C5B">
      <w:pPr>
        <w:pStyle w:val="B1"/>
      </w:pPr>
      <w:r w:rsidRPr="00520DE9">
        <w:t>5.</w:t>
      </w:r>
      <w:r w:rsidRPr="00520DE9">
        <w:tab/>
        <w:t xml:space="preserve">This step is the same as the step 5 of Figure 4.3.6.2-1 in </w:t>
      </w:r>
      <w:r w:rsidR="004174B9" w:rsidRPr="00520DE9">
        <w:t>TS</w:t>
      </w:r>
      <w:r w:rsidR="004174B9">
        <w:t> </w:t>
      </w:r>
      <w:r w:rsidR="004174B9" w:rsidRPr="00520DE9">
        <w:t>23.502</w:t>
      </w:r>
      <w:r w:rsidR="004174B9">
        <w:t> </w:t>
      </w:r>
      <w:r w:rsidR="004174B9" w:rsidRPr="00520DE9">
        <w:t>[</w:t>
      </w:r>
      <w:r w:rsidRPr="00520DE9">
        <w:t>3]</w:t>
      </w:r>
      <w:r w:rsidRPr="00E71C5B">
        <w:t xml:space="preserve"> </w:t>
      </w:r>
      <w:r w:rsidR="004174B9">
        <w:t>clause </w:t>
      </w:r>
      <w:r w:rsidRPr="00E71C5B">
        <w:t xml:space="preserve">5.2.6.7. For your information, the related information (i.e. AF influenced Traffic Steering Enforcement Control and Traffic Steering Enforcement Control) in PCC rules are defined in </w:t>
      </w:r>
      <w:r w:rsidR="004174B9" w:rsidRPr="00520DE9">
        <w:t>TS</w:t>
      </w:r>
      <w:r w:rsidR="004174B9">
        <w:t> </w:t>
      </w:r>
      <w:r w:rsidR="004174B9" w:rsidRPr="00520DE9">
        <w:t>23.503</w:t>
      </w:r>
      <w:r w:rsidR="004174B9">
        <w:t> </w:t>
      </w:r>
      <w:r w:rsidR="004174B9" w:rsidRPr="00520DE9">
        <w:t>[</w:t>
      </w:r>
      <w:r w:rsidRPr="00520DE9">
        <w:t xml:space="preserve">4] </w:t>
      </w:r>
      <w:r w:rsidR="004174B9">
        <w:t>clause </w:t>
      </w:r>
      <w:r w:rsidRPr="00520DE9">
        <w:t>6.3.1. In addition with the existing PCC information, the maximum allowed user plane latency and/or the shortest data path delay preference is/are sent to the SMF.</w:t>
      </w:r>
    </w:p>
    <w:p w14:paraId="0F80590D" w14:textId="4B6E03BF" w:rsidR="00520DE9" w:rsidRPr="00E71C5B" w:rsidRDefault="00520DE9" w:rsidP="00E71C5B">
      <w:pPr>
        <w:pStyle w:val="B1"/>
      </w:pPr>
      <w:r w:rsidRPr="00520DE9">
        <w:t>6.</w:t>
      </w:r>
      <w:r w:rsidRPr="00520DE9">
        <w:tab/>
        <w:t xml:space="preserve">When a PCC rule is received from the PCF, the SMF may take appropriate actions to reconfigure the User plane of the PDU Session as describes in the step 6 of Figure 4.3.6.2-1 in </w:t>
      </w:r>
      <w:r w:rsidR="004174B9" w:rsidRPr="00520DE9">
        <w:t>TS</w:t>
      </w:r>
      <w:r w:rsidR="004174B9">
        <w:t> </w:t>
      </w:r>
      <w:r w:rsidR="004174B9" w:rsidRPr="00520DE9">
        <w:t>23.502</w:t>
      </w:r>
      <w:r w:rsidR="004174B9">
        <w:t> </w:t>
      </w:r>
      <w:r w:rsidR="004174B9" w:rsidRPr="00520DE9">
        <w:t>[</w:t>
      </w:r>
      <w:r w:rsidRPr="00520DE9">
        <w:t>3]</w:t>
      </w:r>
      <w:r w:rsidRPr="00E71C5B">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520DE9" w:rsidRDefault="00520DE9" w:rsidP="00520DE9">
      <w:pPr>
        <w:pStyle w:val="Heading3"/>
      </w:pPr>
      <w:bookmarkStart w:id="3088" w:name="_Toc43317449"/>
      <w:bookmarkStart w:id="3089" w:name="_Toc43374921"/>
      <w:bookmarkStart w:id="3090" w:name="_Toc43375382"/>
      <w:bookmarkStart w:id="3091" w:name="_Toc43801906"/>
      <w:bookmarkStart w:id="3092" w:name="_Toc43806172"/>
      <w:bookmarkStart w:id="3093" w:name="_Toc43806479"/>
      <w:bookmarkStart w:id="3094" w:name="_Toc50466943"/>
      <w:bookmarkStart w:id="3095" w:name="_Toc50468287"/>
      <w:bookmarkStart w:id="3096" w:name="_Toc50468557"/>
      <w:bookmarkStart w:id="3097" w:name="_Toc50468828"/>
      <w:bookmarkStart w:id="3098" w:name="_Toc50630786"/>
      <w:bookmarkStart w:id="3099" w:name="_Toc54944134"/>
      <w:r w:rsidRPr="00520DE9">
        <w:t>6.35.3</w:t>
      </w:r>
      <w:r w:rsidRPr="00520DE9">
        <w:tab/>
      </w:r>
      <w:bookmarkEnd w:id="3088"/>
      <w:r w:rsidRPr="00520DE9">
        <w:t>Impacts on services, entities and interfaces</w:t>
      </w:r>
      <w:bookmarkEnd w:id="3089"/>
      <w:bookmarkEnd w:id="3090"/>
      <w:bookmarkEnd w:id="3091"/>
      <w:bookmarkEnd w:id="3092"/>
      <w:bookmarkEnd w:id="3093"/>
      <w:bookmarkEnd w:id="3094"/>
      <w:bookmarkEnd w:id="3095"/>
      <w:bookmarkEnd w:id="3096"/>
      <w:bookmarkEnd w:id="3097"/>
      <w:bookmarkEnd w:id="3098"/>
      <w:bookmarkEnd w:id="3099"/>
    </w:p>
    <w:p w14:paraId="70E1B810"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1E5F23B8" w14:textId="77777777"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14:paraId="42E9FE85" w14:textId="77777777"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14:paraId="25D60265"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1E269A82" w14:textId="77777777"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14:paraId="4A024172" w14:textId="613570FA" w:rsidR="00520DE9" w:rsidRPr="00520DE9" w:rsidRDefault="00520DE9" w:rsidP="00520DE9">
      <w:pPr>
        <w:pStyle w:val="Heading2"/>
      </w:pPr>
      <w:bookmarkStart w:id="3100" w:name="_Toc43317450"/>
      <w:bookmarkStart w:id="3101" w:name="_Toc43374922"/>
      <w:bookmarkStart w:id="3102" w:name="_Toc43375383"/>
      <w:bookmarkStart w:id="3103" w:name="_Toc43801907"/>
      <w:bookmarkStart w:id="3104" w:name="_Toc43806173"/>
      <w:bookmarkStart w:id="3105" w:name="_Toc43806480"/>
      <w:bookmarkStart w:id="3106" w:name="_Toc50466944"/>
      <w:bookmarkStart w:id="3107" w:name="_Toc50468288"/>
      <w:bookmarkStart w:id="3108" w:name="_Toc50468558"/>
      <w:bookmarkStart w:id="3109" w:name="_Toc50468829"/>
      <w:bookmarkStart w:id="3110" w:name="_Toc50630787"/>
      <w:bookmarkStart w:id="3111" w:name="_Toc54944135"/>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Edge relocation considering user plane latency requirement (AF decision)</w:t>
      </w:r>
      <w:bookmarkEnd w:id="3100"/>
      <w:bookmarkEnd w:id="3101"/>
      <w:bookmarkEnd w:id="3102"/>
      <w:bookmarkEnd w:id="3103"/>
      <w:bookmarkEnd w:id="3104"/>
      <w:bookmarkEnd w:id="3105"/>
      <w:bookmarkEnd w:id="3106"/>
      <w:bookmarkEnd w:id="3107"/>
      <w:bookmarkEnd w:id="3108"/>
      <w:bookmarkEnd w:id="3109"/>
      <w:bookmarkEnd w:id="3110"/>
      <w:bookmarkEnd w:id="3111"/>
    </w:p>
    <w:p w14:paraId="5395928C" w14:textId="77777777" w:rsidR="00520DE9" w:rsidRPr="00520DE9" w:rsidRDefault="00520DE9" w:rsidP="00520DE9">
      <w:pPr>
        <w:pStyle w:val="Heading3"/>
      </w:pPr>
      <w:bookmarkStart w:id="3112" w:name="_Toc43317451"/>
      <w:bookmarkStart w:id="3113" w:name="_Toc43374923"/>
      <w:bookmarkStart w:id="3114" w:name="_Toc43375384"/>
      <w:bookmarkStart w:id="3115" w:name="_Toc43801908"/>
      <w:bookmarkStart w:id="3116" w:name="_Toc43806174"/>
      <w:bookmarkStart w:id="3117" w:name="_Toc43806481"/>
      <w:bookmarkStart w:id="3118" w:name="_Toc50466945"/>
      <w:bookmarkStart w:id="3119" w:name="_Toc50468289"/>
      <w:bookmarkStart w:id="3120" w:name="_Toc50468559"/>
      <w:bookmarkStart w:id="3121" w:name="_Toc50468830"/>
      <w:bookmarkStart w:id="3122" w:name="_Toc50630788"/>
      <w:bookmarkStart w:id="3123" w:name="_Toc54944136"/>
      <w:r w:rsidRPr="00520DE9">
        <w:t>6.36.1</w:t>
      </w:r>
      <w:r w:rsidRPr="00520DE9">
        <w:rPr>
          <w:rFonts w:hint="eastAsia"/>
        </w:rPr>
        <w:tab/>
        <w:t>Description</w:t>
      </w:r>
      <w:bookmarkEnd w:id="3112"/>
      <w:bookmarkEnd w:id="3113"/>
      <w:bookmarkEnd w:id="3114"/>
      <w:bookmarkEnd w:id="3115"/>
      <w:bookmarkEnd w:id="3116"/>
      <w:bookmarkEnd w:id="3117"/>
      <w:bookmarkEnd w:id="3118"/>
      <w:bookmarkEnd w:id="3119"/>
      <w:bookmarkEnd w:id="3120"/>
      <w:bookmarkEnd w:id="3121"/>
      <w:bookmarkEnd w:id="3122"/>
      <w:bookmarkEnd w:id="3123"/>
    </w:p>
    <w:p w14:paraId="2C23E06C" w14:textId="4FE2EC2A" w:rsidR="00520DE9" w:rsidRPr="00520DE9" w:rsidRDefault="00520DE9" w:rsidP="00520DE9">
      <w:pPr>
        <w:rPr>
          <w:lang w:eastAsia="ko-KR"/>
        </w:rPr>
      </w:pPr>
      <w:r w:rsidRPr="00520DE9">
        <w:rPr>
          <w:rFonts w:hint="eastAsia"/>
          <w:lang w:eastAsia="ko-KR"/>
        </w:rPr>
        <w:t>This solution shares the same architecture assumptions as described in the solution #</w:t>
      </w:r>
      <w:r w:rsidR="000A677C">
        <w:rPr>
          <w:lang w:eastAsia="ko-KR"/>
        </w:rPr>
        <w:t>35</w:t>
      </w:r>
      <w:r w:rsidRPr="00520DE9">
        <w:rPr>
          <w:rFonts w:hint="eastAsia"/>
          <w:lang w:eastAsia="ko-KR"/>
        </w:rPr>
        <w:t>.</w:t>
      </w:r>
      <w:r w:rsidRPr="00520DE9">
        <w:rPr>
          <w:lang w:eastAsia="ko-KR"/>
        </w:rPr>
        <w:t xml:space="preserve"> In the solution #</w:t>
      </w:r>
      <w:r w:rsidR="000A677C">
        <w:rPr>
          <w:lang w:eastAsia="ko-KR"/>
        </w:rPr>
        <w:t>35</w:t>
      </w:r>
      <w:r w:rsidRPr="00520DE9">
        <w:rPr>
          <w:lang w:eastAsia="ko-KR"/>
        </w:rPr>
        <w:t>, the SMF decides to relocate PSA-UPF relocation based on information of the AF request.</w:t>
      </w:r>
    </w:p>
    <w:p w14:paraId="776567B9" w14:textId="4F8AD675" w:rsidR="00520DE9" w:rsidRPr="00520DE9" w:rsidRDefault="00520DE9" w:rsidP="00520DE9">
      <w:pPr>
        <w:rPr>
          <w:lang w:eastAsia="ko-KR"/>
        </w:rPr>
      </w:pPr>
      <w:r w:rsidRPr="00520DE9">
        <w:rPr>
          <w:lang w:eastAsia="ko-KR"/>
        </w:rPr>
        <w:t>In contract with the solution #</w:t>
      </w:r>
      <w:r w:rsidR="000A677C">
        <w:rPr>
          <w:lang w:eastAsia="ko-KR"/>
        </w:rPr>
        <w:t>35</w:t>
      </w:r>
      <w:r w:rsidRPr="00520DE9">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520DE9" w:rsidRDefault="00520DE9" w:rsidP="00520DE9">
      <w:pPr>
        <w:pStyle w:val="Heading3"/>
      </w:pPr>
      <w:bookmarkStart w:id="3124" w:name="_Toc43317452"/>
      <w:bookmarkStart w:id="3125" w:name="_Toc43374924"/>
      <w:bookmarkStart w:id="3126" w:name="_Toc43375385"/>
      <w:bookmarkStart w:id="3127" w:name="_Toc43801909"/>
      <w:bookmarkStart w:id="3128" w:name="_Toc43806175"/>
      <w:bookmarkStart w:id="3129" w:name="_Toc43806482"/>
      <w:bookmarkStart w:id="3130" w:name="_Toc50466946"/>
      <w:bookmarkStart w:id="3131" w:name="_Toc50468290"/>
      <w:bookmarkStart w:id="3132" w:name="_Toc50468560"/>
      <w:bookmarkStart w:id="3133" w:name="_Toc50468831"/>
      <w:bookmarkStart w:id="3134" w:name="_Toc50630789"/>
      <w:bookmarkStart w:id="3135" w:name="_Toc54944137"/>
      <w:r w:rsidRPr="00520DE9">
        <w:t>6.36.2</w:t>
      </w:r>
      <w:r w:rsidRPr="00520DE9">
        <w:tab/>
        <w:t>Procedures</w:t>
      </w:r>
      <w:bookmarkEnd w:id="3124"/>
      <w:bookmarkEnd w:id="3125"/>
      <w:bookmarkEnd w:id="3126"/>
      <w:bookmarkEnd w:id="3127"/>
      <w:bookmarkEnd w:id="3128"/>
      <w:bookmarkEnd w:id="3129"/>
      <w:bookmarkEnd w:id="3130"/>
      <w:bookmarkEnd w:id="3131"/>
      <w:bookmarkEnd w:id="3132"/>
      <w:bookmarkEnd w:id="3133"/>
      <w:bookmarkEnd w:id="3134"/>
      <w:bookmarkEnd w:id="3135"/>
    </w:p>
    <w:p w14:paraId="7640A1C2" w14:textId="438116C7" w:rsidR="00520DE9" w:rsidRPr="00520DE9" w:rsidRDefault="00520DE9" w:rsidP="00520DE9">
      <w:pPr>
        <w:rPr>
          <w:lang w:eastAsia="ko-KR"/>
        </w:rPr>
      </w:pPr>
      <w:r w:rsidRPr="00520DE9">
        <w:rPr>
          <w:lang w:eastAsia="ko-KR"/>
        </w:rPr>
        <w:t xml:space="preserve">The first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288A7D53" w14:textId="77777777" w:rsidR="00520DE9" w:rsidRPr="00520DE9" w:rsidRDefault="00520DE9" w:rsidP="00520DE9">
      <w:pPr>
        <w:pStyle w:val="TH"/>
      </w:pPr>
      <w:r w:rsidRPr="00520DE9">
        <w:object w:dxaOrig="11925" w:dyaOrig="5445" w14:anchorId="04C6BB8C">
          <v:shape id="_x0000_i1112" type="#_x0000_t75" style="width:481.15pt;height:219.45pt" o:ole="">
            <v:imagedata r:id="rId185" o:title=""/>
          </v:shape>
          <o:OLEObject Type="Embed" ProgID="Visio.Drawing.15" ShapeID="_x0000_i1112" DrawAspect="Content" ObjectID="_1665558008" r:id="rId186"/>
        </w:object>
      </w:r>
    </w:p>
    <w:p w14:paraId="63F697B7" w14:textId="77777777" w:rsidR="00520DE9" w:rsidRPr="00520DE9" w:rsidRDefault="00520DE9" w:rsidP="00520DE9">
      <w:pPr>
        <w:pStyle w:val="TF"/>
      </w:pPr>
      <w:r w:rsidRPr="00520DE9">
        <w:t>Figure 6.36.2-1: AF request for user plane latency</w:t>
      </w:r>
    </w:p>
    <w:p w14:paraId="06273B06" w14:textId="02EBB3DE" w:rsidR="00010A55" w:rsidRDefault="00010A55" w:rsidP="00010A55">
      <w:pPr>
        <w:pStyle w:val="B1"/>
      </w:pPr>
      <w:r>
        <w:t>1.</w:t>
      </w:r>
      <w:r>
        <w:tab/>
        <w:t>The AF (e.g. EAS or EES) decides to send AF traffic influence request</w:t>
      </w:r>
      <w:r w:rsidR="000A677C" w:rsidRPr="000A677C">
        <w:t xml:space="preserve"> </w:t>
      </w:r>
      <w:r w:rsidR="000A677C">
        <w:t>with</w:t>
      </w:r>
      <w:r>
        <w:t xml:space="preserve"> the subscription request for UP event notification</w:t>
      </w:r>
      <w:r w:rsidR="000A677C">
        <w:t xml:space="preserve"> described in </w:t>
      </w:r>
      <w:r w:rsidR="004174B9">
        <w:t>TS 23.501 [</w:t>
      </w:r>
      <w:r w:rsidR="000A677C">
        <w:t xml:space="preserve">2] </w:t>
      </w:r>
      <w:r w:rsidR="004174B9">
        <w:t>clause </w:t>
      </w:r>
      <w:r w:rsidR="000A677C">
        <w:t xml:space="preserve">5.6.7.1 and </w:t>
      </w:r>
      <w:r w:rsidR="00770EF6">
        <w:t>"</w:t>
      </w:r>
      <w:r w:rsidR="000A677C">
        <w:t>AF acknowledge to be expected</w:t>
      </w:r>
      <w:r w:rsidR="00770EF6">
        <w:t>"</w:t>
      </w:r>
      <w:r w:rsidR="000A677C">
        <w:t xml:space="preserve"> described in </w:t>
      </w:r>
      <w:r w:rsidR="004174B9">
        <w:t>TS 23.501 [</w:t>
      </w:r>
      <w:r w:rsidR="000A677C">
        <w:t>2] 5.6.7.2</w:t>
      </w:r>
      <w:r>
        <w:t xml:space="preserve">. </w:t>
      </w:r>
      <w:r w:rsidR="000A677C">
        <w:t>In this solution,</w:t>
      </w:r>
      <w:r w:rsidR="00355D16">
        <w:t xml:space="preserve"> </w:t>
      </w:r>
      <w:r>
        <w:t>the subscription request</w:t>
      </w:r>
      <w:r w:rsidR="000A677C" w:rsidRPr="000A677C">
        <w:t xml:space="preserve"> </w:t>
      </w:r>
      <w:r w:rsidR="000A677C">
        <w:t>may include the request for the report of</w:t>
      </w:r>
      <w:r>
        <w:t xml:space="preserve"> the estimated user plane latency for corresponding target DNAI(s).</w:t>
      </w:r>
    </w:p>
    <w:p w14:paraId="2A100C1B" w14:textId="4B22DE3D" w:rsidR="00010A55" w:rsidRDefault="00010A55" w:rsidP="00010A55">
      <w:pPr>
        <w:pStyle w:val="B1"/>
      </w:pPr>
      <w:r>
        <w:t>2.</w:t>
      </w:r>
      <w:r>
        <w:tab/>
        <w:t xml:space="preserve">This step is the same as the step 2 of Figure 4.3.6.2-1 in </w:t>
      </w:r>
      <w:r w:rsidR="004174B9">
        <w:t>TS 23.502 [</w:t>
      </w:r>
      <w:r>
        <w:t>3].</w:t>
      </w:r>
    </w:p>
    <w:p w14:paraId="44AD20C1" w14:textId="12AEB064" w:rsidR="00010A55" w:rsidRDefault="00010A55" w:rsidP="00010A55">
      <w:pPr>
        <w:pStyle w:val="B1"/>
      </w:pPr>
      <w:r>
        <w:t>3.</w:t>
      </w:r>
      <w:r>
        <w:tab/>
        <w:t xml:space="preserve">This step is the same as the step 3 of Figure 4.3.6.2-1 in </w:t>
      </w:r>
      <w:r w:rsidR="004174B9">
        <w:t>TS 23.502 [</w:t>
      </w:r>
      <w:r>
        <w:t>3].</w:t>
      </w:r>
    </w:p>
    <w:p w14:paraId="40CE67C0" w14:textId="3B1567A9" w:rsidR="00010A55" w:rsidRDefault="00010A55" w:rsidP="00010A55">
      <w:pPr>
        <w:pStyle w:val="B1"/>
      </w:pPr>
      <w:r>
        <w:t>4.</w:t>
      </w:r>
      <w:r>
        <w:tab/>
        <w:t xml:space="preserve">This step is the same as the step 4 of Figure 4.3.6.2-1 in </w:t>
      </w:r>
      <w:r w:rsidR="004174B9">
        <w:t>TS 23.502 [</w:t>
      </w:r>
      <w:r>
        <w:t>3].</w:t>
      </w:r>
    </w:p>
    <w:p w14:paraId="496F1035" w14:textId="76BC8104" w:rsidR="00010A55" w:rsidRDefault="00010A55" w:rsidP="00010A55">
      <w:pPr>
        <w:pStyle w:val="B1"/>
      </w:pPr>
      <w:r>
        <w:t>5.</w:t>
      </w:r>
      <w:r>
        <w:tab/>
        <w:t xml:space="preserve">This step is the same as the step 5 of Figure 4.3.6.2-1 in </w:t>
      </w:r>
      <w:r w:rsidR="004174B9">
        <w:t>TS 23.502 [</w:t>
      </w:r>
      <w:r>
        <w:t xml:space="preserve">3]. For your information, the related information (i.e. AF influenced Traffic Steering Enforcement Control and Traffic Steering Enforcement Control) in PCC rules are defined in </w:t>
      </w:r>
      <w:r w:rsidR="004174B9">
        <w:t>TS 23.503 [</w:t>
      </w:r>
      <w:r>
        <w:t xml:space="preserve">4] </w:t>
      </w:r>
      <w:r w:rsidR="004174B9">
        <w:t>clause </w:t>
      </w:r>
      <w:r>
        <w:t xml:space="preserve">6.3.1. In addition to the existing PCC information, </w:t>
      </w:r>
      <w:r w:rsidR="005F0555">
        <w:t xml:space="preserve">in this solution, </w:t>
      </w:r>
      <w:r>
        <w:t xml:space="preserve">the request for </w:t>
      </w:r>
      <w:r w:rsidR="005F0555">
        <w:t xml:space="preserve">the report of </w:t>
      </w:r>
      <w:r>
        <w:t>estimated user plane latency for corresponding target DNAI(s) is sent to the SMF.</w:t>
      </w:r>
    </w:p>
    <w:p w14:paraId="44CDAAD4" w14:textId="5EC1D9CE" w:rsidR="00010A55" w:rsidRDefault="00010A55" w:rsidP="00010A55">
      <w:pPr>
        <w:pStyle w:val="B1"/>
      </w:pPr>
      <w:r>
        <w:t>6.</w:t>
      </w:r>
      <w:r>
        <w:tab/>
        <w:t xml:space="preserve">This step is the same as the step 6 of Figure 4.3.6.2-1 in </w:t>
      </w:r>
      <w:r w:rsidR="004174B9">
        <w:t>TS 23.502 [</w:t>
      </w:r>
      <w:r>
        <w:t xml:space="preserve">3] </w:t>
      </w:r>
      <w:r w:rsidR="004174B9">
        <w:t>clause </w:t>
      </w:r>
      <w:r>
        <w:t>5.2.6.7. With this step, the SMF is configure</w:t>
      </w:r>
      <w:r w:rsidR="005F0555">
        <w:t>d</w:t>
      </w:r>
      <w:r>
        <w:t xml:space="preserve"> with the AF notification trigger condition.</w:t>
      </w:r>
    </w:p>
    <w:p w14:paraId="211F5E3C" w14:textId="6B8CD39A" w:rsidR="00520DE9" w:rsidRPr="00520DE9" w:rsidRDefault="00520DE9" w:rsidP="00520DE9">
      <w:r w:rsidRPr="00520DE9">
        <w:lastRenderedPageBreak/>
        <w:t xml:space="preserve">The second procedure as described in the Figure 6.36.2-2 is performed when the SMF detects that the AF notification trigger condition is met. This procedure is the similar to the existing procedure defined in the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4.3.6.3 with additional parameters and the corresponding behaviour of each NFs.</w:t>
      </w:r>
    </w:p>
    <w:p w14:paraId="4B6EE7C2" w14:textId="26997061" w:rsidR="00520DE9" w:rsidRPr="00520DE9" w:rsidRDefault="005F0555" w:rsidP="00520DE9">
      <w:pPr>
        <w:pStyle w:val="TH"/>
      </w:pPr>
      <w:r w:rsidRPr="00520DE9">
        <w:object w:dxaOrig="10125" w:dyaOrig="5400" w14:anchorId="7EBB9DE3">
          <v:shape id="_x0000_i1113" type="#_x0000_t75" style="width:407.9pt;height:217.25pt" o:ole="">
            <v:imagedata r:id="rId187" o:title=""/>
          </v:shape>
          <o:OLEObject Type="Embed" ProgID="Visio.Drawing.15" ShapeID="_x0000_i1113" DrawAspect="Content" ObjectID="_1665558009" r:id="rId188"/>
        </w:object>
      </w:r>
    </w:p>
    <w:p w14:paraId="78BDCDA6" w14:textId="77777777" w:rsidR="00520DE9" w:rsidRPr="00520DE9" w:rsidRDefault="00520DE9" w:rsidP="00520DE9">
      <w:pPr>
        <w:pStyle w:val="TF"/>
      </w:pPr>
      <w:r w:rsidRPr="00520DE9">
        <w:t>Figure 6.36.2-2: AF decision on application relocation based on the user plane latency</w:t>
      </w:r>
    </w:p>
    <w:p w14:paraId="248740C8" w14:textId="7926B281" w:rsidR="00520DE9" w:rsidRPr="00E71C5B" w:rsidRDefault="00520DE9" w:rsidP="00520DE9">
      <w:pPr>
        <w:pStyle w:val="B1"/>
      </w:pPr>
      <w:r w:rsidRPr="00E71C5B">
        <w:t>1.</w:t>
      </w:r>
      <w:r w:rsidR="00010A55" w:rsidRPr="00E71C5B">
        <w:tab/>
      </w:r>
      <w:r w:rsidRPr="00E71C5B">
        <w:t xml:space="preserve">This step is corresponding to step 1 of Figure 4.3.6.3-1 in </w:t>
      </w:r>
      <w:r w:rsidR="004174B9" w:rsidRPr="00520DE9">
        <w:t>TS</w:t>
      </w:r>
      <w:r w:rsidR="004174B9">
        <w:t> </w:t>
      </w:r>
      <w:r w:rsidR="004174B9" w:rsidRPr="00520DE9">
        <w:t>23.502</w:t>
      </w:r>
      <w:r w:rsidR="004174B9">
        <w:t> </w:t>
      </w:r>
      <w:r w:rsidR="004174B9" w:rsidRPr="00520DE9">
        <w:t>[</w:t>
      </w:r>
      <w:r w:rsidRPr="00520DE9">
        <w:t>3]</w:t>
      </w:r>
      <w:r w:rsidRPr="00E71C5B">
        <w:t xml:space="preserve"> with following additions. </w:t>
      </w:r>
      <w:r w:rsidR="005F0555">
        <w:t>If</w:t>
      </w:r>
      <w:r w:rsidRPr="00E71C5B">
        <w:t xml:space="preserve"> the SMF detects trigger condition for user plane path change event and </w:t>
      </w:r>
      <w:r w:rsidR="005F0555">
        <w:t xml:space="preserve">if the SMF is configured to report </w:t>
      </w:r>
      <w:r w:rsidRPr="00E71C5B">
        <w:t>the estimated user plane latency information per DNAI(s), the SMF sends the target DNAI(s) and their estimated user plane latency information between the UE and the PSA-UPF corresponding to the target DNAI.</w:t>
      </w:r>
    </w:p>
    <w:p w14:paraId="73CD0CA6" w14:textId="17A0FA39" w:rsidR="00520DE9" w:rsidRDefault="00520DE9" w:rsidP="00520DE9">
      <w:pPr>
        <w:pStyle w:val="NO"/>
      </w:pPr>
      <w:r w:rsidRPr="00520DE9">
        <w:t>NOTE:</w:t>
      </w:r>
      <w:r w:rsidR="00010A55">
        <w:tab/>
      </w:r>
      <w:r w:rsidRPr="00520DE9">
        <w:t>It is assumed that the SMF can calculate the estimated user plane latency either by its local computation or by NWDAF.</w:t>
      </w:r>
    </w:p>
    <w:p w14:paraId="0C779627" w14:textId="62C80B84" w:rsidR="005F0555" w:rsidRPr="00520DE9" w:rsidRDefault="005F0555" w:rsidP="00520DE9">
      <w:pPr>
        <w:pStyle w:val="NO"/>
      </w:pPr>
      <w:r w:rsidRPr="00520DE9">
        <w:rPr>
          <w:lang w:eastAsia="ko-KR"/>
        </w:rPr>
        <w:t>NOTE:</w:t>
      </w:r>
      <w:r>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1C6B2DE6" w14:textId="4508E2E4" w:rsidR="00010A55" w:rsidRDefault="00010A55" w:rsidP="00E71C5B">
      <w:pPr>
        <w:pStyle w:val="B1"/>
      </w:pPr>
      <w:r>
        <w:t>2.</w:t>
      </w:r>
      <w:r>
        <w:tab/>
        <w:t xml:space="preserve">This step is corresponding to the early notification as described in the step 2a, 2b (via NEF) or 2c (directly to AF) of Figure 4.3.6.3-1 in </w:t>
      </w:r>
      <w:r w:rsidR="004174B9">
        <w:t>TS 23.502 [</w:t>
      </w:r>
      <w:r>
        <w:t>3].</w:t>
      </w:r>
    </w:p>
    <w:p w14:paraId="56CC921E" w14:textId="77777777" w:rsidR="00010A55" w:rsidRDefault="00010A55" w:rsidP="00E71C5B">
      <w:pPr>
        <w:pStyle w:val="B1"/>
      </w:pPr>
      <w:r>
        <w:t>3.</w:t>
      </w:r>
      <w:r>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1D2A89B4" w:rsidR="00010A55" w:rsidRDefault="00010A55" w:rsidP="00E71C5B">
      <w:pPr>
        <w:pStyle w:val="B1"/>
      </w:pPr>
      <w:r>
        <w:t>4.</w:t>
      </w:r>
      <w:r>
        <w:tab/>
        <w:t xml:space="preserve">This step is corresponding to the Nnef_TrafficInfluence_AppRelocation_Info service operation as described in the step 2d and 2e of Figure 4.3.6.3-1 in </w:t>
      </w:r>
      <w:r w:rsidR="004174B9">
        <w:t>TS 23.502 [</w:t>
      </w:r>
      <w:r>
        <w:t>3]. If the AF (i.e. EES or EAS) decides the application (context) relocation</w:t>
      </w:r>
      <w:r w:rsidR="005F0555">
        <w:t xml:space="preserve"> and the PSA-UPF relocation is needed</w:t>
      </w:r>
      <w:r>
        <w:t>, it sends</w:t>
      </w:r>
      <w:r w:rsidR="005F0555" w:rsidRPr="005F0555">
        <w:t xml:space="preserve"> </w:t>
      </w:r>
      <w:r w:rsidR="005F0555">
        <w:t>the positive response</w:t>
      </w:r>
      <w:r>
        <w:t xml:space="preserve"> to the SMF (either via NEF or directly).</w:t>
      </w:r>
      <w:r w:rsidR="005F0555">
        <w:t xml:space="preserve"> Otherwise, the AF sends the negative response to the SMF.</w:t>
      </w:r>
    </w:p>
    <w:p w14:paraId="1F8FE29A" w14:textId="49ADC77F" w:rsidR="00010A55" w:rsidRDefault="00010A55" w:rsidP="00E71C5B">
      <w:pPr>
        <w:pStyle w:val="B1"/>
      </w:pPr>
      <w:r>
        <w:t>5.</w:t>
      </w:r>
      <w:r>
        <w:tab/>
        <w:t xml:space="preserve">This step is corresponding to the step 3 of Figure 4.3.6.3-1 in </w:t>
      </w:r>
      <w:r w:rsidR="004174B9">
        <w:t>TS 23.502 [</w:t>
      </w:r>
      <w:r>
        <w:t>3].</w:t>
      </w:r>
    </w:p>
    <w:p w14:paraId="6DF4F5E0" w14:textId="70BD1953" w:rsidR="00010A55" w:rsidRDefault="00010A55" w:rsidP="00E71C5B">
      <w:pPr>
        <w:pStyle w:val="B1"/>
      </w:pPr>
      <w:r>
        <w:t>6.</w:t>
      </w:r>
      <w:r>
        <w:tab/>
        <w:t xml:space="preserve">This step is corresponding to the late notification as described in the step 4a and 4b (via NEF) or 4c (directly to AF) of Figure 4.3.6.3-1 in </w:t>
      </w:r>
      <w:r w:rsidR="004174B9">
        <w:t>TS 23.502 [</w:t>
      </w:r>
      <w:r>
        <w:t>3].</w:t>
      </w:r>
    </w:p>
    <w:p w14:paraId="69898619" w14:textId="53460E2B" w:rsidR="00010A55" w:rsidRDefault="00010A55" w:rsidP="00E71C5B">
      <w:pPr>
        <w:pStyle w:val="B1"/>
      </w:pPr>
      <w:r>
        <w:t>7.</w:t>
      </w:r>
      <w:r>
        <w:tab/>
        <w:t xml:space="preserve">This step is corresponding to the Nnef_TrafficInfluence_AppRelocationInfo service operation as described in the same as the step 4d and 4e (via NEF) or 4f (directly to SMF) of Figure 4.3.6.3-1 in </w:t>
      </w:r>
      <w:r w:rsidR="004174B9">
        <w:t>TS 23.502 [</w:t>
      </w:r>
      <w:r>
        <w:t>3].</w:t>
      </w:r>
    </w:p>
    <w:p w14:paraId="5BEA6F15" w14:textId="77777777" w:rsidR="00520DE9" w:rsidRPr="00520DE9" w:rsidRDefault="00520DE9" w:rsidP="00520DE9">
      <w:pPr>
        <w:pStyle w:val="Heading3"/>
      </w:pPr>
      <w:bookmarkStart w:id="3136" w:name="_Toc43317453"/>
      <w:bookmarkStart w:id="3137" w:name="_Toc43374925"/>
      <w:bookmarkStart w:id="3138" w:name="_Toc43375386"/>
      <w:bookmarkStart w:id="3139" w:name="_Toc43801910"/>
      <w:bookmarkStart w:id="3140" w:name="_Toc43806176"/>
      <w:bookmarkStart w:id="3141" w:name="_Toc43806483"/>
      <w:bookmarkStart w:id="3142" w:name="_Toc50466947"/>
      <w:bookmarkStart w:id="3143" w:name="_Toc50468291"/>
      <w:bookmarkStart w:id="3144" w:name="_Toc50468561"/>
      <w:bookmarkStart w:id="3145" w:name="_Toc50468832"/>
      <w:bookmarkStart w:id="3146" w:name="_Toc50630790"/>
      <w:bookmarkStart w:id="3147" w:name="_Toc54944138"/>
      <w:r w:rsidRPr="00520DE9">
        <w:t>6.36.3</w:t>
      </w:r>
      <w:r w:rsidRPr="00520DE9">
        <w:tab/>
      </w:r>
      <w:bookmarkEnd w:id="3136"/>
      <w:r w:rsidRPr="00520DE9">
        <w:t>Impacts on services, entities and interfaces</w:t>
      </w:r>
      <w:bookmarkEnd w:id="3137"/>
      <w:bookmarkEnd w:id="3138"/>
      <w:bookmarkEnd w:id="3139"/>
      <w:bookmarkEnd w:id="3140"/>
      <w:bookmarkEnd w:id="3141"/>
      <w:bookmarkEnd w:id="3142"/>
      <w:bookmarkEnd w:id="3143"/>
      <w:bookmarkEnd w:id="3144"/>
      <w:bookmarkEnd w:id="3145"/>
      <w:bookmarkEnd w:id="3146"/>
      <w:bookmarkEnd w:id="3147"/>
    </w:p>
    <w:p w14:paraId="4BB45816" w14:textId="77777777" w:rsidR="00520DE9" w:rsidRPr="00520DE9" w:rsidRDefault="00520DE9" w:rsidP="00520DE9">
      <w:pPr>
        <w:rPr>
          <w:lang w:eastAsia="ko-KR"/>
        </w:rPr>
      </w:pPr>
      <w:r w:rsidRPr="00520DE9">
        <w:rPr>
          <w:lang w:eastAsia="ko-KR"/>
        </w:rPr>
        <w:t>The following 5GC Control Functions are impacted:</w:t>
      </w:r>
    </w:p>
    <w:p w14:paraId="60A42D9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is enhanced to provide the estimated user plane information to the AF either directly or via (NEF).</w:t>
      </w:r>
    </w:p>
    <w:p w14:paraId="1574EAE5" w14:textId="77777777"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14:paraId="41641727"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37D90358" w14:textId="3CA16ABC" w:rsidR="00520DE9" w:rsidRPr="00520DE9" w:rsidRDefault="00520DE9" w:rsidP="00520DE9">
      <w:pPr>
        <w:pStyle w:val="B1"/>
        <w:rPr>
          <w:lang w:eastAsia="ko-KR"/>
        </w:rPr>
      </w:pPr>
      <w:r w:rsidRPr="00520DE9">
        <w:rPr>
          <w:lang w:eastAsia="ko-KR"/>
        </w:rPr>
        <w:t>-</w:t>
      </w:r>
      <w:r w:rsidRPr="00520DE9">
        <w:rPr>
          <w:lang w:eastAsia="ko-KR"/>
        </w:rPr>
        <w:tab/>
        <w:t>AF:</w:t>
      </w:r>
      <w:r w:rsidR="00355D16">
        <w:rPr>
          <w:lang w:eastAsia="ko-KR"/>
        </w:rPr>
        <w:t xml:space="preserve"> </w:t>
      </w:r>
      <w:r w:rsidRPr="00520DE9">
        <w:rPr>
          <w:lang w:eastAsia="ko-KR"/>
        </w:rPr>
        <w:t>EAS and EES acting as AF is able to decide the application (context) relocation by using this new capability.</w:t>
      </w:r>
    </w:p>
    <w:p w14:paraId="1B620816" w14:textId="77777777" w:rsidR="00520DE9" w:rsidRPr="00520DE9" w:rsidRDefault="00520DE9" w:rsidP="00520DE9">
      <w:pPr>
        <w:pStyle w:val="Heading2"/>
      </w:pPr>
      <w:bookmarkStart w:id="3148" w:name="_Toc43317454"/>
      <w:bookmarkStart w:id="3149" w:name="_Toc43374926"/>
      <w:bookmarkStart w:id="3150" w:name="_Toc43375387"/>
      <w:bookmarkStart w:id="3151" w:name="_Toc43801911"/>
      <w:bookmarkStart w:id="3152" w:name="_Toc43806177"/>
      <w:bookmarkStart w:id="3153" w:name="_Toc43806484"/>
      <w:bookmarkStart w:id="3154" w:name="_Toc50466948"/>
      <w:bookmarkStart w:id="3155" w:name="_Toc50468292"/>
      <w:bookmarkStart w:id="3156" w:name="_Toc50468562"/>
      <w:bookmarkStart w:id="3157" w:name="_Toc50468833"/>
      <w:bookmarkStart w:id="3158" w:name="_Toc50630791"/>
      <w:bookmarkStart w:id="3159" w:name="_Toc54944139"/>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3148"/>
      <w:bookmarkEnd w:id="3149"/>
      <w:bookmarkEnd w:id="3150"/>
      <w:bookmarkEnd w:id="3151"/>
      <w:bookmarkEnd w:id="3152"/>
      <w:bookmarkEnd w:id="3153"/>
      <w:bookmarkEnd w:id="3154"/>
      <w:bookmarkEnd w:id="3155"/>
      <w:bookmarkEnd w:id="3156"/>
      <w:bookmarkEnd w:id="3157"/>
      <w:bookmarkEnd w:id="3158"/>
      <w:bookmarkEnd w:id="3159"/>
    </w:p>
    <w:p w14:paraId="1ADCE18D" w14:textId="77777777" w:rsidR="00520DE9" w:rsidRPr="00520DE9" w:rsidRDefault="00520DE9" w:rsidP="00520DE9">
      <w:pPr>
        <w:pStyle w:val="Heading3"/>
      </w:pPr>
      <w:bookmarkStart w:id="3160" w:name="_Toc43317455"/>
      <w:bookmarkStart w:id="3161" w:name="_Toc43374927"/>
      <w:bookmarkStart w:id="3162" w:name="_Toc43375388"/>
      <w:bookmarkStart w:id="3163" w:name="_Toc43801912"/>
      <w:bookmarkStart w:id="3164" w:name="_Toc43806178"/>
      <w:bookmarkStart w:id="3165" w:name="_Toc43806485"/>
      <w:bookmarkStart w:id="3166" w:name="_Toc50466949"/>
      <w:bookmarkStart w:id="3167" w:name="_Toc50468293"/>
      <w:bookmarkStart w:id="3168" w:name="_Toc50468563"/>
      <w:bookmarkStart w:id="3169" w:name="_Toc50468834"/>
      <w:bookmarkStart w:id="3170" w:name="_Toc50630792"/>
      <w:bookmarkStart w:id="3171" w:name="_Toc54944140"/>
      <w:r w:rsidRPr="00520DE9">
        <w:t>6.37.1</w:t>
      </w:r>
      <w:r w:rsidRPr="00520DE9">
        <w:rPr>
          <w:rFonts w:hint="eastAsia"/>
        </w:rPr>
        <w:tab/>
        <w:t>Description</w:t>
      </w:r>
      <w:bookmarkEnd w:id="3160"/>
      <w:bookmarkEnd w:id="3161"/>
      <w:bookmarkEnd w:id="3162"/>
      <w:bookmarkEnd w:id="3163"/>
      <w:bookmarkEnd w:id="3164"/>
      <w:bookmarkEnd w:id="3165"/>
      <w:bookmarkEnd w:id="3166"/>
      <w:bookmarkEnd w:id="3167"/>
      <w:bookmarkEnd w:id="3168"/>
      <w:bookmarkEnd w:id="3169"/>
      <w:bookmarkEnd w:id="3170"/>
      <w:bookmarkEnd w:id="3171"/>
    </w:p>
    <w:p w14:paraId="26C5A27C" w14:textId="77777777" w:rsidR="00520DE9" w:rsidRPr="00520DE9" w:rsidRDefault="00520DE9" w:rsidP="00520DE9">
      <w:r w:rsidRPr="00520DE9">
        <w:rPr>
          <w:lang w:eastAsia="ko-KR"/>
        </w:rPr>
        <w:t>This solution addresses Key Issue #2: Edge Relocation.</w:t>
      </w:r>
    </w:p>
    <w:p w14:paraId="4F154A9E" w14:textId="50E653D9" w:rsidR="00B951D0" w:rsidRPr="00520DE9" w:rsidRDefault="00B951D0" w:rsidP="00B951D0">
      <w:bookmarkStart w:id="3172" w:name="_Toc43317456"/>
      <w:bookmarkStart w:id="3173" w:name="_Toc43374928"/>
      <w:bookmarkStart w:id="3174" w:name="_Toc43375389"/>
      <w:bookmarkStart w:id="3175" w:name="_Toc43801913"/>
      <w:bookmarkStart w:id="3176" w:name="_Toc43806179"/>
      <w:bookmarkStart w:id="3177" w:name="_Toc43806486"/>
      <w:r w:rsidRPr="00520DE9">
        <w:t xml:space="preserve">In this solution the PCF gets updated EAS End-Point Address information from AF when Applications are migrated, or End-Point address are re-allocated. The AF communicates this to the PCF via a NEF </w:t>
      </w:r>
      <w:r>
        <w:t xml:space="preserve">Service </w:t>
      </w:r>
      <w:r w:rsidRPr="00520DE9">
        <w:t>Specific Parameter Provisioning</w:t>
      </w:r>
      <w:r>
        <w:t xml:space="preserve"> operation</w:t>
      </w:r>
      <w:r w:rsidRPr="00520DE9">
        <w:t>. The AF pushes the new (i.e., changed) EAS End-Point Address to the UD</w:t>
      </w:r>
      <w:r>
        <w:t>R</w:t>
      </w:r>
      <w:r w:rsidRPr="00520DE9">
        <w:t xml:space="preserve"> via the NEF. If the </w:t>
      </w:r>
      <w:r>
        <w:t>NEV Service Specific</w:t>
      </w:r>
      <w:r w:rsidRPr="00520DE9">
        <w:t xml:space="preserve">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w:t>
      </w:r>
      <w:r>
        <w:t>7</w:t>
      </w:r>
      <w:r w:rsidRPr="00520DE9">
        <w:t>, the UD</w:t>
      </w:r>
      <w:r>
        <w:t>R</w:t>
      </w:r>
      <w:r w:rsidRPr="00520DE9">
        <w:t xml:space="preserve"> notifies the NF (e.g., the PCF) the new EAS End-Point Address information.</w:t>
      </w:r>
    </w:p>
    <w:p w14:paraId="2B45FACC" w14:textId="392E4159" w:rsidR="00B3553F" w:rsidRDefault="00B951D0" w:rsidP="00B3553F">
      <w:r w:rsidRPr="00520DE9">
        <w:t xml:space="preserve">When the PCF decides to update UP policies to reflect the EAS end-point change, the PCF determines </w:t>
      </w:r>
      <w:r>
        <w:t xml:space="preserve">whether the UE supports EAS End-Point Address push, based on the UE capabilities provided during the establishment of the relevant PDU Session, and </w:t>
      </w:r>
      <w:r w:rsidRPr="00520DE9">
        <w:t xml:space="preserve">whether the new EAS End-point Address should be pushed to the UE or it can wait. The PCF may, in addition to current considerations outlined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64E3DF58" w:rsidR="00B3553F" w:rsidRPr="00520DE9" w:rsidRDefault="00B3553F" w:rsidP="00B3553F">
      <w:r>
        <w:t>As an alternative, i</w:t>
      </w:r>
      <w:r w:rsidRPr="00520DE9">
        <w:t xml:space="preserve">n this solution the </w:t>
      </w:r>
      <w:r>
        <w:t>SMF</w:t>
      </w:r>
      <w:r w:rsidRPr="00520DE9">
        <w:t xml:space="preserve"> gets updated EAS End-Point Address information from </w:t>
      </w:r>
      <w:r>
        <w:t xml:space="preserve">the </w:t>
      </w:r>
      <w:r w:rsidRPr="00520DE9">
        <w:t xml:space="preserve">AF when Applications are migrated, or End-Point address are re-allocated. The AF communicates this to the </w:t>
      </w:r>
      <w:r>
        <w:t>SMF</w:t>
      </w:r>
      <w:r w:rsidRPr="00520DE9">
        <w:t xml:space="preserve"> via a NEF Specific Parameter Provisioning Service. The AF pushes the new (i.e., changed) EAS End-Point Address to the UDM via the NEF. If the External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4.15.6.2, the UDM notifies the NF (e.g., the </w:t>
      </w:r>
      <w:r>
        <w:t>SMF</w:t>
      </w:r>
      <w:r w:rsidRPr="00520DE9">
        <w:t>) the new EAS End-Point Address information.</w:t>
      </w:r>
    </w:p>
    <w:p w14:paraId="7EDC7D04" w14:textId="4FAF7B15" w:rsidR="00B951D0" w:rsidRPr="00520DE9" w:rsidRDefault="00B3553F" w:rsidP="00B3553F">
      <w:r>
        <w:t>T</w:t>
      </w:r>
      <w:r w:rsidRPr="00520DE9">
        <w:t xml:space="preserve">he </w:t>
      </w:r>
      <w:r>
        <w:t>SMF</w:t>
      </w:r>
      <w:r w:rsidRPr="00520DE9">
        <w:t xml:space="preserve"> determines whether the new EAS End-point Address should be pushed to the UE or it can wait.</w:t>
      </w:r>
      <w:r>
        <w:t xml:space="preserve"> If the information should be pushed to the UE, t</w:t>
      </w:r>
      <w:r w:rsidRPr="00140E21">
        <w:t xml:space="preserve">he SMF provides the information to the </w:t>
      </w:r>
      <w:r>
        <w:t>UE</w:t>
      </w:r>
      <w:r w:rsidRPr="00140E21">
        <w:t xml:space="preserve"> </w:t>
      </w:r>
      <w:r>
        <w:t xml:space="preserve">using </w:t>
      </w:r>
      <w:r w:rsidRPr="00140E21">
        <w:t>PDU Session modification procedure</w:t>
      </w:r>
      <w:r>
        <w:t xml:space="preserve"> </w:t>
      </w:r>
      <w:r w:rsidRPr="00520DE9">
        <w:t xml:space="preserve">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4.15.6.2.</w:t>
      </w:r>
    </w:p>
    <w:p w14:paraId="4F2C1984" w14:textId="77777777" w:rsidR="00520DE9" w:rsidRDefault="00520DE9" w:rsidP="00520DE9">
      <w:pPr>
        <w:pStyle w:val="Heading3"/>
      </w:pPr>
      <w:bookmarkStart w:id="3178" w:name="_Toc50466950"/>
      <w:bookmarkStart w:id="3179" w:name="_Toc50468294"/>
      <w:bookmarkStart w:id="3180" w:name="_Toc50468564"/>
      <w:bookmarkStart w:id="3181" w:name="_Toc50468835"/>
      <w:bookmarkStart w:id="3182" w:name="_Toc50630793"/>
      <w:bookmarkStart w:id="3183" w:name="_Toc54944141"/>
      <w:r w:rsidRPr="00520DE9">
        <w:t>6.37.2</w:t>
      </w:r>
      <w:r w:rsidRPr="00520DE9">
        <w:tab/>
        <w:t>Procedures</w:t>
      </w:r>
      <w:bookmarkEnd w:id="3172"/>
      <w:bookmarkEnd w:id="3173"/>
      <w:bookmarkEnd w:id="3174"/>
      <w:bookmarkEnd w:id="3175"/>
      <w:bookmarkEnd w:id="3176"/>
      <w:bookmarkEnd w:id="3177"/>
      <w:bookmarkEnd w:id="3178"/>
      <w:bookmarkEnd w:id="3179"/>
      <w:bookmarkEnd w:id="3180"/>
      <w:bookmarkEnd w:id="3181"/>
      <w:bookmarkEnd w:id="3182"/>
      <w:bookmarkEnd w:id="3183"/>
    </w:p>
    <w:p w14:paraId="77F80C45" w14:textId="7A49EBA6" w:rsidR="00251B2E" w:rsidRPr="00251B2E" w:rsidRDefault="00251B2E" w:rsidP="00251B2E">
      <w:pPr>
        <w:pStyle w:val="Heading4"/>
      </w:pPr>
      <w:bookmarkStart w:id="3184" w:name="_Toc54944142"/>
      <w:r w:rsidRPr="00251B2E">
        <w:t>6.37.2.1</w:t>
      </w:r>
      <w:r w:rsidRPr="00251B2E">
        <w:tab/>
        <w:t>EAS-End Point update via Service Specific information Provisioning Procedures</w:t>
      </w:r>
      <w:bookmarkEnd w:id="3184"/>
    </w:p>
    <w:p w14:paraId="18B56A0E" w14:textId="7E9B556C" w:rsidR="00B951D0" w:rsidRPr="00520DE9" w:rsidRDefault="00B951D0" w:rsidP="00B951D0">
      <w:bookmarkStart w:id="3185" w:name="_Ref23501457"/>
      <w:r w:rsidRPr="00520DE9">
        <w:t xml:space="preserve">EAS-End Point update via an </w:t>
      </w:r>
      <w:r>
        <w:t>Service Specific information</w:t>
      </w:r>
      <w:r w:rsidRPr="00520DE9">
        <w:t xml:space="preserve"> Provisioning Procedure</w:t>
      </w:r>
      <w:bookmarkEnd w:id="3185"/>
    </w:p>
    <w:p w14:paraId="2D67D6C3" w14:textId="28290FEA" w:rsidR="00010A55" w:rsidRDefault="00B951D0" w:rsidP="00010A55">
      <w:pPr>
        <w:pStyle w:val="TH"/>
      </w:pPr>
      <w:r w:rsidRPr="00140E21">
        <w:object w:dxaOrig="16635" w:dyaOrig="7860" w14:anchorId="0F9696CF">
          <v:shape id="_x0000_i1114" type="#_x0000_t75" style="width:459.85pt;height:217.25pt" o:ole="">
            <v:imagedata r:id="rId189" o:title=""/>
          </v:shape>
          <o:OLEObject Type="Embed" ProgID="Visio.Drawing.15" ShapeID="_x0000_i1114" DrawAspect="Content" ObjectID="_1665558010" r:id="rId190"/>
        </w:object>
      </w:r>
    </w:p>
    <w:p w14:paraId="4395D5BB" w14:textId="0FB13D0B" w:rsidR="00B951D0" w:rsidRPr="00770EF6" w:rsidRDefault="00B951D0" w:rsidP="00B951D0">
      <w:pPr>
        <w:pStyle w:val="TF"/>
      </w:pPr>
      <w:r w:rsidRPr="00770EF6">
        <w:t>Figure 6.37.2</w:t>
      </w:r>
      <w:r w:rsidR="00251B2E">
        <w:t>.1</w:t>
      </w:r>
      <w:r w:rsidRPr="00770EF6">
        <w:t>-1: Service Specific Information Provisioning</w:t>
      </w:r>
    </w:p>
    <w:p w14:paraId="3252ACDE" w14:textId="1D7F991A" w:rsidR="00010A55" w:rsidRDefault="00B951D0" w:rsidP="00010A55">
      <w:pPr>
        <w:pStyle w:val="B1"/>
        <w:rPr>
          <w:rFonts w:eastAsia="宋体"/>
        </w:rPr>
      </w:pPr>
      <w:r>
        <w:rPr>
          <w:rFonts w:eastAsia="宋体"/>
        </w:rPr>
        <w:t>0c.</w:t>
      </w:r>
      <w:r>
        <w:rPr>
          <w:rFonts w:eastAsia="宋体"/>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r w:rsidR="00251B2E">
        <w:rPr>
          <w:rFonts w:eastAsia="宋体"/>
        </w:rPr>
        <w:t>.</w:t>
      </w:r>
    </w:p>
    <w:p w14:paraId="3F461DBB" w14:textId="05B4C88C" w:rsidR="00B951D0" w:rsidRPr="00520DE9" w:rsidRDefault="00B951D0" w:rsidP="00B951D0">
      <w:pPr>
        <w:pStyle w:val="B1"/>
        <w:rPr>
          <w:rFonts w:eastAsia="宋体"/>
        </w:rPr>
      </w:pPr>
      <w:r>
        <w:rPr>
          <w:rFonts w:eastAsia="宋体"/>
        </w:rPr>
        <w:t>1.</w:t>
      </w:r>
      <w:r>
        <w:rPr>
          <w:rFonts w:eastAsia="宋体"/>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w:t>
      </w:r>
      <w:r w:rsidRPr="00520DE9">
        <w:rPr>
          <w:rFonts w:eastAsia="宋体"/>
        </w:rPr>
        <w:t xml:space="preserve">in addition to other Service Parameters already specified in </w:t>
      </w:r>
      <w:r w:rsidR="004174B9" w:rsidRPr="00520DE9">
        <w:t>TS</w:t>
      </w:r>
      <w:r w:rsidR="004174B9">
        <w:t> </w:t>
      </w:r>
      <w:r w:rsidR="004174B9" w:rsidRPr="00520DE9">
        <w:t>23.502</w:t>
      </w:r>
      <w:r w:rsidR="004174B9">
        <w:t> </w:t>
      </w:r>
      <w:r w:rsidR="004174B9" w:rsidRPr="00520DE9">
        <w:t>[</w:t>
      </w:r>
      <w:r w:rsidRPr="00520DE9">
        <w:t>3]</w:t>
      </w:r>
      <w:r w:rsidRPr="00520DE9">
        <w:rPr>
          <w:rFonts w:eastAsia="宋体"/>
        </w:rPr>
        <w:t xml:space="preserve">, </w:t>
      </w:r>
      <w:r w:rsidR="004174B9">
        <w:rPr>
          <w:rFonts w:eastAsia="宋体"/>
        </w:rPr>
        <w:t>clause </w:t>
      </w:r>
      <w:r w:rsidRPr="00520DE9">
        <w:rPr>
          <w:rFonts w:eastAsia="宋体"/>
        </w:rPr>
        <w:t>4.15.6.7</w:t>
      </w:r>
      <w:r>
        <w:rPr>
          <w:rFonts w:eastAsia="宋体"/>
        </w:rPr>
        <w:t>.</w:t>
      </w:r>
    </w:p>
    <w:p w14:paraId="7FEF5FB4" w14:textId="6E274BAC" w:rsidR="00B951D0" w:rsidRDefault="00B951D0" w:rsidP="002461FB">
      <w:pPr>
        <w:pStyle w:val="B1"/>
      </w:pPr>
      <w:r w:rsidRPr="002461FB">
        <w:t>2 to 6.</w:t>
      </w:r>
      <w:r w:rsidRPr="002461FB">
        <w:tab/>
        <w:t xml:space="preserve">According to </w:t>
      </w:r>
      <w:r w:rsidR="004174B9" w:rsidRPr="002461FB">
        <w:t>TS</w:t>
      </w:r>
      <w:r w:rsidR="004174B9">
        <w:t> </w:t>
      </w:r>
      <w:r w:rsidR="004174B9" w:rsidRPr="002461FB">
        <w:t>23.502</w:t>
      </w:r>
      <w:r w:rsidR="004174B9">
        <w:t> </w:t>
      </w:r>
      <w:r w:rsidR="004174B9" w:rsidRPr="002461FB">
        <w:t>[</w:t>
      </w:r>
      <w:r w:rsidRPr="002461FB">
        <w:t xml:space="preserve">3], </w:t>
      </w:r>
      <w:r w:rsidR="004174B9">
        <w:t>clause </w:t>
      </w:r>
      <w:r w:rsidRPr="002461FB">
        <w:t>4.15.6.7.</w:t>
      </w:r>
    </w:p>
    <w:p w14:paraId="1D377541" w14:textId="66961A8C" w:rsidR="00B951D0" w:rsidRPr="00520DE9" w:rsidRDefault="00B951D0" w:rsidP="00B951D0">
      <w:pPr>
        <w:rPr>
          <w:lang w:val="en-US"/>
        </w:rPr>
      </w:pPr>
      <w:r w:rsidRPr="00520DE9">
        <w:t xml:space="preserve">If the </w:t>
      </w:r>
      <w:r>
        <w:t>PCF</w:t>
      </w:r>
      <w:r w:rsidRPr="00520DE9">
        <w:t xml:space="preserve"> has decided that the EAS End-point Address should be pushed, the PCF uses a UE Configuration Update mechanism to do so as outlined in fig. 6.37.2-2.</w:t>
      </w:r>
    </w:p>
    <w:p w14:paraId="69B4CEDA" w14:textId="77777777" w:rsidR="00520DE9" w:rsidRPr="00520DE9" w:rsidRDefault="00520DE9" w:rsidP="00520DE9">
      <w:r w:rsidRPr="00520DE9">
        <w:t>UE Configuration Update Procedure</w:t>
      </w:r>
    </w:p>
    <w:p w14:paraId="58706E84" w14:textId="77777777" w:rsidR="00520DE9" w:rsidRPr="00520DE9" w:rsidRDefault="00520DE9" w:rsidP="00520DE9">
      <w:pPr>
        <w:pStyle w:val="TH"/>
      </w:pPr>
      <w:r w:rsidRPr="00520DE9">
        <w:object w:dxaOrig="10290" w:dyaOrig="4711" w14:anchorId="5F35684B">
          <v:shape id="_x0000_i1115" type="#_x0000_t75" style="width:481.45pt;height:221pt" o:ole="">
            <v:imagedata r:id="rId191" o:title=""/>
          </v:shape>
          <o:OLEObject Type="Embed" ProgID="Visio.Drawing.15" ShapeID="_x0000_i1115" DrawAspect="Content" ObjectID="_1665558011" r:id="rId192"/>
        </w:object>
      </w:r>
    </w:p>
    <w:p w14:paraId="6C4C9850" w14:textId="7AD45DE1" w:rsidR="00520DE9" w:rsidRPr="00520DE9" w:rsidRDefault="00520DE9" w:rsidP="00520DE9">
      <w:pPr>
        <w:pStyle w:val="TF"/>
      </w:pPr>
      <w:r w:rsidRPr="00520DE9">
        <w:t>Figure 6.37.2</w:t>
      </w:r>
      <w:r w:rsidR="00251B2E">
        <w:t>.1</w:t>
      </w:r>
      <w:r w:rsidRPr="00520DE9">
        <w:t>-2: UE Configuration Update procedure for access and mobility management related parameters</w:t>
      </w:r>
    </w:p>
    <w:p w14:paraId="261ECD17" w14:textId="77777777" w:rsidR="00B951D0" w:rsidRPr="007F6D77" w:rsidRDefault="00B951D0" w:rsidP="007F6D77">
      <w:pPr>
        <w:pStyle w:val="B1"/>
      </w:pPr>
      <w:bookmarkStart w:id="3186" w:name="_Toc43317457"/>
      <w:bookmarkStart w:id="3187" w:name="_Toc43374929"/>
      <w:bookmarkStart w:id="3188" w:name="_Toc43375390"/>
      <w:bookmarkStart w:id="3189" w:name="_Toc43801914"/>
      <w:bookmarkStart w:id="3190" w:name="_Toc43806180"/>
      <w:bookmarkStart w:id="3191" w:name="_Toc43806487"/>
      <w:r w:rsidRPr="007F6D77">
        <w:lastRenderedPageBreak/>
        <w:t>0a.</w:t>
      </w:r>
      <w:r w:rsidRPr="007F6D77">
        <w:tab/>
        <w:t>The PCF receives a notification from the UDR to indicate that the EAS End-Point Address associated to a particular PDU Session has changed</w:t>
      </w:r>
    </w:p>
    <w:p w14:paraId="06AEB40A" w14:textId="77777777" w:rsidR="00B951D0" w:rsidRPr="007F6D77" w:rsidRDefault="00B951D0" w:rsidP="007F6D77">
      <w:pPr>
        <w:pStyle w:val="B1"/>
      </w:pPr>
      <w:r w:rsidRPr="007F6D77">
        <w:t>0b.</w:t>
      </w:r>
      <w:r w:rsidRPr="007F6D77">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14:paraId="773D9E73" w14:textId="51071E66" w:rsidR="00B951D0" w:rsidRPr="007F6D77" w:rsidRDefault="00B951D0" w:rsidP="007F6D77">
      <w:pPr>
        <w:pStyle w:val="B1"/>
      </w:pPr>
      <w:r w:rsidRPr="007F6D77">
        <w:t xml:space="preserve">1-3 Same as in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w:t>
      </w:r>
    </w:p>
    <w:p w14:paraId="11F4922C" w14:textId="77777777" w:rsidR="00B951D0" w:rsidRPr="007F6D77" w:rsidRDefault="00B951D0" w:rsidP="007F6D77">
      <w:pPr>
        <w:pStyle w:val="B1"/>
      </w:pPr>
      <w:r w:rsidRPr="007F6D77">
        <w:t>3a. Upon receipt of UE policies, the new EAS End-Point Address, and corresponding Application ID, are delivered to the UE upper layers</w:t>
      </w:r>
    </w:p>
    <w:p w14:paraId="67B9C304" w14:textId="0B00D783" w:rsidR="00B951D0" w:rsidRDefault="00B951D0" w:rsidP="007F6D77">
      <w:pPr>
        <w:pStyle w:val="B1"/>
      </w:pPr>
      <w:r w:rsidRPr="007F6D77">
        <w:t xml:space="preserve">4-5 is the same as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 (UE Configuration Update for transparent UE Policy delivery)</w:t>
      </w:r>
    </w:p>
    <w:p w14:paraId="088DFA4C" w14:textId="32CD1E2D" w:rsidR="00251B2E" w:rsidRDefault="00251B2E" w:rsidP="00251B2E">
      <w:pPr>
        <w:pStyle w:val="Heading4"/>
      </w:pPr>
      <w:bookmarkStart w:id="3192" w:name="_Toc54944143"/>
      <w:r w:rsidRPr="00251B2E">
        <w:t>6.37.2.</w:t>
      </w:r>
      <w:r>
        <w:t>2</w:t>
      </w:r>
      <w:r w:rsidRPr="00251B2E">
        <w:tab/>
        <w:t>EAS-End Point update via SMF-associated parameters Provisioning Procedures</w:t>
      </w:r>
      <w:bookmarkEnd w:id="3192"/>
    </w:p>
    <w:p w14:paraId="06E1C098" w14:textId="327EF892" w:rsidR="00251B2E" w:rsidRDefault="00251B2E" w:rsidP="00251B2E">
      <w:pPr>
        <w:pStyle w:val="TH"/>
      </w:pPr>
      <w:r>
        <w:object w:dxaOrig="9301" w:dyaOrig="7690" w14:anchorId="6E35CD66">
          <v:shape id="_x0000_i1116" type="#_x0000_t75" style="width:429.8pt;height:353.45pt" o:ole="">
            <v:imagedata r:id="rId193" o:title=""/>
          </v:shape>
          <o:OLEObject Type="Embed" ProgID="Word.Picture.8" ShapeID="_x0000_i1116" DrawAspect="Content" ObjectID="_1665558012" r:id="rId194"/>
        </w:object>
      </w:r>
    </w:p>
    <w:p w14:paraId="41096E8C" w14:textId="0F131424" w:rsidR="00251B2E" w:rsidRPr="00520DE9" w:rsidRDefault="00251B2E" w:rsidP="00251B2E">
      <w:pPr>
        <w:pStyle w:val="TF"/>
        <w:rPr>
          <w:rFonts w:cs="Arial"/>
          <w:u w:val="single"/>
        </w:rPr>
      </w:pPr>
      <w:r w:rsidRPr="00520DE9">
        <w:t>Figure 6.37.</w:t>
      </w:r>
      <w:r>
        <w:t>2.2</w:t>
      </w:r>
      <w:r w:rsidRPr="00520DE9">
        <w:t>-1: External Parameter Provisioning</w:t>
      </w:r>
    </w:p>
    <w:p w14:paraId="21E2BC3D" w14:textId="77777777" w:rsidR="00251B2E" w:rsidRDefault="00251B2E" w:rsidP="00251B2E">
      <w:pPr>
        <w:pStyle w:val="B1"/>
      </w:pPr>
      <w:r>
        <w:t>0.</w:t>
      </w:r>
      <w:r>
        <w:tab/>
        <w:t>[Conditional, SMF may subscribe to EAS-End-Point-Address changes] A NF can, e.g., through the AMF, subscribe to UDM notifications</w:t>
      </w:r>
    </w:p>
    <w:p w14:paraId="125C3FAA" w14:textId="77777777" w:rsidR="00251B2E" w:rsidRDefault="00251B2E" w:rsidP="00251B2E">
      <w:pPr>
        <w:pStyle w:val="B1"/>
      </w:pPr>
      <w:r>
        <w:t>0a-to 0c. According to TS 23.502 [3], clause 4.15.6.2</w:t>
      </w:r>
    </w:p>
    <w:p w14:paraId="78030584" w14:textId="77777777" w:rsidR="00251B2E" w:rsidRDefault="00251B2E" w:rsidP="00251B2E">
      <w:pPr>
        <w:pStyle w:val="B1"/>
      </w:pPr>
      <w:r>
        <w:t>0d.</w:t>
      </w:r>
      <w:r>
        <w:tab/>
        <w:t>[Conditional] The AF (e.g., the EAS) determines that a EAS-End-Point-Address update is required. The AF, e.g. using UE location information monitoring information provided by the 5GC, chooses an appropriate DNAI in accordance to the needs of the service.</w:t>
      </w:r>
    </w:p>
    <w:p w14:paraId="26F791F7" w14:textId="77777777" w:rsidR="00251B2E" w:rsidRPr="00520DE9" w:rsidRDefault="00251B2E" w:rsidP="00251B2E">
      <w:pPr>
        <w:pStyle w:val="B1"/>
      </w:pPr>
      <w:r w:rsidRPr="00520DE9">
        <w:t>1.</w:t>
      </w:r>
      <w:r w:rsidRPr="00520DE9">
        <w:tab/>
        <w:t>This step is according to TS</w:t>
      </w:r>
      <w:r>
        <w:t> </w:t>
      </w:r>
      <w:r w:rsidRPr="00520DE9">
        <w:t>23.502</w:t>
      </w:r>
      <w:r>
        <w:t> </w:t>
      </w:r>
      <w:r w:rsidRPr="00520DE9">
        <w:t xml:space="preserve">[3], </w:t>
      </w:r>
      <w:r>
        <w:t>clause </w:t>
      </w:r>
      <w:r w:rsidRPr="00520DE9">
        <w:t>4.15.6.2, with the following addition:</w:t>
      </w:r>
    </w:p>
    <w:p w14:paraId="02A771B3" w14:textId="77777777" w:rsidR="00251B2E" w:rsidRPr="00FF35C8" w:rsidRDefault="00251B2E" w:rsidP="00251B2E">
      <w:pPr>
        <w:pStyle w:val="B2"/>
        <w:rPr>
          <w:lang w:eastAsia="zh-CN"/>
        </w:rPr>
      </w:pPr>
      <w:r>
        <w:rPr>
          <w:rFonts w:hint="eastAsia"/>
          <w:lang w:eastAsia="zh-CN"/>
        </w:rPr>
        <w:lastRenderedPageBreak/>
        <w:t>-</w:t>
      </w:r>
      <w:r>
        <w:rPr>
          <w:lang w:eastAsia="zh-CN"/>
        </w:rPr>
        <w:tab/>
      </w:r>
      <w:r>
        <w:t xml:space="preserve">If the NF is SMF, and if </w:t>
      </w:r>
      <w:r>
        <w:rPr>
          <w:rFonts w:eastAsia="宋体"/>
        </w:rPr>
        <w:t>the SMF</w:t>
      </w:r>
      <w:r w:rsidRPr="00424123">
        <w:t xml:space="preserve"> </w:t>
      </w:r>
      <w:r>
        <w:t xml:space="preserve">decides the UE supports EAS End-Point Address push based on the UE capabilities provided during the establishment of the relevant PDU Session and </w:t>
      </w:r>
      <w:r w:rsidRPr="00520DE9">
        <w:t>the new EAS End-point Address should be pushed to the UE</w:t>
      </w:r>
      <w:r>
        <w:rPr>
          <w:rFonts w:eastAsia="MS Mincho"/>
          <w:lang w:val="en-US"/>
        </w:rPr>
        <w:t>,</w:t>
      </w:r>
      <w:r>
        <w:t xml:space="preserve"> t</w:t>
      </w:r>
      <w:r w:rsidRPr="00520DE9">
        <w:t xml:space="preserve">he </w:t>
      </w:r>
      <w:r>
        <w:t>SMF</w:t>
      </w:r>
      <w:r w:rsidRPr="00520DE9">
        <w:t xml:space="preserve"> provides EAS End-point-address</w:t>
      </w:r>
      <w:r w:rsidRPr="00520DE9">
        <w:rPr>
          <w:rFonts w:eastAsia="MS Mincho"/>
          <w:lang w:val="en-US"/>
        </w:rPr>
        <w:t xml:space="preserve"> to the UE</w:t>
      </w:r>
      <w:r w:rsidRPr="00520DE9">
        <w:t xml:space="preserve"> </w:t>
      </w:r>
      <w:r>
        <w:rPr>
          <w:lang w:eastAsia="zh-CN"/>
        </w:rPr>
        <w:t xml:space="preserve">using </w:t>
      </w:r>
      <w:r w:rsidRPr="00140E21">
        <w:rPr>
          <w:lang w:eastAsia="zh-CN"/>
        </w:rPr>
        <w:t>PDU Session modification procedure</w:t>
      </w:r>
      <w:r>
        <w:rPr>
          <w:lang w:eastAsia="zh-CN"/>
        </w:rPr>
        <w:t xml:space="preserve"> </w:t>
      </w:r>
      <w:r w:rsidRPr="00520DE9">
        <w:t>as described in TS</w:t>
      </w:r>
      <w:r>
        <w:t> </w:t>
      </w:r>
      <w:r w:rsidRPr="00520DE9">
        <w:t>23.502</w:t>
      </w:r>
      <w:r>
        <w:t> </w:t>
      </w:r>
      <w:r w:rsidRPr="00520DE9">
        <w:t xml:space="preserve">[3], </w:t>
      </w:r>
      <w:r>
        <w:t>clause </w:t>
      </w:r>
      <w:r w:rsidRPr="00520DE9">
        <w:t>4.15.6.2</w:t>
      </w:r>
      <w:r>
        <w:t xml:space="preserve"> and clause </w:t>
      </w:r>
      <w:r w:rsidRPr="00520DE9">
        <w:t>4.</w:t>
      </w:r>
      <w:r>
        <w:t>3</w:t>
      </w:r>
      <w:r w:rsidRPr="00520DE9">
        <w:t>.</w:t>
      </w:r>
      <w:r>
        <w:t>3</w:t>
      </w:r>
      <w:r w:rsidRPr="00520DE9">
        <w:t>.</w:t>
      </w:r>
    </w:p>
    <w:p w14:paraId="4C12C730" w14:textId="69F857AE" w:rsidR="00251B2E" w:rsidRPr="00251B2E" w:rsidRDefault="00251B2E" w:rsidP="00251B2E">
      <w:pPr>
        <w:pStyle w:val="B1"/>
      </w:pPr>
      <w:r w:rsidRPr="00520DE9">
        <w:t>2 to 7</w:t>
      </w:r>
      <w:r>
        <w:t xml:space="preserve">. </w:t>
      </w:r>
      <w:r w:rsidRPr="00520DE9">
        <w:t>According to TS</w:t>
      </w:r>
      <w:r>
        <w:t> </w:t>
      </w:r>
      <w:r w:rsidRPr="00520DE9">
        <w:t>23.502</w:t>
      </w:r>
      <w:r>
        <w:t> </w:t>
      </w:r>
      <w:r w:rsidRPr="00520DE9">
        <w:t xml:space="preserve">[3], </w:t>
      </w:r>
      <w:r>
        <w:t>clause </w:t>
      </w:r>
      <w:r w:rsidRPr="00520DE9">
        <w:t>4.15.6.2.</w:t>
      </w:r>
    </w:p>
    <w:p w14:paraId="14CFB47E" w14:textId="77777777" w:rsidR="00520DE9" w:rsidRPr="00520DE9" w:rsidRDefault="00520DE9" w:rsidP="00520DE9">
      <w:pPr>
        <w:pStyle w:val="Heading3"/>
      </w:pPr>
      <w:bookmarkStart w:id="3193" w:name="_Toc50466951"/>
      <w:bookmarkStart w:id="3194" w:name="_Toc50468295"/>
      <w:bookmarkStart w:id="3195" w:name="_Toc50468565"/>
      <w:bookmarkStart w:id="3196" w:name="_Toc50468836"/>
      <w:bookmarkStart w:id="3197" w:name="_Toc50630794"/>
      <w:bookmarkStart w:id="3198" w:name="_Toc54944144"/>
      <w:r w:rsidRPr="00520DE9">
        <w:t>6.37.3</w:t>
      </w:r>
      <w:r w:rsidRPr="00520DE9">
        <w:tab/>
      </w:r>
      <w:bookmarkEnd w:id="3186"/>
      <w:r w:rsidRPr="00520DE9">
        <w:t>Impacts on services, entities and interfaces</w:t>
      </w:r>
      <w:bookmarkEnd w:id="3187"/>
      <w:bookmarkEnd w:id="3188"/>
      <w:bookmarkEnd w:id="3189"/>
      <w:bookmarkEnd w:id="3190"/>
      <w:bookmarkEnd w:id="3191"/>
      <w:bookmarkEnd w:id="3193"/>
      <w:bookmarkEnd w:id="3194"/>
      <w:bookmarkEnd w:id="3195"/>
      <w:bookmarkEnd w:id="3196"/>
      <w:bookmarkEnd w:id="3197"/>
      <w:bookmarkEnd w:id="3198"/>
    </w:p>
    <w:p w14:paraId="7F4BFA85" w14:textId="77777777" w:rsidR="00520DE9" w:rsidRPr="00520DE9" w:rsidRDefault="00520DE9" w:rsidP="00520DE9">
      <w:pPr>
        <w:rPr>
          <w:lang w:eastAsia="ko-KR"/>
        </w:rPr>
      </w:pPr>
      <w:r w:rsidRPr="00520DE9">
        <w:rPr>
          <w:lang w:eastAsia="ko-KR"/>
        </w:rPr>
        <w:t>The proposed solution foresees impacts on the following Nodes or/and Functionality:</w:t>
      </w:r>
    </w:p>
    <w:p w14:paraId="20D6BBBA" w14:textId="77777777" w:rsidR="00520DE9" w:rsidRPr="00520DE9" w:rsidRDefault="00520DE9" w:rsidP="00520DE9">
      <w:pPr>
        <w:rPr>
          <w:lang w:eastAsia="ko-KR"/>
        </w:rPr>
      </w:pPr>
      <w:r w:rsidRPr="00520DE9">
        <w:rPr>
          <w:lang w:eastAsia="ko-KR"/>
        </w:rPr>
        <w:t>AF:</w:t>
      </w:r>
    </w:p>
    <w:p w14:paraId="68EC8856" w14:textId="77777777" w:rsidR="00520DE9" w:rsidRPr="00520DE9" w:rsidRDefault="00520DE9" w:rsidP="00520DE9">
      <w:pPr>
        <w:pStyle w:val="B1"/>
        <w:rPr>
          <w:lang w:eastAsia="ko-KR"/>
        </w:rPr>
      </w:pPr>
      <w:r w:rsidRPr="00520DE9">
        <w:rPr>
          <w:lang w:eastAsia="ko-KR"/>
        </w:rPr>
        <w:t>-</w:t>
      </w:r>
      <w:r w:rsidRPr="00520DE9">
        <w:rPr>
          <w:lang w:eastAsia="ko-KR"/>
        </w:rPr>
        <w:tab/>
        <w:t>The AF determines that an EAS-End-Point-Address information update is required and it informs the 5GC using the Nnef_Parameter_Provision service operation.</w:t>
      </w:r>
    </w:p>
    <w:p w14:paraId="55374D2B" w14:textId="77777777" w:rsidR="00520DE9" w:rsidRPr="00520DE9" w:rsidRDefault="00520DE9" w:rsidP="00520DE9">
      <w:pPr>
        <w:rPr>
          <w:lang w:eastAsia="ko-KR"/>
        </w:rPr>
      </w:pPr>
      <w:r w:rsidRPr="00520DE9">
        <w:rPr>
          <w:lang w:eastAsia="ko-KR"/>
        </w:rPr>
        <w:t>PCF:</w:t>
      </w:r>
    </w:p>
    <w:p w14:paraId="4598431D" w14:textId="77777777"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D5376DD" w14:textId="77777777"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14:paraId="0603F97F" w14:textId="77777777"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14:paraId="520AA285" w14:textId="77777777" w:rsidR="00394213" w:rsidRPr="00520DE9" w:rsidRDefault="00394213" w:rsidP="00394213">
      <w:pPr>
        <w:rPr>
          <w:lang w:eastAsia="ko-KR"/>
        </w:rPr>
      </w:pPr>
      <w:r>
        <w:rPr>
          <w:lang w:eastAsia="ko-KR"/>
        </w:rPr>
        <w:t>SMF</w:t>
      </w:r>
      <w:r w:rsidRPr="00520DE9">
        <w:rPr>
          <w:lang w:eastAsia="ko-KR"/>
        </w:rPr>
        <w:t>:</w:t>
      </w:r>
    </w:p>
    <w:p w14:paraId="7D09AF0A" w14:textId="77777777" w:rsidR="00394213" w:rsidRPr="00520DE9" w:rsidRDefault="00394213" w:rsidP="00394213">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68AC995" w14:textId="77777777" w:rsidR="00A2069B" w:rsidRDefault="00394213" w:rsidP="00A2069B">
      <w:pPr>
        <w:pStyle w:val="B1"/>
        <w:rPr>
          <w:lang w:eastAsia="ko-KR"/>
        </w:rPr>
      </w:pPr>
      <w:r w:rsidRPr="00520DE9">
        <w:rPr>
          <w:lang w:eastAsia="ko-KR"/>
        </w:rPr>
        <w:t>-</w:t>
      </w:r>
      <w:r w:rsidRPr="00520DE9">
        <w:rPr>
          <w:lang w:eastAsia="ko-KR"/>
        </w:rPr>
        <w:tab/>
        <w:t xml:space="preserve">Upon receipt of a Nudm_Notify notification service operation, indicating EAS End-point Address change, the </w:t>
      </w:r>
      <w:r>
        <w:rPr>
          <w:lang w:eastAsia="ko-KR"/>
        </w:rPr>
        <w:t>SMF</w:t>
      </w:r>
      <w:r w:rsidRPr="00520DE9">
        <w:rPr>
          <w:lang w:eastAsia="ko-KR"/>
        </w:rPr>
        <w:t xml:space="preserve"> decides to </w:t>
      </w:r>
      <w:r>
        <w:rPr>
          <w:lang w:eastAsia="ko-KR"/>
        </w:rPr>
        <w:t>provide</w:t>
      </w:r>
      <w:r w:rsidRPr="00520DE9">
        <w:rPr>
          <w:lang w:eastAsia="ko-KR"/>
        </w:rPr>
        <w:t xml:space="preserve"> the </w:t>
      </w:r>
      <w:r>
        <w:rPr>
          <w:lang w:eastAsia="ko-KR"/>
        </w:rPr>
        <w:t>information to the UE</w:t>
      </w:r>
      <w:r w:rsidRPr="00520DE9">
        <w:rPr>
          <w:lang w:eastAsia="ko-KR"/>
        </w:rPr>
        <w:t xml:space="preserve"> using </w:t>
      </w:r>
      <w:r w:rsidRPr="00140E21">
        <w:rPr>
          <w:lang w:eastAsia="ko-KR"/>
        </w:rPr>
        <w:t>PDU Session modification</w:t>
      </w:r>
      <w:r w:rsidRPr="00520DE9">
        <w:rPr>
          <w:lang w:eastAsia="ko-KR"/>
        </w:rPr>
        <w:t xml:space="preserve"> procedure.</w:t>
      </w:r>
    </w:p>
    <w:p w14:paraId="61871E54" w14:textId="45643F42" w:rsidR="00520DE9" w:rsidRPr="00520DE9" w:rsidRDefault="00520DE9" w:rsidP="00A2069B">
      <w:pPr>
        <w:rPr>
          <w:lang w:eastAsia="ko-KR"/>
        </w:rPr>
      </w:pPr>
      <w:r w:rsidRPr="00520DE9">
        <w:rPr>
          <w:lang w:eastAsia="ko-KR"/>
        </w:rPr>
        <w:t>UE:</w:t>
      </w:r>
    </w:p>
    <w:p w14:paraId="17A36844" w14:textId="77777777" w:rsidR="00520DE9" w:rsidRPr="00520DE9" w:rsidRDefault="00520DE9" w:rsidP="00520DE9">
      <w:pPr>
        <w:pStyle w:val="B1"/>
        <w:rPr>
          <w:lang w:eastAsia="ko-KR"/>
        </w:rPr>
      </w:pPr>
      <w:r w:rsidRPr="00520DE9">
        <w:rPr>
          <w:lang w:eastAsia="ko-KR"/>
        </w:rPr>
        <w:t>-</w:t>
      </w:r>
      <w:r w:rsidRPr="00520DE9">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355D16" w:rsidRDefault="00A27180" w:rsidP="00355D16">
      <w:pPr>
        <w:pStyle w:val="Heading2"/>
      </w:pPr>
      <w:bookmarkStart w:id="3199" w:name="_Toc43317458"/>
      <w:bookmarkStart w:id="3200" w:name="_Toc43374930"/>
      <w:bookmarkStart w:id="3201" w:name="_Toc43375391"/>
      <w:bookmarkStart w:id="3202" w:name="_Toc43801915"/>
      <w:bookmarkStart w:id="3203" w:name="_Toc43806181"/>
      <w:bookmarkStart w:id="3204" w:name="_Toc43806488"/>
      <w:bookmarkStart w:id="3205" w:name="_Toc50466952"/>
      <w:bookmarkStart w:id="3206" w:name="_Toc50468296"/>
      <w:bookmarkStart w:id="3207" w:name="_Toc50468566"/>
      <w:bookmarkStart w:id="3208" w:name="_Toc50468837"/>
      <w:bookmarkStart w:id="3209" w:name="_Toc50630795"/>
      <w:bookmarkStart w:id="3210" w:name="_Toc43317462"/>
      <w:bookmarkStart w:id="3211" w:name="_Toc43374934"/>
      <w:bookmarkStart w:id="3212" w:name="_Toc43375395"/>
      <w:bookmarkStart w:id="3213" w:name="_Toc43801919"/>
      <w:bookmarkStart w:id="3214" w:name="_Toc43806185"/>
      <w:bookmarkStart w:id="3215" w:name="_Toc43806492"/>
      <w:bookmarkStart w:id="3216" w:name="_Toc54944145"/>
      <w:r w:rsidRPr="00355D16">
        <w:t>6.38</w:t>
      </w:r>
      <w:r w:rsidRPr="00355D16">
        <w:tab/>
        <w:t>Solution #38: EAS change with reducing packet loss in uplink</w:t>
      </w:r>
      <w:bookmarkEnd w:id="3199"/>
      <w:bookmarkEnd w:id="3200"/>
      <w:bookmarkEnd w:id="3201"/>
      <w:bookmarkEnd w:id="3202"/>
      <w:bookmarkEnd w:id="3203"/>
      <w:bookmarkEnd w:id="3204"/>
      <w:bookmarkEnd w:id="3205"/>
      <w:bookmarkEnd w:id="3206"/>
      <w:bookmarkEnd w:id="3207"/>
      <w:bookmarkEnd w:id="3208"/>
      <w:bookmarkEnd w:id="3209"/>
      <w:bookmarkEnd w:id="3216"/>
    </w:p>
    <w:p w14:paraId="7ABAF18F" w14:textId="77777777" w:rsidR="00A27180" w:rsidRPr="00520DE9" w:rsidRDefault="00A27180" w:rsidP="00A27180">
      <w:pPr>
        <w:pStyle w:val="Heading3"/>
      </w:pPr>
      <w:bookmarkStart w:id="3217" w:name="_Toc43317459"/>
      <w:bookmarkStart w:id="3218" w:name="_Toc43374931"/>
      <w:bookmarkStart w:id="3219" w:name="_Toc43375392"/>
      <w:bookmarkStart w:id="3220" w:name="_Toc43801916"/>
      <w:bookmarkStart w:id="3221" w:name="_Toc43806182"/>
      <w:bookmarkStart w:id="3222" w:name="_Toc43806489"/>
      <w:bookmarkStart w:id="3223" w:name="_Toc50466953"/>
      <w:bookmarkStart w:id="3224" w:name="_Toc50468297"/>
      <w:bookmarkStart w:id="3225" w:name="_Toc50468567"/>
      <w:bookmarkStart w:id="3226" w:name="_Toc50468838"/>
      <w:bookmarkStart w:id="3227" w:name="_Toc50630796"/>
      <w:bookmarkStart w:id="3228" w:name="_Toc54944146"/>
      <w:r w:rsidRPr="00520DE9">
        <w:t>6.38.1</w:t>
      </w:r>
      <w:r w:rsidRPr="00520DE9">
        <w:tab/>
        <w:t>Description</w:t>
      </w:r>
      <w:bookmarkEnd w:id="3217"/>
      <w:bookmarkEnd w:id="3218"/>
      <w:bookmarkEnd w:id="3219"/>
      <w:bookmarkEnd w:id="3220"/>
      <w:bookmarkEnd w:id="3221"/>
      <w:bookmarkEnd w:id="3222"/>
      <w:bookmarkEnd w:id="3223"/>
      <w:bookmarkEnd w:id="3224"/>
      <w:bookmarkEnd w:id="3225"/>
      <w:bookmarkEnd w:id="3226"/>
      <w:bookmarkEnd w:id="3227"/>
      <w:bookmarkEnd w:id="3228"/>
    </w:p>
    <w:p w14:paraId="70D1F036" w14:textId="77777777" w:rsidR="00A27180" w:rsidRPr="00520DE9" w:rsidRDefault="00A27180" w:rsidP="00A27180">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4E3A4AB4" w:rsidR="00A27180" w:rsidRPr="00EF4B00" w:rsidRDefault="00A27180" w:rsidP="00A27180">
      <w:pPr>
        <w:rPr>
          <w:lang w:eastAsia="zh-CN"/>
        </w:rPr>
      </w:pPr>
      <w:r w:rsidRPr="00520DE9">
        <w:rPr>
          <w:lang w:eastAsia="zh-CN"/>
        </w:rPr>
        <w:t xml:space="preserve">The procedure of </w:t>
      </w:r>
      <w:r>
        <w:rPr>
          <w:lang w:eastAsia="zh-CN"/>
        </w:rPr>
        <w:t>"</w:t>
      </w:r>
      <w:r w:rsidRPr="00520DE9">
        <w:rPr>
          <w:lang w:eastAsia="zh-CN"/>
        </w:rPr>
        <w:t>Change of additional PDU Session Anchor for IPv6 multi-homing or UL CL</w:t>
      </w:r>
      <w:r>
        <w:rPr>
          <w:lang w:eastAsia="zh-CN"/>
        </w:rPr>
        <w:t>"</w:t>
      </w:r>
      <w:r w:rsidRPr="00520DE9">
        <w:rPr>
          <w:lang w:eastAsia="zh-CN"/>
        </w:rPr>
        <w:t xml:space="preserve"> was defined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520DE9" w:rsidRDefault="00A27180" w:rsidP="00A27180">
      <w:pPr>
        <w:pStyle w:val="NO"/>
        <w:rPr>
          <w:lang w:eastAsia="ko-KR"/>
        </w:rPr>
      </w:pPr>
      <w:r w:rsidRPr="00520DE9">
        <w:rPr>
          <w:lang w:eastAsia="ko-KR"/>
        </w:rPr>
        <w:t>NOTE 1:</w:t>
      </w:r>
      <w:r w:rsidRPr="00520DE9">
        <w:rPr>
          <w:lang w:eastAsia="ko-KR"/>
        </w:rPr>
        <w:tab/>
        <w:t xml:space="preserve">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w:t>
      </w:r>
      <w:r>
        <w:rPr>
          <w:lang w:eastAsia="ko-KR"/>
        </w:rPr>
        <w:t>p</w:t>
      </w:r>
      <w:r w:rsidRPr="00520DE9">
        <w:rPr>
          <w:lang w:eastAsia="ko-KR"/>
        </w:rPr>
        <w:t>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34E2D0B8" w:rsidR="00A27180" w:rsidRPr="00520DE9" w:rsidRDefault="00A27180" w:rsidP="00A27180">
      <w:pPr>
        <w:pStyle w:val="NO"/>
        <w:rPr>
          <w:lang w:eastAsia="ko-KR"/>
        </w:rPr>
      </w:pPr>
      <w:r w:rsidRPr="00520DE9">
        <w:rPr>
          <w:lang w:eastAsia="ko-KR"/>
        </w:rPr>
        <w:lastRenderedPageBreak/>
        <w:t>NOTE 2:</w:t>
      </w:r>
      <w:r w:rsidRPr="00520DE9">
        <w:rPr>
          <w:lang w:eastAsia="ko-KR"/>
        </w:rPr>
        <w:tab/>
        <w:t xml:space="preserve">This solution also applies to relocation of those EASs using forwarding tunnel from target UL CL to source UL CL after simultaneous change of UL CL/L-PSA as described in </w:t>
      </w:r>
      <w:r w:rsidR="004174B9">
        <w:rPr>
          <w:lang w:eastAsia="ko-KR"/>
        </w:rPr>
        <w:t>clause </w:t>
      </w:r>
      <w:r w:rsidRPr="00520DE9">
        <w:rPr>
          <w:lang w:eastAsia="ko-KR"/>
        </w:rPr>
        <w:t xml:space="preserve">4.3.5.7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520DE9" w:rsidRDefault="00A27180" w:rsidP="00A27180">
      <w:pPr>
        <w:rPr>
          <w:lang w:eastAsia="ko-KR"/>
        </w:rPr>
      </w:pPr>
      <w:r w:rsidRPr="00520DE9">
        <w:rPr>
          <w:lang w:eastAsia="ko-KR"/>
        </w:rPr>
        <w:t>Furthermore, this solution proposes to perform one of two options to enable in-order packet delivery</w:t>
      </w:r>
      <w:r w:rsidRPr="00520DE9">
        <w:rPr>
          <w:lang w:eastAsia="zh-CN"/>
        </w:rPr>
        <w:t>:</w:t>
      </w:r>
    </w:p>
    <w:p w14:paraId="5F4F1B6A" w14:textId="77777777" w:rsidR="00A27180" w:rsidRPr="00520DE9" w:rsidRDefault="00A27180" w:rsidP="00A27180">
      <w:pPr>
        <w:rPr>
          <w:b/>
          <w:bCs/>
          <w:lang w:eastAsia="zh-CN"/>
        </w:rPr>
      </w:pPr>
      <w:r w:rsidRPr="00520DE9">
        <w:rPr>
          <w:b/>
          <w:bCs/>
          <w:lang w:eastAsia="zh-CN"/>
        </w:rPr>
        <w:t>Option 1:</w:t>
      </w:r>
    </w:p>
    <w:p w14:paraId="78DBA2A6" w14:textId="77777777" w:rsidR="00A27180" w:rsidRPr="00520DE9" w:rsidRDefault="00A27180" w:rsidP="00A27180">
      <w:pPr>
        <w:pStyle w:val="B1"/>
        <w:rPr>
          <w:lang w:eastAsia="zh-CN"/>
        </w:rPr>
      </w:pPr>
      <w:r w:rsidRPr="00520DE9">
        <w:rPr>
          <w:lang w:eastAsia="zh-CN"/>
        </w:rPr>
        <w:tab/>
        <w:t xml:space="preserve">Establish a forwarding tunnel between source PSA and target PSA to avoid loss of uplink packets that are transferring between </w:t>
      </w:r>
      <w:r>
        <w:rPr>
          <w:lang w:eastAsia="zh-CN"/>
        </w:rPr>
        <w:t xml:space="preserve">(target) </w:t>
      </w:r>
      <w:r w:rsidRPr="00520DE9">
        <w:rPr>
          <w:lang w:eastAsia="zh-CN"/>
        </w:rPr>
        <w:t xml:space="preserve">UL CL and source PSA. SMF may also instruct </w:t>
      </w:r>
      <w:r>
        <w:rPr>
          <w:lang w:eastAsia="zh-CN"/>
        </w:rPr>
        <w:t xml:space="preserve">(target) </w:t>
      </w:r>
      <w:r w:rsidRPr="00520DE9">
        <w:rPr>
          <w:lang w:eastAsia="zh-CN"/>
        </w:rPr>
        <w:t xml:space="preserve">UL CL to send an End Maker between </w:t>
      </w:r>
      <w:r>
        <w:rPr>
          <w:lang w:eastAsia="zh-CN"/>
        </w:rPr>
        <w:t xml:space="preserve">(target) </w:t>
      </w:r>
      <w:r w:rsidRPr="00520DE9">
        <w:rPr>
          <w:lang w:eastAsia="zh-CN"/>
        </w:rPr>
        <w:t>UL CL - source PSA - target PSA to ensure in-order UL transferring on target PSA.</w:t>
      </w:r>
    </w:p>
    <w:p w14:paraId="1CFBB5CA" w14:textId="77777777" w:rsidR="00A27180" w:rsidRPr="00520DE9" w:rsidRDefault="00A27180" w:rsidP="00A27180">
      <w:pPr>
        <w:pStyle w:val="B1"/>
        <w:rPr>
          <w:lang w:eastAsia="zh-CN"/>
        </w:rPr>
      </w:pPr>
      <w:r w:rsidRPr="00520DE9">
        <w:rPr>
          <w:lang w:eastAsia="zh-CN"/>
        </w:rPr>
        <w:tab/>
        <w:t>This option can ensure packet lossless and in-order delivery within 5GS.</w:t>
      </w:r>
    </w:p>
    <w:p w14:paraId="7F79C70B" w14:textId="77777777" w:rsidR="00A27180" w:rsidRPr="00520DE9" w:rsidRDefault="00A27180" w:rsidP="00A27180">
      <w:pPr>
        <w:rPr>
          <w:b/>
          <w:bCs/>
          <w:lang w:eastAsia="zh-CN"/>
        </w:rPr>
      </w:pPr>
      <w:r w:rsidRPr="00520DE9">
        <w:rPr>
          <w:b/>
          <w:bCs/>
          <w:lang w:eastAsia="zh-CN"/>
        </w:rPr>
        <w:t>Option 2:</w:t>
      </w:r>
    </w:p>
    <w:p w14:paraId="7DD5E7D4" w14:textId="77777777" w:rsidR="00A27180" w:rsidRPr="00520DE9" w:rsidRDefault="00A27180" w:rsidP="00A27180">
      <w:pPr>
        <w:pStyle w:val="B1"/>
        <w:rPr>
          <w:lang w:eastAsia="zh-CN"/>
        </w:rPr>
      </w:pPr>
      <w:r w:rsidRPr="00520DE9">
        <w:rPr>
          <w:lang w:eastAsia="zh-CN"/>
        </w:rPr>
        <w:tab/>
        <w:t xml:space="preserve">Introduce an AF-defined Flow End Maker between </w:t>
      </w:r>
      <w:r>
        <w:rPr>
          <w:lang w:eastAsia="zh-CN"/>
        </w:rPr>
        <w:t xml:space="preserve">(target) </w:t>
      </w:r>
      <w:r w:rsidRPr="00520DE9">
        <w:rPr>
          <w:lang w:eastAsia="zh-CN"/>
        </w:rPr>
        <w:t>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520DE9" w:rsidRDefault="00A27180" w:rsidP="00A27180">
      <w:pPr>
        <w:pStyle w:val="B1"/>
        <w:rPr>
          <w:lang w:eastAsia="zh-CN"/>
        </w:rPr>
      </w:pPr>
      <w:r w:rsidRPr="00520DE9">
        <w:rPr>
          <w:lang w:eastAsia="zh-CN"/>
        </w:rPr>
        <w:tab/>
        <w:t>This option can ensure packet lossless between UE and EAS, including N6 interface.</w:t>
      </w:r>
    </w:p>
    <w:p w14:paraId="3192A067" w14:textId="77777777" w:rsidR="00A27180" w:rsidRPr="00520DE9" w:rsidRDefault="00A27180" w:rsidP="00A27180">
      <w:pPr>
        <w:pStyle w:val="Heading3"/>
      </w:pPr>
      <w:bookmarkStart w:id="3229" w:name="_Toc43317460"/>
      <w:bookmarkStart w:id="3230" w:name="_Toc43374932"/>
      <w:bookmarkStart w:id="3231" w:name="_Toc43375393"/>
      <w:bookmarkStart w:id="3232" w:name="_Toc43801917"/>
      <w:bookmarkStart w:id="3233" w:name="_Toc43806183"/>
      <w:bookmarkStart w:id="3234" w:name="_Toc43806490"/>
      <w:bookmarkStart w:id="3235" w:name="_Toc50466954"/>
      <w:bookmarkStart w:id="3236" w:name="_Toc50468298"/>
      <w:bookmarkStart w:id="3237" w:name="_Toc50468568"/>
      <w:bookmarkStart w:id="3238" w:name="_Toc50468839"/>
      <w:bookmarkStart w:id="3239" w:name="_Toc50630797"/>
      <w:bookmarkStart w:id="3240" w:name="_Toc54944147"/>
      <w:r w:rsidRPr="00520DE9">
        <w:t>6.38.2</w:t>
      </w:r>
      <w:r w:rsidRPr="00520DE9">
        <w:tab/>
        <w:t>Procedures</w:t>
      </w:r>
      <w:bookmarkEnd w:id="3229"/>
      <w:bookmarkEnd w:id="3230"/>
      <w:bookmarkEnd w:id="3231"/>
      <w:bookmarkEnd w:id="3232"/>
      <w:bookmarkEnd w:id="3233"/>
      <w:bookmarkEnd w:id="3234"/>
      <w:bookmarkEnd w:id="3235"/>
      <w:bookmarkEnd w:id="3236"/>
      <w:bookmarkEnd w:id="3237"/>
      <w:bookmarkEnd w:id="3238"/>
      <w:bookmarkEnd w:id="3239"/>
      <w:bookmarkEnd w:id="3240"/>
    </w:p>
    <w:p w14:paraId="612053E7" w14:textId="100B1C4E" w:rsidR="00A27180" w:rsidRPr="00355D16" w:rsidRDefault="00A27180" w:rsidP="00355D16">
      <w:pPr>
        <w:pStyle w:val="Heading4"/>
      </w:pPr>
      <w:bookmarkStart w:id="3241" w:name="_Toc50630798"/>
      <w:bookmarkStart w:id="3242" w:name="_Toc54944148"/>
      <w:r w:rsidRPr="00355D16">
        <w:rPr>
          <w:rFonts w:hint="eastAsia"/>
        </w:rPr>
        <w:t>6</w:t>
      </w:r>
      <w:r w:rsidRPr="00355D16">
        <w:t>.38.2.1</w:t>
      </w:r>
      <w:r w:rsidR="00355D16" w:rsidRPr="00355D16">
        <w:tab/>
      </w:r>
      <w:r w:rsidRPr="00355D16">
        <w:t>Procedures for preventing packet loss in uplink with change of additional PSA</w:t>
      </w:r>
      <w:bookmarkEnd w:id="3241"/>
      <w:bookmarkEnd w:id="3242"/>
    </w:p>
    <w:p w14:paraId="303F9F82" w14:textId="51EB2C30"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6</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.1</w:t>
      </w:r>
      <w:r w:rsidRPr="00520DE9">
        <w:t>-1 illustrates the procedure of edge relocation with preventing packet loss and in-order packet delivery in uplink.</w:t>
      </w:r>
    </w:p>
    <w:bookmarkStart w:id="3243" w:name="OLE_LINK29"/>
    <w:bookmarkStart w:id="3244" w:name="_MON_1654404770"/>
    <w:bookmarkEnd w:id="3244"/>
    <w:p w14:paraId="13D708DC" w14:textId="77777777" w:rsidR="00A27180" w:rsidRPr="00520DE9" w:rsidRDefault="00A27180" w:rsidP="00A27180">
      <w:pPr>
        <w:pStyle w:val="TH"/>
        <w:rPr>
          <w:noProof/>
          <w:lang w:val="en-US" w:eastAsia="zh-CN"/>
        </w:rPr>
      </w:pPr>
      <w:r w:rsidRPr="00520DE9">
        <w:rPr>
          <w:noProof/>
          <w:lang w:val="en-US" w:eastAsia="zh-CN"/>
        </w:rPr>
        <w:object w:dxaOrig="9370" w:dyaOrig="8825" w14:anchorId="24D88D4B">
          <v:shape id="_x0000_i1117" type="#_x0000_t75" style="width:468.95pt;height:441.4pt" o:ole="">
            <v:imagedata r:id="rId195" o:title=""/>
          </v:shape>
          <o:OLEObject Type="Embed" ProgID="Word.Picture.8" ShapeID="_x0000_i1117" DrawAspect="Content" ObjectID="_1665558013" r:id="rId196"/>
        </w:object>
      </w:r>
      <w:bookmarkEnd w:id="3243"/>
    </w:p>
    <w:p w14:paraId="3B7B901A" w14:textId="77777777" w:rsidR="00A27180" w:rsidRPr="00520DE9" w:rsidRDefault="00A27180" w:rsidP="00A27180">
      <w:pPr>
        <w:pStyle w:val="TF"/>
      </w:pPr>
      <w:r w:rsidRPr="00520DE9">
        <w:t>Figure 6.38.2</w:t>
      </w:r>
      <w:r>
        <w:t>.1</w:t>
      </w:r>
      <w:r w:rsidRPr="00520DE9">
        <w:t>-1: Procedure of preventing packet loss in uplink</w:t>
      </w:r>
    </w:p>
    <w:p w14:paraId="0E54076C"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48AD62C5"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3EB303AC" w14:textId="77777777" w:rsidR="00A27180" w:rsidRPr="00520DE9" w:rsidRDefault="00A27180" w:rsidP="00A27180">
      <w:pPr>
        <w:pStyle w:val="B1"/>
        <w:rPr>
          <w:lang w:eastAsia="zh-CN"/>
        </w:rPr>
      </w:pPr>
      <w:r w:rsidRPr="00520DE9">
        <w:rPr>
          <w:lang w:eastAsia="zh-CN"/>
        </w:rPr>
        <w:t>1.</w:t>
      </w:r>
      <w:r w:rsidRPr="00520DE9">
        <w:rPr>
          <w:lang w:eastAsia="zh-CN"/>
        </w:rPr>
        <w:tab/>
        <w:t>The SMF decides to change the local PSA of a PDU Session with UL CL.</w:t>
      </w:r>
    </w:p>
    <w:p w14:paraId="74A0AABC" w14:textId="453560F4" w:rsidR="00A27180" w:rsidRPr="00520DE9" w:rsidRDefault="00A27180" w:rsidP="00A27180">
      <w:pPr>
        <w:pStyle w:val="B1"/>
        <w:rPr>
          <w:lang w:eastAsia="zh-CN"/>
        </w:rPr>
      </w:pPr>
      <w:r w:rsidRPr="00520DE9">
        <w:rPr>
          <w:lang w:eastAsia="zh-CN"/>
        </w:rPr>
        <w:t>2.</w:t>
      </w:r>
      <w:r w:rsidRPr="00520DE9">
        <w:rPr>
          <w:lang w:eastAsia="zh-CN"/>
        </w:rPr>
        <w:tab/>
        <w:t xml:space="preserve">The SMF sends an early notification to the AF after target PSA (i.e. </w:t>
      </w:r>
      <w:r w:rsidR="005D5265">
        <w:rPr>
          <w:lang w:eastAsia="zh-CN"/>
        </w:rPr>
        <w:t>PSA2</w:t>
      </w:r>
      <w:r w:rsidRPr="00520DE9">
        <w:rPr>
          <w:lang w:eastAsia="zh-CN"/>
        </w:rPr>
        <w:t>) is selected and waits for a notification response from the AF. The AF may reply in positive to the notification of step 2</w:t>
      </w:r>
      <w:r>
        <w:rPr>
          <w:lang w:eastAsia="zh-CN"/>
        </w:rPr>
        <w:t>a</w:t>
      </w:r>
      <w:r w:rsidRPr="00520DE9">
        <w:rPr>
          <w:lang w:eastAsia="zh-CN"/>
        </w:rPr>
        <w:t xml:space="preserve"> by indicating that buffering of uplink traffic in the </w:t>
      </w:r>
      <w:r w:rsidR="005D5265">
        <w:rPr>
          <w:lang w:eastAsia="zh-CN"/>
        </w:rPr>
        <w:t>PSA2</w:t>
      </w:r>
      <w:r w:rsidRPr="00520DE9">
        <w:rPr>
          <w:lang w:eastAsia="zh-CN"/>
        </w:rPr>
        <w:t xml:space="preserve"> is required </w:t>
      </w:r>
      <w:r>
        <w:rPr>
          <w:lang w:eastAsia="zh-CN"/>
        </w:rPr>
        <w:t>if</w:t>
      </w:r>
      <w:r w:rsidRPr="00520DE9">
        <w:rPr>
          <w:lang w:eastAsia="zh-CN"/>
        </w:rPr>
        <w:t xml:space="preserve"> the </w:t>
      </w:r>
      <w:r>
        <w:rPr>
          <w:lang w:eastAsia="zh-CN"/>
        </w:rPr>
        <w:t>'</w:t>
      </w:r>
      <w:r w:rsidRPr="00520DE9">
        <w:rPr>
          <w:lang w:eastAsia="zh-CN"/>
        </w:rPr>
        <w:t>seamless Edge relocation</w:t>
      </w:r>
      <w:r>
        <w:rPr>
          <w:lang w:eastAsia="zh-CN"/>
        </w:rPr>
        <w:t>'</w:t>
      </w:r>
      <w:r w:rsidRPr="00520DE9">
        <w:rPr>
          <w:lang w:eastAsia="zh-CN"/>
        </w:rPr>
        <w:t xml:space="preserve"> indication was not set and the AF requests the same treatment on demand.</w:t>
      </w:r>
    </w:p>
    <w:p w14:paraId="52C2D28D" w14:textId="77777777" w:rsidR="00A27180" w:rsidRPr="00520DE9" w:rsidRDefault="00A27180" w:rsidP="00A27180">
      <w:pPr>
        <w:pStyle w:val="B1"/>
        <w:rPr>
          <w:lang w:eastAsia="zh-CN"/>
        </w:rPr>
      </w:pPr>
      <w:r w:rsidRPr="00520DE9">
        <w:rPr>
          <w:lang w:eastAsia="zh-CN"/>
        </w:rPr>
        <w:tab/>
        <w:t>For Option 2, the response includes Flow End Marker information, which contains an AF-defined Flow End Marker packet.</w:t>
      </w:r>
    </w:p>
    <w:p w14:paraId="17144690" w14:textId="507DB49C" w:rsidR="00A27180" w:rsidRPr="00520DE9" w:rsidRDefault="00A27180" w:rsidP="00A27180">
      <w:pPr>
        <w:pStyle w:val="B1"/>
        <w:rPr>
          <w:lang w:eastAsia="zh-CN"/>
        </w:rPr>
      </w:pPr>
      <w:r w:rsidRPr="00520DE9">
        <w:rPr>
          <w:lang w:eastAsia="zh-CN"/>
        </w:rPr>
        <w:t>3.</w:t>
      </w:r>
      <w:r w:rsidRPr="00520DE9">
        <w:rPr>
          <w:lang w:eastAsia="zh-CN"/>
        </w:rPr>
        <w:tab/>
        <w:t xml:space="preserve">The SMF configures the </w:t>
      </w:r>
      <w:r w:rsidR="005D5265">
        <w:rPr>
          <w:lang w:eastAsia="zh-CN"/>
        </w:rPr>
        <w:t>PSA2</w:t>
      </w:r>
      <w:r w:rsidRPr="00520DE9">
        <w:rPr>
          <w:lang w:eastAsia="zh-CN"/>
        </w:rPr>
        <w:t xml:space="preserve"> as specified in step 2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 xml:space="preserve">3], and indicates the </w:t>
      </w:r>
      <w:r w:rsidR="005D5265">
        <w:rPr>
          <w:lang w:eastAsia="zh-CN"/>
        </w:rPr>
        <w:t>PSA2</w:t>
      </w:r>
      <w:r w:rsidRPr="00520DE9">
        <w:rPr>
          <w:lang w:eastAsia="zh-CN"/>
        </w:rPr>
        <w:t xml:space="preserve"> to buffer uplink traffic. PSA1 (i.e. source PSA) keeps receiving downlink traffic from EAS1 and send it to the UE until it is released in step 9.</w:t>
      </w:r>
    </w:p>
    <w:p w14:paraId="7FE3C5E5" w14:textId="26FFBC4B" w:rsidR="00A27180" w:rsidRPr="00520DE9" w:rsidRDefault="00A27180" w:rsidP="00A27180">
      <w:pPr>
        <w:pStyle w:val="B1"/>
        <w:rPr>
          <w:lang w:eastAsia="zh-CN"/>
        </w:rPr>
      </w:pPr>
      <w:r w:rsidRPr="00520DE9">
        <w:rPr>
          <w:lang w:eastAsia="zh-CN"/>
        </w:rPr>
        <w:tab/>
        <w:t>For Option 1, the SMF also obtains the forward</w:t>
      </w:r>
      <w:r>
        <w:rPr>
          <w:lang w:eastAsia="zh-CN"/>
        </w:rPr>
        <w:t>ing</w:t>
      </w:r>
      <w:r w:rsidRPr="00520DE9">
        <w:rPr>
          <w:lang w:eastAsia="zh-CN"/>
        </w:rPr>
        <w:t xml:space="preserve"> tunnel info from </w:t>
      </w:r>
      <w:r w:rsidR="005D5265">
        <w:rPr>
          <w:lang w:eastAsia="zh-CN"/>
        </w:rPr>
        <w:t>PSA2</w:t>
      </w:r>
      <w:r w:rsidRPr="00520DE9">
        <w:rPr>
          <w:lang w:eastAsia="zh-CN"/>
        </w:rPr>
        <w:t>.</w:t>
      </w:r>
    </w:p>
    <w:p w14:paraId="602BDC3F" w14:textId="1C20819C" w:rsidR="00A27180" w:rsidRPr="00520DE9" w:rsidRDefault="00A27180" w:rsidP="00A27180">
      <w:pPr>
        <w:pStyle w:val="B1"/>
        <w:rPr>
          <w:lang w:eastAsia="zh-CN"/>
        </w:rPr>
      </w:pPr>
      <w:r w:rsidRPr="00520DE9">
        <w:rPr>
          <w:lang w:eastAsia="zh-CN"/>
        </w:rPr>
        <w:lastRenderedPageBreak/>
        <w:t>4.</w:t>
      </w:r>
      <w:r w:rsidRPr="00520DE9">
        <w:rPr>
          <w:lang w:eastAsia="zh-CN"/>
        </w:rPr>
        <w:tab/>
        <w:t xml:space="preserve">For Option 1, the SMF sends an N4 Session Modification Request to the PSA1 to establish forwarding tunnel towards </w:t>
      </w:r>
      <w:r w:rsidR="005D5265">
        <w:rPr>
          <w:lang w:eastAsia="zh-CN"/>
        </w:rPr>
        <w:t>PSA2</w:t>
      </w:r>
      <w:r w:rsidRPr="00520DE9">
        <w:rPr>
          <w:lang w:eastAsia="zh-CN"/>
        </w:rPr>
        <w:t xml:space="preserve">. The PSA1 starts to forward the received uplink packets to the </w:t>
      </w:r>
      <w:r w:rsidR="005D5265">
        <w:rPr>
          <w:lang w:eastAsia="zh-CN"/>
        </w:rPr>
        <w:t>PSA2</w:t>
      </w:r>
      <w:r w:rsidRPr="00520DE9">
        <w:rPr>
          <w:lang w:eastAsia="zh-CN"/>
        </w:rPr>
        <w:t xml:space="preserve"> via the tunnel.</w:t>
      </w:r>
    </w:p>
    <w:p w14:paraId="0DAD590C" w14:textId="40E98364" w:rsidR="00A27180" w:rsidRPr="00520DE9" w:rsidRDefault="00A27180" w:rsidP="00A27180">
      <w:pPr>
        <w:pStyle w:val="B1"/>
        <w:rPr>
          <w:lang w:eastAsia="zh-CN"/>
        </w:rPr>
      </w:pPr>
      <w:r w:rsidRPr="00520DE9">
        <w:rPr>
          <w:lang w:eastAsia="zh-CN"/>
        </w:rPr>
        <w:t>5.</w:t>
      </w:r>
      <w:r w:rsidRPr="00520DE9">
        <w:rPr>
          <w:lang w:eastAsia="zh-CN"/>
        </w:rPr>
        <w:tab/>
        <w:t xml:space="preserve">The SMF sends an N4 Session Modification Request to the UL CL to update the UL CL rules regarding to the traffic flows that the SMF tries to move from PSA1to </w:t>
      </w:r>
      <w:r w:rsidR="005D5265">
        <w:rPr>
          <w:lang w:eastAsia="zh-CN"/>
        </w:rPr>
        <w:t>PSA2</w:t>
      </w:r>
      <w:r w:rsidRPr="00520DE9">
        <w:rPr>
          <w:lang w:eastAsia="zh-CN"/>
        </w:rPr>
        <w:t xml:space="preserve">. The N4 Session Modification Request message contains the identifications of traffic filter that needs to be updated and the tunnel ID of </w:t>
      </w:r>
      <w:r w:rsidR="005D5265">
        <w:rPr>
          <w:lang w:eastAsia="zh-CN"/>
        </w:rPr>
        <w:t>PSA2</w:t>
      </w:r>
      <w:r w:rsidRPr="00520DE9">
        <w:rPr>
          <w:lang w:eastAsia="zh-CN"/>
        </w:rPr>
        <w:t>.</w:t>
      </w:r>
    </w:p>
    <w:p w14:paraId="4E3DD403" w14:textId="6DD9CDAD" w:rsidR="00A27180" w:rsidRPr="00520DE9" w:rsidRDefault="00A27180" w:rsidP="00A27180">
      <w:pPr>
        <w:pStyle w:val="B1"/>
        <w:rPr>
          <w:lang w:eastAsia="zh-CN"/>
        </w:rPr>
      </w:pP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SMF also indicates the UL CL to send End Marker per QoS Flow to the PSA1 before it starts to forward the traffic to the </w:t>
      </w:r>
      <w:r w:rsidR="005D5265">
        <w:rPr>
          <w:lang w:eastAsia="zh-CN"/>
        </w:rPr>
        <w:t>PSA2</w:t>
      </w:r>
      <w:r w:rsidRPr="00520DE9">
        <w:rPr>
          <w:lang w:eastAsia="zh-CN"/>
        </w:rPr>
        <w:t xml:space="preserve"> to ensure the packets are in-order delivered from </w:t>
      </w:r>
      <w:r w:rsidR="005D5265">
        <w:rPr>
          <w:lang w:eastAsia="zh-CN"/>
        </w:rPr>
        <w:t>PSA2</w:t>
      </w:r>
      <w:r w:rsidRPr="00520DE9">
        <w:rPr>
          <w:lang w:eastAsia="zh-CN"/>
        </w:rPr>
        <w:t xml:space="preserve"> to EAS2.</w:t>
      </w:r>
    </w:p>
    <w:p w14:paraId="34FB48D6" w14:textId="26A48F23" w:rsidR="00A27180" w:rsidRPr="00520DE9" w:rsidRDefault="00A27180" w:rsidP="00A27180">
      <w:pPr>
        <w:pStyle w:val="B1"/>
        <w:rPr>
          <w:lang w:eastAsia="zh-CN"/>
        </w:rPr>
      </w:pPr>
      <w:r w:rsidRPr="00520DE9">
        <w:rPr>
          <w:lang w:eastAsia="zh-CN"/>
        </w:rPr>
        <w:tab/>
        <w:t xml:space="preserve">For Option 2, the SMF provides the Flow End Marker received in step 2 to the UL CL and indicates the UL CL to send it to the PSA1 before it starts to forward the traffic to the </w:t>
      </w:r>
      <w:r w:rsidR="005D5265">
        <w:rPr>
          <w:lang w:eastAsia="zh-CN"/>
        </w:rPr>
        <w:t>PSA2</w:t>
      </w:r>
      <w:r w:rsidRPr="00520DE9">
        <w:rPr>
          <w:lang w:eastAsia="zh-CN"/>
        </w:rPr>
        <w:t>.</w:t>
      </w:r>
    </w:p>
    <w:p w14:paraId="27261A1A" w14:textId="0109C4F9" w:rsidR="00A27180" w:rsidRPr="00520DE9" w:rsidRDefault="00A27180" w:rsidP="00A27180">
      <w:pPr>
        <w:pStyle w:val="B1"/>
        <w:rPr>
          <w:lang w:eastAsia="zh-CN"/>
        </w:rPr>
      </w:pPr>
      <w:r w:rsidRPr="00520DE9">
        <w:rPr>
          <w:lang w:eastAsia="zh-CN"/>
        </w:rPr>
        <w:t>6.</w:t>
      </w: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End Marker is sent from UL CL to the PSA1 then </w:t>
      </w:r>
      <w:r w:rsidR="005D5265">
        <w:rPr>
          <w:lang w:eastAsia="zh-CN"/>
        </w:rPr>
        <w:t>PSA2</w:t>
      </w:r>
      <w:r w:rsidRPr="00520DE9">
        <w:rPr>
          <w:lang w:eastAsia="zh-CN"/>
        </w:rPr>
        <w:t xml:space="preserve">. When the End Marker is received, the </w:t>
      </w:r>
      <w:r w:rsidR="005D5265">
        <w:rPr>
          <w:lang w:eastAsia="zh-CN"/>
        </w:rPr>
        <w:t>PSA2</w:t>
      </w:r>
      <w:r w:rsidRPr="00520DE9">
        <w:rPr>
          <w:lang w:eastAsia="zh-CN"/>
        </w:rPr>
        <w:t xml:space="preserve"> knows that no more uplink packet from the old path for the QoS Flow.</w:t>
      </w:r>
    </w:p>
    <w:p w14:paraId="7BC4218C" w14:textId="77777777" w:rsidR="00A27180" w:rsidRPr="00520DE9" w:rsidRDefault="00A27180" w:rsidP="00A27180">
      <w:pPr>
        <w:pStyle w:val="B1"/>
        <w:rPr>
          <w:lang w:eastAsia="zh-CN"/>
        </w:rPr>
      </w:pPr>
      <w:r w:rsidRPr="00520DE9">
        <w:rPr>
          <w:lang w:eastAsia="zh-CN"/>
        </w:rPr>
        <w:t>7.</w:t>
      </w:r>
      <w:r w:rsidRPr="00520DE9">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520DE9" w:rsidRDefault="00A27180" w:rsidP="00A27180">
      <w:pPr>
        <w:pStyle w:val="B1"/>
        <w:rPr>
          <w:lang w:eastAsia="zh-CN"/>
        </w:rPr>
      </w:pPr>
      <w:r w:rsidRPr="00520DE9">
        <w:rPr>
          <w:lang w:eastAsia="zh-CN"/>
        </w:rPr>
        <w:t>8.</w:t>
      </w:r>
      <w:r w:rsidRPr="00520DE9">
        <w:rPr>
          <w:lang w:eastAsia="zh-CN"/>
        </w:rPr>
        <w:tab/>
        <w:t>The SMF sends a Late Notification to the AF. When EAS relocation is completed, the AF sends a notification response to the SMF.</w:t>
      </w:r>
    </w:p>
    <w:p w14:paraId="17F64727" w14:textId="1265C04C" w:rsidR="00A27180" w:rsidRPr="00520DE9" w:rsidRDefault="00A27180" w:rsidP="00A27180">
      <w:pPr>
        <w:pStyle w:val="B1"/>
        <w:rPr>
          <w:lang w:eastAsia="zh-CN"/>
        </w:rPr>
      </w:pPr>
      <w:r w:rsidRPr="00520DE9">
        <w:rPr>
          <w:lang w:eastAsia="zh-CN"/>
        </w:rPr>
        <w:t>9.</w:t>
      </w:r>
      <w:r w:rsidRPr="00520DE9">
        <w:rPr>
          <w:lang w:eastAsia="zh-CN"/>
        </w:rPr>
        <w:tab/>
        <w:t xml:space="preserve">The SMF updates the </w:t>
      </w:r>
      <w:r w:rsidR="005D5265">
        <w:rPr>
          <w:lang w:eastAsia="zh-CN"/>
        </w:rPr>
        <w:t>PSA2</w:t>
      </w:r>
      <w:r w:rsidRPr="00520DE9">
        <w:rPr>
          <w:lang w:eastAsia="zh-CN"/>
        </w:rPr>
        <w:t xml:space="preserve"> by indicating the </w:t>
      </w:r>
      <w:r w:rsidR="005D5265">
        <w:rPr>
          <w:lang w:eastAsia="zh-CN"/>
        </w:rPr>
        <w:t>PSA2</w:t>
      </w:r>
      <w:r w:rsidRPr="00520DE9">
        <w:rPr>
          <w:lang w:eastAsia="zh-CN"/>
        </w:rPr>
        <w:t xml:space="preserve"> to send the buffered uplink packets. The SMF releases PSA1.</w:t>
      </w:r>
    </w:p>
    <w:p w14:paraId="5E146F72" w14:textId="77777777" w:rsidR="00A27180" w:rsidRDefault="00A27180" w:rsidP="00A27180">
      <w:pPr>
        <w:pStyle w:val="B1"/>
        <w:rPr>
          <w:lang w:eastAsia="zh-CN"/>
        </w:rPr>
      </w:pPr>
      <w:r w:rsidRPr="00520DE9">
        <w:rPr>
          <w:lang w:eastAsia="zh-CN"/>
        </w:rPr>
        <w:tab/>
        <w:t>For Option 1, the forwarded packets received before the End Marker packet will be sent to EAS before those received directly from UL CL.</w:t>
      </w:r>
    </w:p>
    <w:p w14:paraId="51043ECE" w14:textId="7C5ADC6A" w:rsidR="00A27180" w:rsidRPr="00355D16" w:rsidRDefault="00A27180" w:rsidP="00355D16">
      <w:pPr>
        <w:pStyle w:val="Heading4"/>
      </w:pPr>
      <w:bookmarkStart w:id="3245" w:name="_Toc50630799"/>
      <w:bookmarkStart w:id="3246" w:name="_Toc54944149"/>
      <w:r w:rsidRPr="00355D16">
        <w:rPr>
          <w:rFonts w:hint="eastAsia"/>
        </w:rPr>
        <w:t>6</w:t>
      </w:r>
      <w:r w:rsidRPr="00355D16">
        <w:t>.38.2.2</w:t>
      </w:r>
      <w:r w:rsidR="00355D16">
        <w:tab/>
      </w:r>
      <w:r w:rsidRPr="00355D16">
        <w:t>Procedures for preventing packet loss in uplink with simultaneous change of UL CL and additional PSA</w:t>
      </w:r>
      <w:bookmarkEnd w:id="3245"/>
      <w:bookmarkEnd w:id="3246"/>
    </w:p>
    <w:p w14:paraId="2AEA4F3C" w14:textId="56DC7CA9"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7</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.2</w:t>
      </w:r>
      <w:r w:rsidRPr="00520DE9">
        <w:t>-1 illustrates the procedure of edge relocation with preventing packet loss and in-order packet delivery in uplink.</w:t>
      </w:r>
    </w:p>
    <w:p w14:paraId="0DF7D661" w14:textId="3CE9792A" w:rsidR="00770EF6" w:rsidRDefault="00770EF6" w:rsidP="00770EF6">
      <w:pPr>
        <w:pStyle w:val="TH"/>
      </w:pPr>
      <w:r>
        <w:object w:dxaOrig="9923" w:dyaOrig="11479" w14:anchorId="267C69E9">
          <v:shape id="_x0000_i1118" type="#_x0000_t75" style="width:479.9pt;height:571.6pt" o:ole="">
            <v:imagedata r:id="rId197" o:title=""/>
          </v:shape>
          <o:OLEObject Type="Embed" ProgID="Word.Picture.8" ShapeID="_x0000_i1118" DrawAspect="Content" ObjectID="_1665558014" r:id="rId198"/>
        </w:object>
      </w:r>
    </w:p>
    <w:p w14:paraId="4EE1E58B" w14:textId="4B9E9EE7" w:rsidR="00A27180" w:rsidRPr="00520DE9" w:rsidRDefault="00A27180" w:rsidP="00A27180">
      <w:pPr>
        <w:pStyle w:val="TF"/>
      </w:pPr>
      <w:r w:rsidRPr="00520DE9">
        <w:t>Figure 6.38.2</w:t>
      </w:r>
      <w:r>
        <w:t>.2</w:t>
      </w:r>
      <w:r w:rsidRPr="00520DE9">
        <w:t>-1: Procedure of preventing packet loss in uplink</w:t>
      </w:r>
    </w:p>
    <w:p w14:paraId="4B2FD9F1"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05C8C13B"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01A99D46" w14:textId="77777777" w:rsidR="00A27180" w:rsidRPr="00A27180" w:rsidRDefault="00A27180" w:rsidP="00A27180">
      <w:pPr>
        <w:pStyle w:val="B1"/>
      </w:pPr>
      <w:r w:rsidRPr="00A27180">
        <w:t>1.</w:t>
      </w:r>
      <w:r w:rsidRPr="00A27180">
        <w:tab/>
        <w:t>The SMF decides to change the UL CL and local PSA of a PDU Session.</w:t>
      </w:r>
    </w:p>
    <w:p w14:paraId="630339AE" w14:textId="60B820B9" w:rsidR="00A27180" w:rsidRPr="00A27180" w:rsidRDefault="00A27180" w:rsidP="00A27180">
      <w:pPr>
        <w:pStyle w:val="B1"/>
      </w:pPr>
      <w:r w:rsidRPr="00A27180">
        <w:t>2.</w:t>
      </w:r>
      <w:r w:rsidRPr="00A27180">
        <w:tab/>
        <w:t xml:space="preserve">The SMF sends an early notification to the AF after target PSA (i.e. </w:t>
      </w:r>
      <w:r w:rsidR="005D5265">
        <w:t>PSA2</w:t>
      </w:r>
      <w:r w:rsidRPr="00A27180">
        <w:t xml:space="preserve">) is selected and waits for a notification response from the AF. The AF may reply in positive to the notification of step 2a by indicating that </w:t>
      </w:r>
      <w:r w:rsidRPr="00A27180">
        <w:lastRenderedPageBreak/>
        <w:t xml:space="preserve">buffering of uplink traffic in the </w:t>
      </w:r>
      <w:r w:rsidR="005D5265">
        <w:t>PSA2</w:t>
      </w:r>
      <w:r w:rsidRPr="00A27180">
        <w:t xml:space="preserve"> is required if the 'seamless Edge relocation' indication was not set and the AF requests the same treatment on demand.</w:t>
      </w:r>
    </w:p>
    <w:p w14:paraId="0DC8AB58" w14:textId="77777777" w:rsidR="00A27180" w:rsidRPr="00A27180" w:rsidRDefault="00A27180" w:rsidP="00A27180">
      <w:pPr>
        <w:pStyle w:val="B1"/>
      </w:pPr>
      <w:r w:rsidRPr="00A27180">
        <w:tab/>
        <w:t>For Option 2, the response includes Flow End Marker information, which contains an AF-defined Flow End Marker packet.</w:t>
      </w:r>
    </w:p>
    <w:p w14:paraId="666219D2" w14:textId="3EDE774C" w:rsidR="00A27180" w:rsidRPr="00A27180" w:rsidRDefault="00A27180" w:rsidP="00A27180">
      <w:pPr>
        <w:pStyle w:val="B1"/>
      </w:pPr>
      <w:r w:rsidRPr="00A27180">
        <w:t>3.</w:t>
      </w:r>
      <w:r w:rsidRPr="00A27180">
        <w:tab/>
        <w:t xml:space="preserve">The SMF configures the </w:t>
      </w:r>
      <w:r w:rsidR="005D5265">
        <w:t>PSA2</w:t>
      </w:r>
      <w:r w:rsidRPr="00A27180">
        <w:t xml:space="preserve"> as specified in step 2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 xml:space="preserve">3], and indicates the </w:t>
      </w:r>
      <w:r w:rsidR="005D5265">
        <w:t>PSA2</w:t>
      </w:r>
      <w:r w:rsidRPr="00A27180">
        <w:t xml:space="preserve"> to buffer uplink traffic. PSA1 (i.e. source PSA) keeps receiving downlink traffic from EAS1 and send it to the UE until it is released in step 12.</w:t>
      </w:r>
    </w:p>
    <w:p w14:paraId="5C8578BC" w14:textId="6E333473" w:rsidR="00A27180" w:rsidRPr="00A27180" w:rsidRDefault="00A27180" w:rsidP="00A27180">
      <w:pPr>
        <w:pStyle w:val="B1"/>
      </w:pPr>
      <w:r w:rsidRPr="00A27180">
        <w:tab/>
        <w:t xml:space="preserve">For Option 1, the SMF also obtains the forwarding tunnel info from </w:t>
      </w:r>
      <w:r w:rsidR="005D5265">
        <w:t>PSA2</w:t>
      </w:r>
      <w:r w:rsidRPr="00A27180">
        <w:t>.</w:t>
      </w:r>
    </w:p>
    <w:p w14:paraId="0775B046" w14:textId="6DCB10C7" w:rsidR="00A27180" w:rsidRPr="00A27180" w:rsidRDefault="00A27180" w:rsidP="00A27180">
      <w:pPr>
        <w:pStyle w:val="B1"/>
      </w:pPr>
      <w:r w:rsidRPr="00A27180">
        <w:t>4.</w:t>
      </w:r>
      <w:r w:rsidRPr="00A27180">
        <w:tab/>
        <w:t xml:space="preserve">The SMF establishes Target UL CL (i.e. UL CL2) and an N9 forwarding tunnel between the Source UL CL (i.e. UL CL1) and UL CL2 as specified in step 3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48F81717" w14:textId="03A87A2D" w:rsidR="00A27180" w:rsidRPr="00A27180" w:rsidRDefault="00A27180" w:rsidP="00A27180">
      <w:pPr>
        <w:pStyle w:val="B1"/>
      </w:pPr>
      <w:r w:rsidRPr="00A27180">
        <w:rPr>
          <w:rFonts w:hint="eastAsia"/>
        </w:rPr>
        <w:t>5</w:t>
      </w:r>
      <w:r w:rsidRPr="00A27180">
        <w:t>.</w:t>
      </w:r>
      <w:r w:rsidR="00355D16">
        <w:tab/>
      </w:r>
      <w:r w:rsidRPr="00A27180">
        <w:t xml:space="preserve">The SMF updates PSA0 for downlink traffic as specified in step 4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09AA6E4" w14:textId="38FB8EF0" w:rsidR="00A27180" w:rsidRPr="00A27180" w:rsidRDefault="00A27180" w:rsidP="00A27180">
      <w:pPr>
        <w:pStyle w:val="B1"/>
      </w:pPr>
      <w:r w:rsidRPr="00A27180">
        <w:t>6.</w:t>
      </w:r>
      <w:r w:rsidR="00355D16">
        <w:tab/>
      </w:r>
      <w:r w:rsidRPr="00A27180">
        <w:t xml:space="preserve">The SMF updates RAN as specified in step 6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8017B5A" w14:textId="2DFD2881" w:rsidR="00A27180" w:rsidRPr="00A27180" w:rsidRDefault="00A27180" w:rsidP="00A27180">
      <w:pPr>
        <w:pStyle w:val="B1"/>
      </w:pPr>
      <w:r w:rsidRPr="00A27180">
        <w:t>7</w:t>
      </w:r>
      <w:r w:rsidR="00355D16">
        <w:t>.</w:t>
      </w:r>
      <w:r w:rsidR="00355D16">
        <w:tab/>
      </w:r>
      <w:r w:rsidRPr="00A27180">
        <w:t xml:space="preserve">For Option 1, the SMF sends an N4 Session Modification Request to the PSA1 to establish forwarding tunnel towards </w:t>
      </w:r>
      <w:r w:rsidR="005D5265">
        <w:t>PSA2</w:t>
      </w:r>
      <w:r w:rsidRPr="00A27180">
        <w:t xml:space="preserve">. The PSA1 starts to forward the received uplink packets to the </w:t>
      </w:r>
      <w:r w:rsidR="005D5265">
        <w:t>PSA2</w:t>
      </w:r>
      <w:r w:rsidRPr="00A27180">
        <w:t xml:space="preserve"> via the tunnel.</w:t>
      </w:r>
    </w:p>
    <w:p w14:paraId="6BE615B7" w14:textId="0F82A601" w:rsidR="00A27180" w:rsidRPr="00A27180" w:rsidRDefault="00A27180" w:rsidP="00A27180">
      <w:pPr>
        <w:pStyle w:val="B1"/>
      </w:pPr>
      <w:bookmarkStart w:id="3247" w:name="OLE_LINK168"/>
      <w:r w:rsidRPr="00A27180">
        <w:t>8.</w:t>
      </w:r>
      <w:r w:rsidRPr="00A27180">
        <w:tab/>
        <w:t xml:space="preserve">The SMF sends an N4 Session Modification Request to the UL CL2 to update the UL CL rules regarding to the traffic flows that the SMF tries to move from PSA1 to </w:t>
      </w:r>
      <w:r w:rsidR="005D5265">
        <w:t>PSA2</w:t>
      </w:r>
      <w:r w:rsidRPr="00A27180">
        <w:t xml:space="preserve">. The N4 Session Modification Request message contains the identifications of traffic filter that needs to be updated and the tunnel ID of </w:t>
      </w:r>
      <w:r w:rsidR="005D5265">
        <w:t>PSA2</w:t>
      </w:r>
      <w:r w:rsidRPr="00A27180">
        <w:t>.</w:t>
      </w:r>
    </w:p>
    <w:bookmarkEnd w:id="3247"/>
    <w:p w14:paraId="74DC0E94" w14:textId="3A574E3F" w:rsidR="00A27180" w:rsidRPr="00A27180" w:rsidRDefault="00A27180" w:rsidP="00A27180">
      <w:pPr>
        <w:pStyle w:val="B1"/>
      </w:pPr>
      <w:r w:rsidRPr="00A27180">
        <w:tab/>
        <w:t xml:space="preserve">For Option 1, if an 'seamless Edge relocation' indication is included in the PCC rule, the SMF also indicates the UL CL2 to send End Marker per QoS Flow to the PSA1 before it starts to forward the traffic to the </w:t>
      </w:r>
      <w:r w:rsidR="005D5265">
        <w:t>PSA2</w:t>
      </w:r>
      <w:r w:rsidRPr="00A27180">
        <w:t xml:space="preserve"> to ensure the packets are in-order delivered from </w:t>
      </w:r>
      <w:r w:rsidR="005D5265">
        <w:t>PSA2</w:t>
      </w:r>
      <w:r w:rsidRPr="00A27180">
        <w:t xml:space="preserve"> to EAS2.</w:t>
      </w:r>
    </w:p>
    <w:p w14:paraId="392842C5" w14:textId="36CA2C75" w:rsidR="00A27180" w:rsidRPr="00A27180" w:rsidRDefault="00A27180" w:rsidP="00A27180">
      <w:pPr>
        <w:pStyle w:val="B1"/>
      </w:pPr>
      <w:r w:rsidRPr="00A27180">
        <w:tab/>
        <w:t xml:space="preserve">For Option 2, the SMF provides the Flow End Marker received in step 2 to the UL CL2 and indicates the UL CL2 to send it to the PSA1 before it starts to forward the traffic to the </w:t>
      </w:r>
      <w:r w:rsidR="005D5265">
        <w:t>PSA2</w:t>
      </w:r>
      <w:r w:rsidRPr="00A27180">
        <w:t>.</w:t>
      </w:r>
    </w:p>
    <w:p w14:paraId="589654E9" w14:textId="72FA04BC" w:rsidR="00A27180" w:rsidRPr="00A27180" w:rsidRDefault="00A27180" w:rsidP="00A27180">
      <w:pPr>
        <w:pStyle w:val="B1"/>
      </w:pPr>
      <w:r w:rsidRPr="00A27180">
        <w:t>9.</w:t>
      </w:r>
      <w:r w:rsidRPr="00A27180">
        <w:tab/>
        <w:t xml:space="preserve">For Option 1, if a 'seamless Edge relocation' indication is included in the PCC rule, the End Marker is sent from UL CL2 to the PSA1 then </w:t>
      </w:r>
      <w:r w:rsidR="005D5265">
        <w:t>PSA2</w:t>
      </w:r>
      <w:r w:rsidRPr="00A27180">
        <w:t xml:space="preserve">. When the End Marker is received, the </w:t>
      </w:r>
      <w:r w:rsidR="005D5265">
        <w:t>PSA2</w:t>
      </w:r>
      <w:r w:rsidRPr="00A27180">
        <w:t xml:space="preserve"> knows that no more uplink packet from the old path for the QoS Flow.</w:t>
      </w:r>
    </w:p>
    <w:p w14:paraId="1A444437" w14:textId="77777777" w:rsidR="00A27180" w:rsidRPr="00A27180" w:rsidRDefault="00A27180" w:rsidP="00A27180">
      <w:pPr>
        <w:pStyle w:val="B1"/>
      </w:pPr>
      <w:r w:rsidRPr="00A27180">
        <w:t>10.</w:t>
      </w:r>
      <w:r w:rsidRPr="00A2718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A27180" w:rsidRDefault="00A27180" w:rsidP="00A27180">
      <w:pPr>
        <w:pStyle w:val="B1"/>
      </w:pPr>
      <w:r w:rsidRPr="00A27180">
        <w:t>11.</w:t>
      </w:r>
      <w:r w:rsidR="004174B9">
        <w:tab/>
      </w:r>
      <w:r w:rsidRPr="00A27180">
        <w:t>The SMF sends a Late Notification to the AF. When EAS relocation is completed, the AF sends a notification response to the SMF.</w:t>
      </w:r>
    </w:p>
    <w:p w14:paraId="51CB6E77" w14:textId="0D106721" w:rsidR="00A27180" w:rsidRPr="00A27180" w:rsidRDefault="00A27180" w:rsidP="00A27180">
      <w:pPr>
        <w:pStyle w:val="B1"/>
      </w:pPr>
      <w:r w:rsidRPr="00A27180">
        <w:t>12.</w:t>
      </w:r>
      <w:r w:rsidRPr="00A27180">
        <w:tab/>
        <w:t xml:space="preserve">The SMF updates the </w:t>
      </w:r>
      <w:r w:rsidR="005D5265">
        <w:t>PSA2</w:t>
      </w:r>
      <w:r w:rsidRPr="00A27180">
        <w:t xml:space="preserve"> by indicating the </w:t>
      </w:r>
      <w:r w:rsidR="005D5265">
        <w:t>PSA2</w:t>
      </w:r>
      <w:r w:rsidRPr="00A27180">
        <w:t xml:space="preserve"> to send the buffered uplink packets. The SMF releases PSA1.</w:t>
      </w:r>
    </w:p>
    <w:p w14:paraId="0459AA78" w14:textId="77777777" w:rsidR="00A27180" w:rsidRPr="00A27180" w:rsidRDefault="00A27180" w:rsidP="00A27180">
      <w:pPr>
        <w:pStyle w:val="B1"/>
      </w:pPr>
      <w:r w:rsidRPr="00A27180">
        <w:tab/>
        <w:t>For Option 1, the forwarded packets received before the End Marker packet will be sent to EAS before those received directly from UL CL2.</w:t>
      </w:r>
    </w:p>
    <w:p w14:paraId="7EED6BE5" w14:textId="77777777" w:rsidR="00A27180" w:rsidRPr="00520DE9" w:rsidRDefault="00A27180" w:rsidP="00A27180">
      <w:pPr>
        <w:pStyle w:val="Heading3"/>
      </w:pPr>
      <w:bookmarkStart w:id="3248" w:name="_Toc43317461"/>
      <w:bookmarkStart w:id="3249" w:name="_Toc43374933"/>
      <w:bookmarkStart w:id="3250" w:name="_Toc43375394"/>
      <w:bookmarkStart w:id="3251" w:name="_Toc43801918"/>
      <w:bookmarkStart w:id="3252" w:name="_Toc43806184"/>
      <w:bookmarkStart w:id="3253" w:name="_Toc43806491"/>
      <w:bookmarkStart w:id="3254" w:name="_Toc50466955"/>
      <w:bookmarkStart w:id="3255" w:name="_Toc50468299"/>
      <w:bookmarkStart w:id="3256" w:name="_Toc50468569"/>
      <w:bookmarkStart w:id="3257" w:name="_Toc50468840"/>
      <w:bookmarkStart w:id="3258" w:name="_Toc50630800"/>
      <w:bookmarkStart w:id="3259" w:name="_Toc54944150"/>
      <w:r w:rsidRPr="00520DE9">
        <w:t>6.38.3</w:t>
      </w:r>
      <w:r w:rsidRPr="00520DE9">
        <w:tab/>
      </w:r>
      <w:bookmarkEnd w:id="3248"/>
      <w:r w:rsidRPr="00520DE9">
        <w:t>Impacts on services, entities and interfaces</w:t>
      </w:r>
      <w:bookmarkEnd w:id="3249"/>
      <w:bookmarkEnd w:id="3250"/>
      <w:bookmarkEnd w:id="3251"/>
      <w:bookmarkEnd w:id="3252"/>
      <w:bookmarkEnd w:id="3253"/>
      <w:bookmarkEnd w:id="3254"/>
      <w:bookmarkEnd w:id="3255"/>
      <w:bookmarkEnd w:id="3256"/>
      <w:bookmarkEnd w:id="3257"/>
      <w:bookmarkEnd w:id="3258"/>
      <w:bookmarkEnd w:id="3259"/>
    </w:p>
    <w:p w14:paraId="75513A22" w14:textId="77777777" w:rsidR="00A27180" w:rsidRPr="00520DE9" w:rsidRDefault="00A27180" w:rsidP="00A27180">
      <w:pPr>
        <w:rPr>
          <w:rFonts w:eastAsia="ZapfDingbats"/>
        </w:rPr>
      </w:pPr>
      <w:r w:rsidRPr="00520DE9">
        <w:rPr>
          <w:rFonts w:eastAsia="ZapfDingbats"/>
        </w:rPr>
        <w:t>SMF:</w:t>
      </w:r>
    </w:p>
    <w:p w14:paraId="483013A0" w14:textId="77777777" w:rsidR="00A27180" w:rsidRPr="004A63C7" w:rsidRDefault="00A27180" w:rsidP="00156801">
      <w:pPr>
        <w:pStyle w:val="B1"/>
      </w:pPr>
      <w:r w:rsidRPr="004A63C7">
        <w:t>-</w:t>
      </w:r>
      <w:r w:rsidRPr="004A63C7">
        <w:tab/>
        <w:t>Configure the target PSA to buffer uplink packets and to forward them when EAS relocation is completed.</w:t>
      </w:r>
    </w:p>
    <w:p w14:paraId="776DC2E7" w14:textId="77777777" w:rsidR="00A27180" w:rsidRPr="004A63C7" w:rsidRDefault="00A27180" w:rsidP="00156801">
      <w:pPr>
        <w:pStyle w:val="B1"/>
      </w:pPr>
      <w:r w:rsidRPr="004A63C7">
        <w:t>-</w:t>
      </w:r>
      <w:r w:rsidRPr="004A63C7">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4A63C7" w:rsidRDefault="00A27180" w:rsidP="00FA1967">
      <w:pPr>
        <w:pStyle w:val="B1"/>
      </w:pPr>
      <w:r w:rsidRPr="004A63C7">
        <w:t>-</w:t>
      </w:r>
      <w:r w:rsidRPr="004A63C7">
        <w:tab/>
        <w:t>For Option 2, forward Flow End Marker received in PCC rules to the source PSA.</w:t>
      </w:r>
    </w:p>
    <w:p w14:paraId="18758C38" w14:textId="77777777" w:rsidR="00A27180" w:rsidRPr="00520DE9" w:rsidRDefault="00A27180" w:rsidP="00A27180">
      <w:pPr>
        <w:rPr>
          <w:rFonts w:eastAsia="ZapfDingbats"/>
        </w:rPr>
      </w:pPr>
      <w:r w:rsidRPr="00520DE9">
        <w:rPr>
          <w:rFonts w:eastAsia="ZapfDingbats"/>
        </w:rPr>
        <w:t xml:space="preserve">UPF acting as a </w:t>
      </w:r>
      <w:r>
        <w:rPr>
          <w:rFonts w:eastAsia="ZapfDingbats"/>
        </w:rPr>
        <w:t xml:space="preserve">(target) </w:t>
      </w:r>
      <w:r w:rsidRPr="00520DE9">
        <w:rPr>
          <w:rFonts w:eastAsia="ZapfDingbats"/>
        </w:rPr>
        <w:t>UL CL:</w:t>
      </w:r>
    </w:p>
    <w:p w14:paraId="70910FEA" w14:textId="77777777" w:rsidR="00A27180" w:rsidRPr="00156801" w:rsidRDefault="00A27180" w:rsidP="00156801">
      <w:pPr>
        <w:pStyle w:val="B1"/>
      </w:pPr>
      <w:r w:rsidRPr="00156801">
        <w:lastRenderedPageBreak/>
        <w:t>-</w:t>
      </w:r>
      <w:r w:rsidRPr="00156801">
        <w:tab/>
        <w:t>For Option 1, optionally send the End Marker per QoS Flow to the source PSA then target PSA before it starts to forward the traffic to the target PSA.</w:t>
      </w:r>
    </w:p>
    <w:p w14:paraId="081C8078" w14:textId="77777777" w:rsidR="00A27180" w:rsidRPr="00156801" w:rsidRDefault="00A27180" w:rsidP="00156801">
      <w:pPr>
        <w:pStyle w:val="B1"/>
      </w:pPr>
      <w:r w:rsidRPr="00156801">
        <w:t>-</w:t>
      </w:r>
      <w:r w:rsidRPr="00156801">
        <w:tab/>
        <w:t>For Option 2, forward Flow End Marker received from SMF to the source PSA then source Local DN/EAS before it starts to forward the traffic to the target PSA.</w:t>
      </w:r>
    </w:p>
    <w:p w14:paraId="487923D4" w14:textId="77777777" w:rsidR="00A27180" w:rsidRPr="00520DE9" w:rsidRDefault="00A27180" w:rsidP="00A27180">
      <w:pPr>
        <w:rPr>
          <w:rFonts w:eastAsia="ZapfDingbats"/>
        </w:rPr>
      </w:pPr>
      <w:r w:rsidRPr="00520DE9">
        <w:rPr>
          <w:rFonts w:eastAsia="ZapfDingbats"/>
        </w:rPr>
        <w:t>UPF acting as a source PSA:</w:t>
      </w:r>
    </w:p>
    <w:p w14:paraId="6A606A9C" w14:textId="77777777" w:rsidR="00A27180" w:rsidRPr="00156801" w:rsidRDefault="00A27180" w:rsidP="00156801">
      <w:pPr>
        <w:pStyle w:val="B1"/>
      </w:pPr>
      <w:r w:rsidRPr="00156801">
        <w:t>-</w:t>
      </w:r>
      <w:r w:rsidRPr="00156801">
        <w:tab/>
        <w:t>For Option 1, establish an N9 tunnel between the target PSA, and forward uplink packets from (target) UL CL to the target PSA.</w:t>
      </w:r>
    </w:p>
    <w:p w14:paraId="0FE6C069" w14:textId="77777777" w:rsidR="00A27180" w:rsidRPr="00520DE9" w:rsidRDefault="00A27180" w:rsidP="00A27180">
      <w:pPr>
        <w:rPr>
          <w:rFonts w:eastAsia="ZapfDingbats"/>
        </w:rPr>
      </w:pPr>
      <w:r w:rsidRPr="00520DE9">
        <w:rPr>
          <w:rFonts w:eastAsia="ZapfDingbats"/>
        </w:rPr>
        <w:t>UPF acting as a target PSA:</w:t>
      </w:r>
    </w:p>
    <w:p w14:paraId="2270388A" w14:textId="77777777" w:rsidR="00A27180" w:rsidRPr="00156801" w:rsidRDefault="00A27180" w:rsidP="00156801">
      <w:pPr>
        <w:pStyle w:val="B1"/>
      </w:pPr>
      <w:r w:rsidRPr="00156801">
        <w:t>-</w:t>
      </w:r>
      <w:r w:rsidRPr="00156801">
        <w:tab/>
        <w:t>Buffer uplink packets until EAS relocation is completed.</w:t>
      </w:r>
    </w:p>
    <w:p w14:paraId="4635C90B" w14:textId="77777777" w:rsidR="00A27180" w:rsidRPr="00156801" w:rsidRDefault="00A27180" w:rsidP="00156801">
      <w:pPr>
        <w:pStyle w:val="B1"/>
      </w:pPr>
      <w:r w:rsidRPr="00156801">
        <w:t>-</w:t>
      </w:r>
      <w:r w:rsidRPr="00156801">
        <w:tab/>
        <w:t>For Option 1, optionally send the packets to the target EAS in-order based on the End Marker.</w:t>
      </w:r>
    </w:p>
    <w:p w14:paraId="186E8CB5" w14:textId="77777777" w:rsidR="00A27180" w:rsidRPr="00520DE9" w:rsidRDefault="00A27180" w:rsidP="00A27180">
      <w:pPr>
        <w:rPr>
          <w:rFonts w:eastAsia="ZapfDingbats"/>
        </w:rPr>
      </w:pPr>
      <w:r w:rsidRPr="00520DE9">
        <w:rPr>
          <w:rFonts w:eastAsia="ZapfDingbats"/>
        </w:rPr>
        <w:t>AF:</w:t>
      </w:r>
    </w:p>
    <w:p w14:paraId="6418A9D5" w14:textId="77777777" w:rsidR="00A27180" w:rsidRPr="00156801" w:rsidRDefault="00A27180" w:rsidP="00156801">
      <w:pPr>
        <w:pStyle w:val="B1"/>
      </w:pPr>
      <w:r w:rsidRPr="00156801">
        <w:t>-</w:t>
      </w:r>
      <w:r w:rsidRPr="00156801">
        <w:tab/>
        <w:t>Optionally, include a 'seamless Edge relocation' indication in the AF request sent to the PCF.</w:t>
      </w:r>
    </w:p>
    <w:p w14:paraId="2138456B" w14:textId="77777777" w:rsidR="00A27180" w:rsidRPr="00156801" w:rsidRDefault="00A27180" w:rsidP="00156801">
      <w:pPr>
        <w:pStyle w:val="B1"/>
      </w:pPr>
      <w:r w:rsidRPr="00156801">
        <w:t>-</w:t>
      </w:r>
      <w:r w:rsidRPr="00156801">
        <w:tab/>
        <w:t>Optionally, indicating that buffering of uplink traffic in the target PSA is required in Early Notification response to SMF.</w:t>
      </w:r>
    </w:p>
    <w:p w14:paraId="06CBE913" w14:textId="77777777" w:rsidR="00A27180" w:rsidRPr="00156801" w:rsidRDefault="00A27180" w:rsidP="00156801">
      <w:pPr>
        <w:pStyle w:val="B1"/>
      </w:pPr>
      <w:r w:rsidRPr="00156801">
        <w:t>-</w:t>
      </w:r>
      <w:r w:rsidRPr="00156801">
        <w:tab/>
        <w:t>For Option 2, include Flow End Marker information in positive AF response sent to the SMF.</w:t>
      </w:r>
    </w:p>
    <w:p w14:paraId="57B93127" w14:textId="77777777" w:rsidR="00A27180" w:rsidRPr="00520DE9" w:rsidRDefault="00A27180" w:rsidP="00A27180">
      <w:pPr>
        <w:rPr>
          <w:rFonts w:eastAsia="ZapfDingbats"/>
        </w:rPr>
      </w:pPr>
      <w:r w:rsidRPr="00520DE9">
        <w:rPr>
          <w:rFonts w:eastAsia="ZapfDingbats"/>
        </w:rPr>
        <w:t>PCF:</w:t>
      </w:r>
    </w:p>
    <w:p w14:paraId="769F884C" w14:textId="77777777" w:rsidR="00A27180" w:rsidRPr="00156801" w:rsidRDefault="00A27180" w:rsidP="00156801">
      <w:pPr>
        <w:pStyle w:val="B1"/>
      </w:pPr>
      <w:r w:rsidRPr="00156801">
        <w:t>-</w:t>
      </w:r>
      <w:r w:rsidRPr="00156801">
        <w:tab/>
        <w:t>Optionally, include the 'seamless Edge relocation' indication in the PCC rule sent to the SMF.</w:t>
      </w:r>
    </w:p>
    <w:p w14:paraId="7FA113BA" w14:textId="77777777" w:rsidR="00520DE9" w:rsidRPr="00520DE9" w:rsidRDefault="00520DE9" w:rsidP="00520DE9">
      <w:pPr>
        <w:pStyle w:val="Heading2"/>
        <w:rPr>
          <w:rFonts w:eastAsia="宋体"/>
        </w:rPr>
      </w:pPr>
      <w:bookmarkStart w:id="3260" w:name="_Toc50466956"/>
      <w:bookmarkStart w:id="3261" w:name="_Toc50468300"/>
      <w:bookmarkStart w:id="3262" w:name="_Toc50468570"/>
      <w:bookmarkStart w:id="3263" w:name="_Toc50468841"/>
      <w:bookmarkStart w:id="3264" w:name="_Toc50630801"/>
      <w:bookmarkStart w:id="3265" w:name="_Toc54944151"/>
      <w:r w:rsidRPr="00520DE9">
        <w:rPr>
          <w:rFonts w:eastAsia="宋体"/>
        </w:rPr>
        <w:t>6.39</w:t>
      </w:r>
      <w:r w:rsidRPr="00520DE9">
        <w:rPr>
          <w:rFonts w:eastAsia="宋体"/>
        </w:rPr>
        <w:tab/>
        <w:t>Solution #39: EAS relocation coordinated with PSA change</w:t>
      </w:r>
      <w:bookmarkEnd w:id="3210"/>
      <w:bookmarkEnd w:id="3211"/>
      <w:bookmarkEnd w:id="3212"/>
      <w:bookmarkEnd w:id="3213"/>
      <w:bookmarkEnd w:id="3214"/>
      <w:bookmarkEnd w:id="3215"/>
      <w:bookmarkEnd w:id="3260"/>
      <w:bookmarkEnd w:id="3261"/>
      <w:bookmarkEnd w:id="3262"/>
      <w:bookmarkEnd w:id="3263"/>
      <w:bookmarkEnd w:id="3264"/>
      <w:bookmarkEnd w:id="3265"/>
    </w:p>
    <w:p w14:paraId="617EC08D" w14:textId="77777777" w:rsidR="00520DE9" w:rsidRPr="00520DE9" w:rsidRDefault="00520DE9" w:rsidP="00520DE9">
      <w:r w:rsidRPr="00520DE9">
        <w:t>This solution is for Key Issue #2 on Edge relocation.</w:t>
      </w:r>
    </w:p>
    <w:p w14:paraId="56ADD656" w14:textId="77777777" w:rsidR="00520DE9" w:rsidRPr="00520DE9" w:rsidRDefault="00520DE9" w:rsidP="00520DE9">
      <w:pPr>
        <w:pStyle w:val="Heading3"/>
        <w:rPr>
          <w:rFonts w:eastAsia="宋体"/>
        </w:rPr>
      </w:pPr>
      <w:bookmarkStart w:id="3266" w:name="_Toc43317463"/>
      <w:bookmarkStart w:id="3267" w:name="_Toc43374935"/>
      <w:bookmarkStart w:id="3268" w:name="_Toc43375396"/>
      <w:bookmarkStart w:id="3269" w:name="_Toc43801920"/>
      <w:bookmarkStart w:id="3270" w:name="_Toc43806186"/>
      <w:bookmarkStart w:id="3271" w:name="_Toc43806493"/>
      <w:bookmarkStart w:id="3272" w:name="_Toc50466957"/>
      <w:bookmarkStart w:id="3273" w:name="_Toc50468301"/>
      <w:bookmarkStart w:id="3274" w:name="_Toc50468571"/>
      <w:bookmarkStart w:id="3275" w:name="_Toc50468842"/>
      <w:bookmarkStart w:id="3276" w:name="_Toc50630802"/>
      <w:bookmarkStart w:id="3277" w:name="_Toc54944152"/>
      <w:r w:rsidRPr="00520DE9">
        <w:rPr>
          <w:rFonts w:eastAsia="宋体"/>
        </w:rPr>
        <w:t>6.39.1</w:t>
      </w:r>
      <w:r w:rsidRPr="00520DE9">
        <w:rPr>
          <w:rFonts w:eastAsia="宋体"/>
        </w:rPr>
        <w:tab/>
        <w:t>Description</w:t>
      </w:r>
      <w:bookmarkEnd w:id="3266"/>
      <w:bookmarkEnd w:id="3267"/>
      <w:bookmarkEnd w:id="3268"/>
      <w:bookmarkEnd w:id="3269"/>
      <w:bookmarkEnd w:id="3270"/>
      <w:bookmarkEnd w:id="3271"/>
      <w:bookmarkEnd w:id="3272"/>
      <w:bookmarkEnd w:id="3273"/>
      <w:bookmarkEnd w:id="3274"/>
      <w:bookmarkEnd w:id="3275"/>
      <w:bookmarkEnd w:id="3276"/>
      <w:bookmarkEnd w:id="3277"/>
    </w:p>
    <w:p w14:paraId="66047768" w14:textId="77777777"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14:paraId="5465CCA3" w14:textId="33FA83EE" w:rsidR="00520DE9" w:rsidRPr="00520DE9" w:rsidRDefault="00520DE9" w:rsidP="00520DE9">
      <w:r w:rsidRPr="00520DE9">
        <w:t xml:space="preserve">As defined in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4.2.10.</w:t>
      </w:r>
    </w:p>
    <w:p w14:paraId="60686CB8" w14:textId="77777777" w:rsidR="001C39DE" w:rsidRDefault="001C39DE" w:rsidP="00BD496C">
      <w:pPr>
        <w:pStyle w:val="TH"/>
      </w:pPr>
      <w:r>
        <w:object w:dxaOrig="8701" w:dyaOrig="3695" w14:anchorId="504F79DE">
          <v:shape id="_x0000_i1119" type="#_x0000_t75" style="width:434.5pt;height:183.75pt" o:ole="">
            <v:imagedata r:id="rId199" o:title=""/>
          </v:shape>
          <o:OLEObject Type="Embed" ProgID="Word.Picture.8" ShapeID="_x0000_i1119" DrawAspect="Content" ObjectID="_1665558015" r:id="rId200"/>
        </w:object>
      </w:r>
    </w:p>
    <w:p w14:paraId="211FB114" w14:textId="77777777" w:rsidR="00520DE9" w:rsidRPr="00520DE9" w:rsidRDefault="00520DE9" w:rsidP="00520DE9">
      <w:pPr>
        <w:pStyle w:val="TF"/>
      </w:pPr>
      <w:r w:rsidRPr="00520DE9">
        <w:t>Figure 6.39.1-1: Non-roaming and Roaming with Local Breakout architecture for ATSSS support</w:t>
      </w:r>
    </w:p>
    <w:p w14:paraId="57D904C3" w14:textId="466D1157" w:rsidR="00520DE9" w:rsidRPr="00520DE9" w:rsidRDefault="00520DE9" w:rsidP="00520DE9">
      <w:r w:rsidRPr="00520DE9">
        <w:t xml:space="preserve">In this </w:t>
      </w:r>
      <w:r w:rsidR="00A1280D" w:rsidRPr="008E1494">
        <w:t>solution</w:t>
      </w:r>
      <w:r w:rsidR="00A1280D" w:rsidRPr="00520DE9">
        <w:t xml:space="preserve"> </w:t>
      </w:r>
      <w:r w:rsidRPr="00520DE9">
        <w:t xml:space="preserve">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w:t>
      </w:r>
      <w:r w:rsidR="005D5265">
        <w:t>PSA2</w:t>
      </w:r>
      <w:r w:rsidRPr="00520DE9">
        <w:t xml:space="preserve"> enables the support of PSA change.</w:t>
      </w:r>
    </w:p>
    <w:p w14:paraId="3B988508" w14:textId="77777777"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14:paraId="653455BA" w14:textId="47CD4BDC"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 xml:space="preserve">s application context, etc) is started. During this phase, the 3GPP network also prepares the PSA change, e.g. selects the target </w:t>
      </w:r>
      <w:r w:rsidR="005D5265">
        <w:t>PSA2</w:t>
      </w:r>
      <w:r w:rsidRPr="00520DE9">
        <w:t>, instantiates MPTCP Proxy if not already running, transfers the UE</w:t>
      </w:r>
      <w:r w:rsidR="00252BF9">
        <w:t>'</w:t>
      </w:r>
      <w:r w:rsidRPr="00520DE9">
        <w:t xml:space="preserve">s MPTCP context to the target </w:t>
      </w:r>
      <w:r w:rsidR="005D5265">
        <w:t>PSA2</w:t>
      </w:r>
      <w:r w:rsidRPr="00520DE9">
        <w:t xml:space="preserve">, and establishes a sub-flow between the UE and the target </w:t>
      </w:r>
      <w:r w:rsidR="005D5265">
        <w:t>PSA2</w:t>
      </w:r>
      <w:r w:rsidRPr="00520DE9">
        <w:t xml:space="preserve">, etc.). This </w:t>
      </w:r>
      <w:bookmarkStart w:id="3278" w:name="OLE_LINK22"/>
      <w:r w:rsidRPr="00520DE9">
        <w:t>preparation phase</w:t>
      </w:r>
      <w:bookmarkEnd w:id="3278"/>
      <w:r w:rsidRPr="00520DE9">
        <w:t xml:space="preserve"> enables the last phase, i.e. the relocation completion, to be finalized very quickly, without disturbing the data exchange.</w:t>
      </w:r>
    </w:p>
    <w:p w14:paraId="740B10CF" w14:textId="2FC25F3A" w:rsidR="00A1280D" w:rsidRDefault="00520DE9" w:rsidP="00A1280D">
      <w:r w:rsidRPr="00520DE9">
        <w:t xml:space="preserve">The completion phase, (e.g. enabling the usage of the MPTCP sub-flow to the target </w:t>
      </w:r>
      <w:r w:rsidR="005D5265">
        <w:t>PSA2</w:t>
      </w:r>
      <w:r w:rsidRPr="00520DE9">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3943A3" w:rsidRDefault="00A1280D" w:rsidP="00A1280D">
      <w:r w:rsidRPr="003943A3">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379A41B9" w14:textId="77777777" w:rsidR="00A1280D" w:rsidRPr="008E1494" w:rsidRDefault="00A1280D" w:rsidP="00A1280D">
      <w:pPr>
        <w:pStyle w:val="TH"/>
      </w:pPr>
      <w:r w:rsidRPr="008E1494">
        <w:rPr>
          <w:noProof/>
          <w:lang w:val="en-US" w:eastAsia="zh-CN"/>
        </w:rPr>
        <w:drawing>
          <wp:inline distT="0" distB="0" distL="0" distR="0" wp14:anchorId="0428D708" wp14:editId="2DCE02F5">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p>
    <w:p w14:paraId="7E509257" w14:textId="33D8184B" w:rsidR="00A1280D" w:rsidRPr="00520DE9" w:rsidRDefault="00A1280D" w:rsidP="00A1280D">
      <w:pPr>
        <w:pStyle w:val="TF"/>
      </w:pPr>
      <w:r w:rsidRPr="008E1494">
        <w:t>Figure 6.39.1-2: MPTCP functionality in UE and MPTCP proxy functionality in a virtual host in CN side</w:t>
      </w:r>
    </w:p>
    <w:p w14:paraId="20600087" w14:textId="01590232" w:rsidR="00A1280D" w:rsidRPr="00A1280D" w:rsidRDefault="00A1280D" w:rsidP="00A1280D">
      <w:r w:rsidRPr="00A1280D">
        <w:t>An MPTCP Control Block, as defined [</w:t>
      </w:r>
      <w:r>
        <w:t>27</w:t>
      </w:r>
      <w:r w:rsidRPr="00A1280D">
        <w:t xml:space="preserve">],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w:t>
      </w:r>
      <w:r w:rsidR="005D5265">
        <w:t>PSA2</w:t>
      </w:r>
      <w:r w:rsidRPr="00A1280D">
        <w:t>.</w:t>
      </w:r>
    </w:p>
    <w:p w14:paraId="1E00F1F8" w14:textId="48D4C33A" w:rsidR="00A1280D" w:rsidRPr="00A1280D" w:rsidRDefault="00A1280D" w:rsidP="00A1280D">
      <w:r w:rsidRPr="00A1280D">
        <w:lastRenderedPageBreak/>
        <w:t xml:space="preserve">The MPTCP Session context needs to be transferred on the target </w:t>
      </w:r>
      <w:r w:rsidR="005D5265">
        <w:t>PSA2</w:t>
      </w:r>
      <w:r w:rsidRPr="00A1280D">
        <w:t xml:space="preserve"> during the preparation phase to enable the creation of a new subflow from the target </w:t>
      </w:r>
      <w:r w:rsidR="005D5265">
        <w:t>PSA2</w:t>
      </w:r>
      <w:r w:rsidRPr="00A1280D">
        <w:t xml:space="preserve"> toward the peer UE. However, since data transfer has potentially continued during the preparation phase, the MPTCP Session sequence number may need to be updated at the completion phase, prior to start using the subflow created from the target </w:t>
      </w:r>
      <w:r w:rsidR="005D5265">
        <w:t>PSA2</w:t>
      </w:r>
      <w:r w:rsidRPr="00A1280D">
        <w:t>.</w:t>
      </w:r>
    </w:p>
    <w:p w14:paraId="254F700B" w14:textId="452EF12B" w:rsidR="00A1280D" w:rsidRPr="00A1280D" w:rsidRDefault="00A1280D" w:rsidP="00A1280D">
      <w:r w:rsidRPr="00A1280D">
        <w:t xml:space="preserve">The receive window is transferred to the target MPTCP Proxy as part of the MPTCP Context and is expected to be re-used by the target MPTCP proxy however, its value may be modified on target </w:t>
      </w:r>
      <w:r w:rsidR="005D5265">
        <w:t>PSA2</w:t>
      </w:r>
      <w:r w:rsidRPr="00A1280D">
        <w:t xml:space="preserve"> based on the target </w:t>
      </w:r>
      <w:r w:rsidR="005D5265">
        <w:t>PSA2</w:t>
      </w:r>
      <w:r w:rsidRPr="00A1280D">
        <w:t xml:space="preserve"> capacities (e.g. available memory for receive buffer). As specified in [</w:t>
      </w:r>
      <w:r>
        <w:t>27</w:t>
      </w:r>
      <w:r w:rsidRPr="00A1280D">
        <w:t>], the receive window is sent with every packet thus the receiving UE may adapt to the new value, if needed.</w:t>
      </w:r>
    </w:p>
    <w:p w14:paraId="24F4074D" w14:textId="39EBD1BB" w:rsidR="00A1280D" w:rsidRDefault="00A1280D" w:rsidP="00A1280D">
      <w:r w:rsidRPr="008E1494">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770EF6">
        <w:t>'</w:t>
      </w:r>
      <w:r w:rsidRPr="008E1494">
        <w:t>s application layer.</w:t>
      </w:r>
    </w:p>
    <w:p w14:paraId="77C30BD6" w14:textId="77777777" w:rsidR="00520DE9" w:rsidRPr="00520DE9" w:rsidRDefault="00520DE9" w:rsidP="00520DE9">
      <w:pPr>
        <w:pStyle w:val="Heading3"/>
        <w:rPr>
          <w:rFonts w:eastAsia="宋体"/>
        </w:rPr>
      </w:pPr>
      <w:bookmarkStart w:id="3279" w:name="_Toc43317464"/>
      <w:bookmarkStart w:id="3280" w:name="_Toc43374936"/>
      <w:bookmarkStart w:id="3281" w:name="_Toc43375397"/>
      <w:bookmarkStart w:id="3282" w:name="_Toc43801921"/>
      <w:bookmarkStart w:id="3283" w:name="_Toc43806187"/>
      <w:bookmarkStart w:id="3284" w:name="_Toc43806494"/>
      <w:bookmarkStart w:id="3285" w:name="_Toc50466958"/>
      <w:bookmarkStart w:id="3286" w:name="_Toc50468302"/>
      <w:bookmarkStart w:id="3287" w:name="_Toc50468572"/>
      <w:bookmarkStart w:id="3288" w:name="_Toc50468843"/>
      <w:bookmarkStart w:id="3289" w:name="_Toc50630803"/>
      <w:bookmarkStart w:id="3290" w:name="_Toc54944153"/>
      <w:r w:rsidRPr="00520DE9">
        <w:rPr>
          <w:rFonts w:eastAsia="宋体"/>
        </w:rPr>
        <w:t>6.39.2</w:t>
      </w:r>
      <w:r w:rsidRPr="00520DE9">
        <w:rPr>
          <w:rFonts w:eastAsia="宋体"/>
        </w:rPr>
        <w:tab/>
        <w:t>Procedures</w:t>
      </w:r>
      <w:bookmarkEnd w:id="3279"/>
      <w:bookmarkEnd w:id="3280"/>
      <w:bookmarkEnd w:id="3281"/>
      <w:bookmarkEnd w:id="3282"/>
      <w:bookmarkEnd w:id="3283"/>
      <w:bookmarkEnd w:id="3284"/>
      <w:bookmarkEnd w:id="3285"/>
      <w:bookmarkEnd w:id="3286"/>
      <w:bookmarkEnd w:id="3287"/>
      <w:bookmarkEnd w:id="3288"/>
      <w:bookmarkEnd w:id="3289"/>
      <w:bookmarkEnd w:id="3290"/>
    </w:p>
    <w:p w14:paraId="10AA0F60" w14:textId="77777777" w:rsidR="00520DE9" w:rsidRPr="00520DE9" w:rsidRDefault="00520DE9" w:rsidP="00520DE9">
      <w:pPr>
        <w:pStyle w:val="Heading4"/>
      </w:pPr>
      <w:bookmarkStart w:id="3291" w:name="_Toc43317465"/>
      <w:bookmarkStart w:id="3292" w:name="_Toc43374937"/>
      <w:bookmarkStart w:id="3293" w:name="_Toc43375398"/>
      <w:bookmarkStart w:id="3294" w:name="_Toc43801922"/>
      <w:bookmarkStart w:id="3295" w:name="_Toc43806188"/>
      <w:bookmarkStart w:id="3296" w:name="_Toc43806495"/>
      <w:bookmarkStart w:id="3297" w:name="_Toc50630804"/>
      <w:bookmarkStart w:id="3298" w:name="_Toc54944154"/>
      <w:r w:rsidRPr="00520DE9">
        <w:t>6.39.2.1</w:t>
      </w:r>
      <w:r w:rsidRPr="00520DE9">
        <w:tab/>
        <w:t>PSA change and EAS relocation coordination</w:t>
      </w:r>
      <w:bookmarkEnd w:id="3291"/>
      <w:bookmarkEnd w:id="3292"/>
      <w:bookmarkEnd w:id="3293"/>
      <w:bookmarkEnd w:id="3294"/>
      <w:bookmarkEnd w:id="3295"/>
      <w:bookmarkEnd w:id="3296"/>
      <w:bookmarkEnd w:id="3297"/>
      <w:bookmarkEnd w:id="3298"/>
    </w:p>
    <w:p w14:paraId="671C8873" w14:textId="77777777"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4CAB94EB" w14:textId="34E6E400" w:rsidR="00520DE9" w:rsidRPr="00520DE9" w:rsidRDefault="00251B2E" w:rsidP="00520DE9">
      <w:pPr>
        <w:pStyle w:val="TH"/>
      </w:pPr>
      <w:r w:rsidRPr="007A1AC6">
        <w:rPr>
          <w:noProof/>
          <w:lang w:val="en-US" w:eastAsia="zh-CN"/>
        </w:rPr>
        <w:drawing>
          <wp:inline distT="0" distB="0" distL="0" distR="0" wp14:anchorId="6941D075" wp14:editId="55A24FFA">
            <wp:extent cx="6115685" cy="37255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15685" cy="3725545"/>
                    </a:xfrm>
                    <a:prstGeom prst="rect">
                      <a:avLst/>
                    </a:prstGeom>
                    <a:noFill/>
                    <a:ln>
                      <a:noFill/>
                    </a:ln>
                  </pic:spPr>
                </pic:pic>
              </a:graphicData>
            </a:graphic>
          </wp:inline>
        </w:drawing>
      </w:r>
    </w:p>
    <w:p w14:paraId="6D7CDFD9" w14:textId="77777777" w:rsidR="00520DE9" w:rsidRPr="00520DE9" w:rsidRDefault="00520DE9" w:rsidP="00520DE9">
      <w:pPr>
        <w:pStyle w:val="TF"/>
      </w:pPr>
      <w:r w:rsidRPr="00520DE9">
        <w:t>Figure 6.39.2.1-1: PSA change and EAS relocation coordination</w:t>
      </w:r>
    </w:p>
    <w:p w14:paraId="6AA477EC" w14:textId="77777777"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14:paraId="42998EBF" w14:textId="77777777" w:rsidR="00520DE9" w:rsidRPr="00520DE9" w:rsidRDefault="00520DE9" w:rsidP="00520DE9">
      <w:pPr>
        <w:pStyle w:val="B1"/>
        <w:rPr>
          <w:lang w:val="en-US"/>
        </w:rPr>
      </w:pPr>
      <w:r w:rsidRPr="00520DE9">
        <w:rPr>
          <w:lang w:val="en-US"/>
        </w:rPr>
        <w:t>2.</w:t>
      </w:r>
      <w:r w:rsidRPr="00520DE9">
        <w:rPr>
          <w:lang w:val="en-US"/>
        </w:rPr>
        <w:tab/>
        <w:t>UE is assigned with an IP address (IP@2a), which is associated with PSA1, to be used with MPTCP functionality. IP@2a is allocated by PSA1, and provided by the SMF via SM NAS message.</w:t>
      </w:r>
    </w:p>
    <w:p w14:paraId="18061273" w14:textId="77777777" w:rsidR="00520DE9" w:rsidRPr="00520DE9" w:rsidRDefault="00520DE9" w:rsidP="00520DE9">
      <w:pPr>
        <w:pStyle w:val="B1"/>
        <w:rPr>
          <w:lang w:val="en-US"/>
        </w:rPr>
      </w:pPr>
      <w:r w:rsidRPr="00520DE9">
        <w:rPr>
          <w:lang w:val="en-US"/>
        </w:rPr>
        <w:t>3.</w:t>
      </w:r>
      <w:r w:rsidRPr="00520DE9">
        <w:rPr>
          <w:lang w:val="en-US"/>
        </w:rPr>
        <w:tab/>
        <w:t>An MPTCP sub-flow is created, using IP@2a on UE</w:t>
      </w:r>
      <w:r w:rsidR="00252BF9">
        <w:rPr>
          <w:lang w:val="en-US"/>
        </w:rPr>
        <w:t>'</w:t>
      </w:r>
      <w:r w:rsidRPr="00520DE9">
        <w:rPr>
          <w:lang w:val="en-US"/>
        </w:rPr>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Default="00520DE9" w:rsidP="00520DE9">
      <w:pPr>
        <w:pStyle w:val="B1"/>
        <w:rPr>
          <w:lang w:val="en-US" w:eastAsia="zh-CN"/>
        </w:rPr>
      </w:pPr>
      <w:r w:rsidRPr="00520DE9">
        <w:rPr>
          <w:lang w:val="en-US"/>
        </w:rPr>
        <w:lastRenderedPageBreak/>
        <w:t>4.</w:t>
      </w:r>
      <w:r w:rsidRPr="00520DE9">
        <w:rPr>
          <w:lang w:val="en-US"/>
        </w:rPr>
        <w:tab/>
        <w:t xml:space="preserve">UE moves. </w:t>
      </w:r>
      <w:r w:rsidR="00B951D0">
        <w:rPr>
          <w:rFonts w:hint="eastAsia"/>
          <w:lang w:val="en-US" w:eastAsia="zh-CN"/>
        </w:rPr>
        <w:t>The</w:t>
      </w:r>
      <w:r w:rsidR="00B951D0">
        <w:rPr>
          <w:lang w:val="en-US" w:eastAsia="zh-CN"/>
        </w:rPr>
        <w:t xml:space="preserve"> </w:t>
      </w:r>
      <w:r w:rsidR="00B951D0">
        <w:rPr>
          <w:rFonts w:hint="eastAsia"/>
          <w:lang w:val="en-US" w:eastAsia="zh-CN"/>
        </w:rPr>
        <w:t>pre</w:t>
      </w:r>
      <w:r w:rsidR="00B951D0">
        <w:rPr>
          <w:lang w:val="en-US" w:eastAsia="zh-CN"/>
        </w:rPr>
        <w:t>paration phase can be triggered by either SMF or AF.</w:t>
      </w:r>
    </w:p>
    <w:p w14:paraId="3BFE902F" w14:textId="714952AF" w:rsidR="00520DE9" w:rsidRPr="00520DE9" w:rsidRDefault="00B951D0" w:rsidP="00B951D0">
      <w:pPr>
        <w:pStyle w:val="B2"/>
        <w:rPr>
          <w:lang w:val="en-US"/>
        </w:rPr>
      </w:pPr>
      <w:r>
        <w:rPr>
          <w:lang w:val="en-US"/>
        </w:rPr>
        <w:t>a.</w:t>
      </w:r>
      <w:r>
        <w:rPr>
          <w:lang w:val="en-US"/>
        </w:rPr>
        <w:tab/>
      </w:r>
      <w:r w:rsidR="00520DE9" w:rsidRPr="00520DE9">
        <w:rPr>
          <w:lang w:val="en-US"/>
        </w:rPr>
        <w:t>SMF decides to insert/change UL CL and allocate another UPF/</w:t>
      </w:r>
      <w:r w:rsidR="005D5265">
        <w:rPr>
          <w:lang w:val="en-US"/>
        </w:rPr>
        <w:t>PSA2</w:t>
      </w:r>
      <w:r w:rsidR="00520DE9" w:rsidRPr="00520DE9">
        <w:rPr>
          <w:lang w:val="en-US"/>
        </w:rPr>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Default="00B951D0" w:rsidP="00520DE9">
      <w:pPr>
        <w:pStyle w:val="B2"/>
        <w:rPr>
          <w:lang w:val="en-US"/>
        </w:rPr>
      </w:pPr>
      <w:r>
        <w:rPr>
          <w:lang w:val="en-US"/>
        </w:rPr>
        <w:t>b</w:t>
      </w:r>
      <w:r w:rsidR="00520DE9" w:rsidRPr="00520DE9">
        <w:rPr>
          <w:lang w:val="en-US"/>
        </w:rPr>
        <w:t>.</w:t>
      </w:r>
      <w:r w:rsidR="00520DE9" w:rsidRPr="00520DE9">
        <w:rPr>
          <w:lang w:val="en-US"/>
        </w:rPr>
        <w:tab/>
      </w:r>
      <w:r>
        <w:rPr>
          <w:lang w:val="en-US"/>
        </w:rPr>
        <w:t>The AF is informed of UE mobility through</w:t>
      </w:r>
      <w:r>
        <w:rPr>
          <w:rFonts w:hint="eastAsia"/>
          <w:lang w:val="en-US" w:eastAsia="zh-CN"/>
        </w:rPr>
        <w:t xml:space="preserve"> </w:t>
      </w:r>
      <w:r>
        <w:rPr>
          <w:lang w:val="en-US"/>
        </w:rPr>
        <w:t>obtaining the information of UE location</w:t>
      </w:r>
      <w:r w:rsidRPr="00520DE9">
        <w:rPr>
          <w:lang w:val="en-US"/>
        </w:rPr>
        <w:t>. The AF</w:t>
      </w:r>
      <w:r>
        <w:rPr>
          <w:lang w:val="en-US"/>
        </w:rPr>
        <w:t xml:space="preserve"> triggers EAS1 relocation to EAS2.</w:t>
      </w:r>
    </w:p>
    <w:p w14:paraId="2FEE1CB6" w14:textId="5535DEF3" w:rsidR="00520DE9" w:rsidRDefault="00B951D0" w:rsidP="00520DE9">
      <w:pPr>
        <w:pStyle w:val="B2"/>
        <w:rPr>
          <w:lang w:val="en-US"/>
        </w:rPr>
      </w:pPr>
      <w:r>
        <w:rPr>
          <w:lang w:val="en-US"/>
        </w:rPr>
        <w:tab/>
      </w:r>
      <w:r w:rsidR="00520DE9" w:rsidRPr="00520DE9">
        <w:rPr>
          <w:lang w:val="en-US"/>
        </w:rPr>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4A947756" w:rsidR="00B951D0" w:rsidRDefault="00B951D0" w:rsidP="00B951D0">
      <w:pPr>
        <w:pStyle w:val="B1"/>
        <w:rPr>
          <w:lang w:val="en-US"/>
        </w:rPr>
      </w:pPr>
      <w:r>
        <w:rPr>
          <w:lang w:val="en-US"/>
        </w:rPr>
        <w:t>5</w:t>
      </w:r>
      <w:r w:rsidRPr="00520DE9">
        <w:rPr>
          <w:lang w:val="en-US"/>
        </w:rPr>
        <w:t>.</w:t>
      </w:r>
      <w:r w:rsidRPr="00520DE9">
        <w:rPr>
          <w:lang w:val="en-US"/>
        </w:rPr>
        <w:tab/>
      </w:r>
      <w:r w:rsidR="00251B2E">
        <w:rPr>
          <w:lang w:val="en-US"/>
        </w:rPr>
        <w:t>If the preparation phase is triggered by AF, w</w:t>
      </w:r>
      <w:r>
        <w:rPr>
          <w:lang w:val="en-US"/>
        </w:rPr>
        <w:t xml:space="preserve">hen the AF triggers the EAS relocation, it also notifies the SMF with the new DNAI and EAS2 IP address. SMF inserts/change UL CL and to allocate a new </w:t>
      </w:r>
      <w:r w:rsidR="005D5265">
        <w:rPr>
          <w:lang w:val="en-US"/>
        </w:rPr>
        <w:t>PSA2</w:t>
      </w:r>
      <w:r>
        <w:rPr>
          <w:lang w:val="en-US"/>
        </w:rPr>
        <w:t xml:space="preserve"> based on the new DNAI.</w:t>
      </w:r>
    </w:p>
    <w:p w14:paraId="3A315990" w14:textId="0B0476EB" w:rsidR="00B951D0" w:rsidRPr="00520DE9" w:rsidRDefault="00B951D0" w:rsidP="00B951D0">
      <w:pPr>
        <w:pStyle w:val="NO"/>
        <w:rPr>
          <w:lang w:val="en-US"/>
        </w:rPr>
      </w:pPr>
      <w:r>
        <w:rPr>
          <w:lang w:val="en-US"/>
        </w:rPr>
        <w:t xml:space="preserve">NOTE 1: The AF may receive the target DNAI list from the SMF through early notification </w:t>
      </w:r>
      <w:r>
        <w:rPr>
          <w:lang w:val="en-US" w:eastAsia="zh-CN"/>
        </w:rPr>
        <w:t>before step 5b</w:t>
      </w:r>
      <w:r>
        <w:rPr>
          <w:rFonts w:hint="eastAsia"/>
          <w:lang w:val="en-US" w:eastAsia="zh-CN"/>
        </w:rPr>
        <w:t>.</w:t>
      </w:r>
      <w:r>
        <w:rPr>
          <w:lang w:val="en-US"/>
        </w:rPr>
        <w:t xml:space="preserve"> An EAS may connect to a group of EASs within the edge domain. The interaction of EASs is application specific and is out of </w:t>
      </w:r>
      <w:r>
        <w:rPr>
          <w:rFonts w:hint="eastAsia"/>
          <w:lang w:val="en-US" w:eastAsia="zh-CN"/>
        </w:rPr>
        <w:t>the</w:t>
      </w:r>
      <w:r>
        <w:rPr>
          <w:lang w:val="en-US" w:eastAsia="zh-CN"/>
        </w:rPr>
        <w:t xml:space="preserve"> </w:t>
      </w:r>
      <w:r>
        <w:rPr>
          <w:lang w:val="en-US"/>
        </w:rPr>
        <w:t xml:space="preserve">scope of </w:t>
      </w:r>
      <w:r>
        <w:rPr>
          <w:rFonts w:hint="eastAsia"/>
          <w:lang w:val="en-US" w:eastAsia="zh-CN"/>
        </w:rPr>
        <w:t>this</w:t>
      </w:r>
      <w:r>
        <w:rPr>
          <w:lang w:val="en-US" w:eastAsia="zh-CN"/>
        </w:rPr>
        <w:t xml:space="preserve"> specification</w:t>
      </w:r>
      <w:r>
        <w:rPr>
          <w:lang w:val="en-US"/>
        </w:rPr>
        <w:t>.</w:t>
      </w:r>
    </w:p>
    <w:p w14:paraId="5CD05073" w14:textId="475A715C" w:rsidR="00520DE9" w:rsidRPr="00520DE9" w:rsidRDefault="00251B2E" w:rsidP="00520DE9">
      <w:pPr>
        <w:pStyle w:val="B1"/>
        <w:rPr>
          <w:lang w:val="en-US"/>
        </w:rPr>
      </w:pPr>
      <w:r>
        <w:rPr>
          <w:lang w:val="en-US"/>
        </w:rPr>
        <w:t>6</w:t>
      </w:r>
      <w:r w:rsidR="00520DE9" w:rsidRPr="00520DE9">
        <w:rPr>
          <w:lang w:val="en-US"/>
        </w:rPr>
        <w:t>.</w:t>
      </w:r>
      <w:r w:rsidR="00520DE9" w:rsidRPr="00520DE9">
        <w:rPr>
          <w:lang w:val="en-US"/>
        </w:rPr>
        <w:tab/>
        <w:t xml:space="preserve">SMF interacts with PSA1 to obtain the MPTCP context related to the MPTCP session with the UE. The MPTCP context includes e.g. security keys, tokens, MPTCP session sequence number. Information related to the sub-flow on PSA1 is not transferred to </w:t>
      </w:r>
      <w:r w:rsidR="005D5265">
        <w:rPr>
          <w:lang w:val="en-US"/>
        </w:rPr>
        <w:t>PSA2</w:t>
      </w:r>
      <w:r w:rsidR="00520DE9" w:rsidRPr="00520DE9">
        <w:rPr>
          <w:lang w:val="en-US"/>
        </w:rPr>
        <w:t xml:space="preserve"> since this sub-flow may not be used by </w:t>
      </w:r>
      <w:r w:rsidR="005D5265">
        <w:rPr>
          <w:lang w:val="en-US"/>
        </w:rPr>
        <w:t>PSA2</w:t>
      </w:r>
      <w:r w:rsidR="00520DE9" w:rsidRPr="00520DE9">
        <w:rPr>
          <w:lang w:val="en-US"/>
        </w:rPr>
        <w:t>.</w:t>
      </w:r>
    </w:p>
    <w:p w14:paraId="3EAB3FEB" w14:textId="2DBEAADB" w:rsidR="00520DE9" w:rsidRPr="00520DE9" w:rsidRDefault="00251B2E" w:rsidP="00520DE9">
      <w:pPr>
        <w:pStyle w:val="B1"/>
        <w:rPr>
          <w:lang w:val="en-US"/>
        </w:rPr>
      </w:pPr>
      <w:r>
        <w:rPr>
          <w:lang w:val="en-US"/>
        </w:rPr>
        <w:t>7</w:t>
      </w:r>
      <w:r w:rsidR="00520DE9" w:rsidRPr="00520DE9">
        <w:rPr>
          <w:lang w:val="en-US"/>
        </w:rPr>
        <w:t>.</w:t>
      </w:r>
      <w:r w:rsidR="00520DE9" w:rsidRPr="00520DE9">
        <w:rPr>
          <w:lang w:val="en-US"/>
        </w:rPr>
        <w:tab/>
        <w:t>SMF provides the obtained MPTCP context and UE</w:t>
      </w:r>
      <w:r w:rsidR="00252BF9">
        <w:rPr>
          <w:lang w:val="en-US"/>
        </w:rPr>
        <w:t>'</w:t>
      </w:r>
      <w:r w:rsidR="00520DE9" w:rsidRPr="00520DE9">
        <w:rPr>
          <w:lang w:val="en-US"/>
        </w:rPr>
        <w:t xml:space="preserve">s PDU Session IP address to the selected </w:t>
      </w:r>
      <w:r w:rsidR="005D5265">
        <w:rPr>
          <w:lang w:val="en-US"/>
        </w:rPr>
        <w:t>PSA2</w:t>
      </w:r>
      <w:r w:rsidR="00520DE9" w:rsidRPr="00520DE9">
        <w:rPr>
          <w:lang w:val="en-US"/>
        </w:rPr>
        <w:t xml:space="preserve"> for PSA change.</w:t>
      </w:r>
    </w:p>
    <w:p w14:paraId="4ABFE2AD" w14:textId="2203D2F5" w:rsidR="00520DE9" w:rsidRPr="00520DE9" w:rsidRDefault="00251B2E" w:rsidP="00520DE9">
      <w:pPr>
        <w:pStyle w:val="B1"/>
        <w:rPr>
          <w:lang w:val="en-US"/>
        </w:rPr>
      </w:pPr>
      <w:r>
        <w:rPr>
          <w:lang w:val="en-US"/>
        </w:rPr>
        <w:t>8</w:t>
      </w:r>
      <w:r w:rsidR="00520DE9" w:rsidRPr="00520DE9">
        <w:rPr>
          <w:lang w:val="en-US"/>
        </w:rPr>
        <w:t>.</w:t>
      </w:r>
      <w:r w:rsidR="00520DE9" w:rsidRPr="00520DE9">
        <w:rPr>
          <w:lang w:val="en-US"/>
        </w:rPr>
        <w:tab/>
        <w:t xml:space="preserve">SMF provides a new IP address (IP@2b) to the UE which is associated with </w:t>
      </w:r>
      <w:r w:rsidR="005D5265">
        <w:rPr>
          <w:lang w:val="en-US"/>
        </w:rPr>
        <w:t>PSA2</w:t>
      </w:r>
      <w:r w:rsidR="00520DE9" w:rsidRPr="00520DE9">
        <w:rPr>
          <w:lang w:val="en-US"/>
        </w:rPr>
        <w:t xml:space="preserve">. The IP address (IP@2b) is allocated by </w:t>
      </w:r>
      <w:r w:rsidR="005D5265">
        <w:rPr>
          <w:lang w:val="en-US"/>
        </w:rPr>
        <w:t>PSA2</w:t>
      </w:r>
      <w:r w:rsidR="00520DE9" w:rsidRPr="00520DE9">
        <w:rPr>
          <w:lang w:val="en-US"/>
        </w:rPr>
        <w:t>.</w:t>
      </w:r>
    </w:p>
    <w:p w14:paraId="3E67EB8D" w14:textId="196F2C97" w:rsidR="00520DE9" w:rsidRPr="00520DE9" w:rsidRDefault="00251B2E" w:rsidP="00520DE9">
      <w:pPr>
        <w:pStyle w:val="B1"/>
        <w:rPr>
          <w:lang w:val="en-US"/>
        </w:rPr>
      </w:pPr>
      <w:r>
        <w:rPr>
          <w:lang w:val="en-US"/>
        </w:rPr>
        <w:t>9</w:t>
      </w:r>
      <w:r w:rsidR="00520DE9" w:rsidRPr="00520DE9">
        <w:rPr>
          <w:lang w:val="en-US"/>
        </w:rPr>
        <w:t>.</w:t>
      </w:r>
      <w:r w:rsidR="00520DE9" w:rsidRPr="00520DE9">
        <w:rPr>
          <w:lang w:val="en-US"/>
        </w:rPr>
        <w:tab/>
        <w:t xml:space="preserve">MPTCP Proxy on </w:t>
      </w:r>
      <w:r w:rsidR="005D5265">
        <w:rPr>
          <w:lang w:val="en-US"/>
        </w:rPr>
        <w:t>PSA2</w:t>
      </w:r>
      <w:r w:rsidR="00520DE9" w:rsidRPr="00520DE9">
        <w:rPr>
          <w:lang w:val="en-US"/>
        </w:rPr>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w:t>
      </w:r>
      <w:r w:rsidR="005D5265">
        <w:rPr>
          <w:lang w:val="en-US"/>
        </w:rPr>
        <w:t>PSA2</w:t>
      </w:r>
      <w:r w:rsidR="00520DE9" w:rsidRPr="00520DE9">
        <w:rPr>
          <w:lang w:val="en-US"/>
        </w:rPr>
        <w:t>.</w:t>
      </w:r>
    </w:p>
    <w:p w14:paraId="33C45EDC" w14:textId="3676C692" w:rsidR="00520DE9" w:rsidRPr="00520DE9" w:rsidRDefault="00251B2E" w:rsidP="00520DE9">
      <w:pPr>
        <w:pStyle w:val="B1"/>
        <w:rPr>
          <w:lang w:val="en-US"/>
        </w:rPr>
      </w:pPr>
      <w:r>
        <w:rPr>
          <w:lang w:val="en-US"/>
        </w:rPr>
        <w:t>10</w:t>
      </w:r>
      <w:r w:rsidR="00520DE9" w:rsidRPr="00520DE9">
        <w:rPr>
          <w:lang w:val="en-US"/>
        </w:rPr>
        <w:t>.</w:t>
      </w:r>
      <w:r w:rsidR="00520DE9" w:rsidRPr="00520DE9">
        <w:rPr>
          <w:lang w:val="en-US"/>
        </w:rPr>
        <w:tab/>
        <w:t xml:space="preserve">AF informs the SMF that the EAS relocation is completed and provides the information to reach the target EAS. This triggers the relocation completion phase. </w:t>
      </w:r>
      <w:r w:rsidR="00A1280D" w:rsidRPr="008E1494">
        <w:rPr>
          <w:lang w:val="en-US"/>
        </w:rPr>
        <w:t xml:space="preserve">SMF interacts with PSA1 to obtain the latest information related to data transfer (e.g. MPTCP sequence number). </w:t>
      </w:r>
      <w:r w:rsidR="00520DE9" w:rsidRPr="00520DE9">
        <w:rPr>
          <w:lang w:val="en-US"/>
        </w:rPr>
        <w:t xml:space="preserve">SMF informs </w:t>
      </w:r>
      <w:r w:rsidR="005D5265">
        <w:rPr>
          <w:lang w:val="en-US"/>
        </w:rPr>
        <w:t>PSA2</w:t>
      </w:r>
      <w:r w:rsidR="00520DE9" w:rsidRPr="00520DE9">
        <w:rPr>
          <w:lang w:val="en-US"/>
        </w:rPr>
        <w:t xml:space="preserve"> to complete the PSA change. SMF provides </w:t>
      </w:r>
      <w:r w:rsidR="005D5265">
        <w:rPr>
          <w:lang w:val="en-US"/>
        </w:rPr>
        <w:t>PSA2</w:t>
      </w:r>
      <w:r w:rsidR="00520DE9" w:rsidRPr="00520DE9">
        <w:rPr>
          <w:lang w:val="en-US"/>
        </w:rPr>
        <w:t xml:space="preserve"> with the information to reach the target EAS</w:t>
      </w:r>
      <w:r w:rsidR="00A1280D" w:rsidRPr="008E1494">
        <w:rPr>
          <w:lang w:val="en-US"/>
        </w:rPr>
        <w:t xml:space="preserve"> and provides the latest information from PSA1</w:t>
      </w:r>
      <w:r w:rsidR="00520DE9" w:rsidRPr="00520DE9">
        <w:rPr>
          <w:lang w:val="en-US"/>
        </w:rPr>
        <w:t>. SMF also informs PSA1 to complete the PSA change and the MPTCP Proxy on PSA1 updates the MPTCP sub-flow</w:t>
      </w:r>
      <w:r w:rsidR="00252BF9">
        <w:rPr>
          <w:lang w:val="en-US"/>
        </w:rPr>
        <w:t>'</w:t>
      </w:r>
      <w:r w:rsidR="00520DE9" w:rsidRPr="00520DE9">
        <w:rPr>
          <w:lang w:val="en-US"/>
        </w:rPr>
        <w:t xml:space="preserve">s priority by cleanly retiring its use using the </w:t>
      </w:r>
      <w:r w:rsidR="00252BF9">
        <w:rPr>
          <w:lang w:val="en-US"/>
        </w:rPr>
        <w:t>"</w:t>
      </w:r>
      <w:r w:rsidR="00520DE9" w:rsidRPr="00520DE9">
        <w:rPr>
          <w:lang w:val="en-US"/>
        </w:rPr>
        <w:t>REMOVE_ADDR</w:t>
      </w:r>
      <w:r w:rsidR="00252BF9">
        <w:rPr>
          <w:lang w:val="en-US"/>
        </w:rPr>
        <w:t>"</w:t>
      </w:r>
      <w:r w:rsidR="00520DE9" w:rsidRPr="00520DE9">
        <w:rPr>
          <w:lang w:val="en-US"/>
        </w:rPr>
        <w:t xml:space="preserve"> option indicating that this sub-flow shall not be used or terminates the sub-flow. The MPTCP session may be silently discarded on PSA1, allowing the UE to preserve the MPTCP session.</w:t>
      </w:r>
    </w:p>
    <w:p w14:paraId="0F77E136" w14:textId="5B1903B1" w:rsidR="00520DE9" w:rsidRPr="00520DE9" w:rsidRDefault="00251B2E" w:rsidP="00520DE9">
      <w:pPr>
        <w:pStyle w:val="B1"/>
        <w:rPr>
          <w:lang w:val="en-US"/>
        </w:rPr>
      </w:pPr>
      <w:r w:rsidRPr="00520DE9">
        <w:rPr>
          <w:lang w:val="en-US"/>
        </w:rPr>
        <w:t>1</w:t>
      </w:r>
      <w:r>
        <w:rPr>
          <w:lang w:val="en-US"/>
        </w:rPr>
        <w:t>1</w:t>
      </w:r>
      <w:r w:rsidR="00520DE9" w:rsidRPr="00520DE9">
        <w:rPr>
          <w:lang w:val="en-US"/>
        </w:rPr>
        <w:t>.</w:t>
      </w:r>
      <w:r w:rsidR="00520DE9" w:rsidRPr="00520DE9">
        <w:rPr>
          <w:lang w:val="en-US"/>
        </w:rPr>
        <w:tab/>
      </w:r>
      <w:r w:rsidR="005D5265">
        <w:rPr>
          <w:lang w:val="en-US"/>
        </w:rPr>
        <w:t>PSA2</w:t>
      </w:r>
      <w:r w:rsidR="00520DE9" w:rsidRPr="00520DE9">
        <w:rPr>
          <w:lang w:val="en-US"/>
        </w:rPr>
        <w:t xml:space="preserve"> establishes a TCP session with the target EAS. This TCP session is associated with the MPTCP session and sub-flow toward IP@2b.</w:t>
      </w:r>
    </w:p>
    <w:p w14:paraId="05078C71" w14:textId="2E8A54E0" w:rsidR="00520DE9" w:rsidRPr="00520DE9" w:rsidRDefault="00251B2E" w:rsidP="00520DE9">
      <w:pPr>
        <w:pStyle w:val="B1"/>
        <w:rPr>
          <w:lang w:val="en-US"/>
        </w:rPr>
      </w:pPr>
      <w:r w:rsidRPr="00520DE9">
        <w:rPr>
          <w:lang w:val="en-US"/>
        </w:rPr>
        <w:t>1</w:t>
      </w:r>
      <w:r>
        <w:rPr>
          <w:lang w:val="en-US"/>
        </w:rPr>
        <w:t>2</w:t>
      </w:r>
      <w:r w:rsidR="00520DE9" w:rsidRPr="00520DE9">
        <w:rPr>
          <w:lang w:val="en-US"/>
        </w:rPr>
        <w:t>.</w:t>
      </w:r>
      <w:r w:rsidR="00520DE9" w:rsidRPr="00520DE9">
        <w:rPr>
          <w:lang w:val="en-US"/>
        </w:rPr>
        <w:tab/>
        <w:t xml:space="preserve">MPTCP Proxy on </w:t>
      </w:r>
      <w:r w:rsidR="005D5265">
        <w:rPr>
          <w:lang w:val="en-US"/>
        </w:rPr>
        <w:t>PSA2</w:t>
      </w:r>
      <w:r w:rsidR="00520DE9" w:rsidRPr="00520DE9">
        <w:rPr>
          <w:lang w:val="en-US"/>
        </w:rPr>
        <w:t xml:space="preserve"> completes the change of PSA by changing the MPTCP sub-flow</w:t>
      </w:r>
      <w:r w:rsidR="00252BF9">
        <w:rPr>
          <w:lang w:val="en-US"/>
        </w:rPr>
        <w:t>'</w:t>
      </w:r>
      <w:r w:rsidR="00520DE9" w:rsidRPr="00520DE9">
        <w:rPr>
          <w:lang w:val="en-US"/>
        </w:rPr>
        <w:t>s priority MP_PRIO option with B=0. This means that the UE may start using this sub-flow.</w:t>
      </w:r>
    </w:p>
    <w:p w14:paraId="0DA38AE5" w14:textId="0BE6DA3D" w:rsidR="00520DE9" w:rsidRPr="00520DE9" w:rsidRDefault="00251B2E" w:rsidP="00520DE9">
      <w:pPr>
        <w:pStyle w:val="B1"/>
        <w:rPr>
          <w:lang w:val="en-US"/>
        </w:rPr>
      </w:pPr>
      <w:r w:rsidRPr="00520DE9">
        <w:rPr>
          <w:lang w:val="en-US"/>
        </w:rPr>
        <w:t>1</w:t>
      </w:r>
      <w:r>
        <w:rPr>
          <w:lang w:val="en-US"/>
        </w:rPr>
        <w:t>3</w:t>
      </w:r>
      <w:r w:rsidR="00520DE9" w:rsidRPr="00520DE9">
        <w:rPr>
          <w:lang w:val="en-US"/>
        </w:rPr>
        <w:t>.</w:t>
      </w:r>
      <w:r w:rsidR="00520DE9" w:rsidRPr="00520DE9">
        <w:rPr>
          <w:lang w:val="en-US"/>
        </w:rPr>
        <w:tab/>
        <w:t>SMF informs the AF that UE</w:t>
      </w:r>
      <w:r w:rsidR="00252BF9">
        <w:rPr>
          <w:lang w:val="en-US"/>
        </w:rPr>
        <w:t>'</w:t>
      </w:r>
      <w:r w:rsidR="00520DE9" w:rsidRPr="00520DE9">
        <w:rPr>
          <w:lang w:val="en-US"/>
        </w:rPr>
        <w:t>s PSA change is completed.</w:t>
      </w:r>
    </w:p>
    <w:p w14:paraId="56141D60" w14:textId="77777777" w:rsidR="00520DE9" w:rsidRPr="00520DE9" w:rsidRDefault="00520DE9" w:rsidP="00520DE9">
      <w:pPr>
        <w:pStyle w:val="Heading3"/>
        <w:rPr>
          <w:rFonts w:eastAsia="宋体"/>
        </w:rPr>
      </w:pPr>
      <w:bookmarkStart w:id="3299" w:name="_Toc43317466"/>
      <w:bookmarkStart w:id="3300" w:name="_Toc43374938"/>
      <w:bookmarkStart w:id="3301" w:name="_Toc43375399"/>
      <w:bookmarkStart w:id="3302" w:name="_Toc43801923"/>
      <w:bookmarkStart w:id="3303" w:name="_Toc43806189"/>
      <w:bookmarkStart w:id="3304" w:name="_Toc43806496"/>
      <w:bookmarkStart w:id="3305" w:name="_Toc50466959"/>
      <w:bookmarkStart w:id="3306" w:name="_Toc50468303"/>
      <w:bookmarkStart w:id="3307" w:name="_Toc50468573"/>
      <w:bookmarkStart w:id="3308" w:name="_Toc50468844"/>
      <w:bookmarkStart w:id="3309" w:name="_Toc50630805"/>
      <w:bookmarkStart w:id="3310" w:name="_Toc54944155"/>
      <w:r w:rsidRPr="00520DE9">
        <w:rPr>
          <w:rFonts w:eastAsia="宋体"/>
        </w:rPr>
        <w:t>6.39.3</w:t>
      </w:r>
      <w:r w:rsidRPr="00520DE9">
        <w:rPr>
          <w:rFonts w:eastAsia="宋体"/>
        </w:rPr>
        <w:tab/>
        <w:t>Impacts on services, entities and interfaces</w:t>
      </w:r>
      <w:bookmarkEnd w:id="3299"/>
      <w:bookmarkEnd w:id="3300"/>
      <w:bookmarkEnd w:id="3301"/>
      <w:bookmarkEnd w:id="3302"/>
      <w:bookmarkEnd w:id="3303"/>
      <w:bookmarkEnd w:id="3304"/>
      <w:bookmarkEnd w:id="3305"/>
      <w:bookmarkEnd w:id="3306"/>
      <w:bookmarkEnd w:id="3307"/>
      <w:bookmarkEnd w:id="3308"/>
      <w:bookmarkEnd w:id="3309"/>
      <w:bookmarkEnd w:id="3310"/>
    </w:p>
    <w:p w14:paraId="12ACDDB2" w14:textId="77777777" w:rsidR="00520DE9" w:rsidRPr="00520DE9" w:rsidRDefault="00520DE9" w:rsidP="00520DE9">
      <w:r w:rsidRPr="00520DE9">
        <w:t>SMF:</w:t>
      </w:r>
    </w:p>
    <w:p w14:paraId="0CC1BBCD" w14:textId="77777777" w:rsidR="00520DE9" w:rsidRPr="00520DE9" w:rsidRDefault="00520DE9" w:rsidP="00520DE9">
      <w:pPr>
        <w:pStyle w:val="B1"/>
      </w:pPr>
      <w:r w:rsidRPr="00520DE9">
        <w:t>-</w:t>
      </w:r>
      <w:r w:rsidRPr="00520DE9">
        <w:tab/>
        <w:t>Send PSA relocation indication to AF</w:t>
      </w:r>
    </w:p>
    <w:p w14:paraId="7F4E5B8B" w14:textId="77777777" w:rsidR="00520DE9" w:rsidRPr="00520DE9" w:rsidRDefault="00520DE9" w:rsidP="00520DE9">
      <w:pPr>
        <w:pStyle w:val="B1"/>
      </w:pPr>
      <w:r w:rsidRPr="00520DE9">
        <w:t>-</w:t>
      </w:r>
      <w:r w:rsidRPr="00520DE9">
        <w:tab/>
        <w:t>Receive EAS relocation preparation completed indication from AF</w:t>
      </w:r>
    </w:p>
    <w:p w14:paraId="7C1AECE9" w14:textId="77777777" w:rsidR="00520DE9" w:rsidRPr="00520DE9" w:rsidRDefault="00520DE9" w:rsidP="00520DE9">
      <w:pPr>
        <w:pStyle w:val="B1"/>
      </w:pPr>
      <w:r w:rsidRPr="00520DE9">
        <w:lastRenderedPageBreak/>
        <w:t>-</w:t>
      </w:r>
      <w:r w:rsidRPr="00520DE9">
        <w:tab/>
        <w:t>Send PSA relocation preparation to UPF</w:t>
      </w:r>
    </w:p>
    <w:p w14:paraId="2FFFABF1" w14:textId="77777777" w:rsidR="00520DE9" w:rsidRPr="00520DE9" w:rsidRDefault="00520DE9" w:rsidP="00520DE9">
      <w:pPr>
        <w:pStyle w:val="B1"/>
      </w:pPr>
      <w:r w:rsidRPr="00520DE9">
        <w:t>-</w:t>
      </w:r>
      <w:r w:rsidRPr="00520DE9">
        <w:tab/>
        <w:t>Send PSA relocation completion to UPF</w:t>
      </w:r>
    </w:p>
    <w:p w14:paraId="7E741BC8" w14:textId="77777777" w:rsidR="00520DE9" w:rsidRPr="00520DE9" w:rsidRDefault="00520DE9" w:rsidP="00520DE9">
      <w:pPr>
        <w:pStyle w:val="B1"/>
      </w:pPr>
      <w:r w:rsidRPr="00520DE9">
        <w:t>-</w:t>
      </w:r>
      <w:r w:rsidRPr="00520DE9">
        <w:tab/>
        <w:t>Query UPF/PSA to get MPTCP Session context</w:t>
      </w:r>
    </w:p>
    <w:p w14:paraId="475AC2B0" w14:textId="77777777" w:rsidR="00520DE9" w:rsidRDefault="00520DE9" w:rsidP="00520DE9">
      <w:pPr>
        <w:pStyle w:val="B1"/>
      </w:pPr>
      <w:r w:rsidRPr="00520DE9">
        <w:t>-</w:t>
      </w:r>
      <w:r w:rsidRPr="00520DE9">
        <w:tab/>
        <w:t>Send MPTCP session context to target UPF/PSA</w:t>
      </w:r>
    </w:p>
    <w:p w14:paraId="1CFB87D1" w14:textId="1CC728AD" w:rsidR="00A1280D" w:rsidRPr="00A1280D" w:rsidRDefault="00A1280D" w:rsidP="00A1280D">
      <w:pPr>
        <w:pStyle w:val="B1"/>
      </w:pPr>
      <w:r w:rsidRPr="008E1494">
        <w:t>-</w:t>
      </w:r>
      <w:r w:rsidRPr="008E1494">
        <w:tab/>
      </w:r>
      <w:r w:rsidRPr="00A1280D">
        <w:t xml:space="preserve">SMF assigns new subflow address/prefix for </w:t>
      </w:r>
      <w:r w:rsidR="005D5265">
        <w:t>PSA2</w:t>
      </w:r>
    </w:p>
    <w:p w14:paraId="7336EBA8" w14:textId="0E3B0677" w:rsidR="00A1280D" w:rsidRPr="00A1280D" w:rsidRDefault="00A1280D" w:rsidP="00520DE9">
      <w:pPr>
        <w:pStyle w:val="B1"/>
      </w:pPr>
      <w:r w:rsidRPr="00A1280D">
        <w:t>-</w:t>
      </w:r>
      <w:r>
        <w:tab/>
      </w:r>
      <w:r w:rsidRPr="008E1494">
        <w:t>Decide whether allow a MPTCP PDU Session for the UE based on the UE</w:t>
      </w:r>
      <w:r w:rsidR="00770EF6">
        <w:t>'</w:t>
      </w:r>
      <w:r w:rsidRPr="008E1494">
        <w:t>s capability and the requested (S-NSSAI, DNN) or local policy.</w:t>
      </w:r>
    </w:p>
    <w:p w14:paraId="7FEBBDAA" w14:textId="77777777" w:rsidR="00520DE9" w:rsidRPr="00520DE9" w:rsidRDefault="00520DE9" w:rsidP="00520DE9">
      <w:r w:rsidRPr="00520DE9">
        <w:t>UPF acting as a source local PSA:</w:t>
      </w:r>
    </w:p>
    <w:p w14:paraId="11D819E6" w14:textId="7C63762C" w:rsidR="00520DE9" w:rsidRPr="00520DE9" w:rsidRDefault="00520DE9" w:rsidP="00520DE9">
      <w:pPr>
        <w:pStyle w:val="B1"/>
      </w:pPr>
      <w:r w:rsidRPr="00520DE9">
        <w:t>-</w:t>
      </w:r>
      <w:r w:rsidRPr="00520DE9">
        <w:tab/>
      </w:r>
      <w:r w:rsidR="00A1280D" w:rsidRPr="008E1494">
        <w:rPr>
          <w:lang w:val="en-US"/>
        </w:rPr>
        <w:t>Provide MPTCP Session context to SMF</w:t>
      </w:r>
    </w:p>
    <w:p w14:paraId="2A6638D7" w14:textId="0EB95F43" w:rsidR="00520DE9" w:rsidRPr="00520DE9" w:rsidRDefault="00520DE9" w:rsidP="00520DE9">
      <w:pPr>
        <w:pStyle w:val="B1"/>
      </w:pPr>
      <w:r w:rsidRPr="00520DE9">
        <w:t>-</w:t>
      </w:r>
      <w:r w:rsidRPr="00520DE9">
        <w:tab/>
        <w:t xml:space="preserve">Terminate the initial sub-flow with </w:t>
      </w:r>
      <w:r w:rsidR="00A1280D" w:rsidRPr="008E1494">
        <w:rPr>
          <w:lang w:val="en-US"/>
        </w:rPr>
        <w:t>the UE</w:t>
      </w:r>
      <w:r w:rsidRPr="00520DE9">
        <w:t xml:space="preserve"> when PSA relocation is completed</w:t>
      </w:r>
    </w:p>
    <w:p w14:paraId="2E9F50FF" w14:textId="77777777" w:rsidR="00520DE9" w:rsidRPr="00520DE9" w:rsidRDefault="00520DE9" w:rsidP="00520DE9">
      <w:r w:rsidRPr="00520DE9">
        <w:t>UPF acting as a target local PSA:</w:t>
      </w:r>
    </w:p>
    <w:p w14:paraId="6D826E6E" w14:textId="77777777" w:rsidR="00A1280D" w:rsidRPr="008E1494" w:rsidRDefault="00A1280D" w:rsidP="00A1280D">
      <w:pPr>
        <w:pStyle w:val="B1"/>
      </w:pPr>
      <w:r w:rsidRPr="008E1494">
        <w:t>-</w:t>
      </w:r>
      <w:r w:rsidRPr="008E1494">
        <w:tab/>
      </w:r>
      <w:r w:rsidRPr="00A1280D">
        <w:t>Save MPTCP Session context locally</w:t>
      </w:r>
    </w:p>
    <w:p w14:paraId="30F305A7" w14:textId="77777777"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14:paraId="762CA84A" w14:textId="77777777" w:rsidR="00520DE9" w:rsidRDefault="00520DE9" w:rsidP="00520DE9">
      <w:pPr>
        <w:pStyle w:val="B1"/>
      </w:pPr>
      <w:r w:rsidRPr="00520DE9">
        <w:t>-</w:t>
      </w:r>
      <w:r w:rsidRPr="00520DE9">
        <w:tab/>
        <w:t>Change MPTCP subflow</w:t>
      </w:r>
      <w:r w:rsidR="00252BF9">
        <w:t>'</w:t>
      </w:r>
      <w:r w:rsidRPr="00520DE9">
        <w:t>s priority using MP_PRIO option B=0 to activate the MPTCP subflow</w:t>
      </w:r>
    </w:p>
    <w:p w14:paraId="38A986B5" w14:textId="77777777" w:rsidR="00A1280D" w:rsidRPr="008E1494" w:rsidRDefault="00A1280D" w:rsidP="00A1280D">
      <w:pPr>
        <w:rPr>
          <w:lang w:val="en-US"/>
        </w:rPr>
      </w:pPr>
      <w:r w:rsidRPr="008E1494">
        <w:rPr>
          <w:lang w:val="en-US"/>
        </w:rPr>
        <w:t>UE:</w:t>
      </w:r>
    </w:p>
    <w:p w14:paraId="5AA19ADB" w14:textId="2C912C48" w:rsidR="00A1280D" w:rsidRPr="00A1280D" w:rsidRDefault="00A1280D" w:rsidP="00A1280D">
      <w:pPr>
        <w:pStyle w:val="B1"/>
      </w:pPr>
      <w:r w:rsidRPr="00520DE9">
        <w:t>-</w:t>
      </w:r>
      <w:r w:rsidRPr="00520DE9">
        <w:tab/>
      </w:r>
      <w:r w:rsidRPr="00A1280D">
        <w:t xml:space="preserve">Handle one IP assignment for subflow toward PSA1 at establishement of MPTCP-enabled PDU Session and another IP assignment for the second subflow towards </w:t>
      </w:r>
      <w:r w:rsidR="005D5265">
        <w:t>PSA2</w:t>
      </w:r>
    </w:p>
    <w:p w14:paraId="04BE99E1" w14:textId="697F4EB4" w:rsidR="00A1280D" w:rsidRPr="00A1280D" w:rsidRDefault="00A1280D" w:rsidP="00A1280D">
      <w:pPr>
        <w:pStyle w:val="B1"/>
      </w:pPr>
      <w:r w:rsidRPr="00520DE9">
        <w:t>-</w:t>
      </w:r>
      <w:r w:rsidRPr="00520DE9">
        <w:tab/>
      </w:r>
      <w:r w:rsidRPr="00A1280D">
        <w:t>Support MPTCP and interactions with MPTCP Proxy functionality in UPF.</w:t>
      </w:r>
    </w:p>
    <w:p w14:paraId="204CAD85" w14:textId="65C869D6" w:rsidR="00A1280D" w:rsidRPr="00A1280D" w:rsidRDefault="00A1280D" w:rsidP="00520DE9">
      <w:pPr>
        <w:pStyle w:val="B1"/>
        <w:rPr>
          <w:lang w:eastAsia="zh-CN"/>
        </w:rPr>
      </w:pPr>
      <w:r w:rsidRPr="00520DE9">
        <w:t>-</w:t>
      </w:r>
      <w:r w:rsidRPr="00520DE9">
        <w:tab/>
      </w:r>
      <w:r w:rsidRPr="00A1280D">
        <w:t>Indicate its MPTCP capability in the PDU Session establishment request</w:t>
      </w:r>
    </w:p>
    <w:p w14:paraId="2A4109CF" w14:textId="77777777" w:rsidR="00520DE9" w:rsidRPr="00520DE9" w:rsidRDefault="00520DE9" w:rsidP="00520DE9">
      <w:pPr>
        <w:pStyle w:val="Heading2"/>
      </w:pPr>
      <w:bookmarkStart w:id="3311" w:name="_Toc43317467"/>
      <w:bookmarkStart w:id="3312" w:name="_Toc43374939"/>
      <w:bookmarkStart w:id="3313" w:name="_Toc43375400"/>
      <w:bookmarkStart w:id="3314" w:name="_Toc43801924"/>
      <w:bookmarkStart w:id="3315" w:name="_Toc43806190"/>
      <w:bookmarkStart w:id="3316" w:name="_Toc43806497"/>
      <w:bookmarkStart w:id="3317" w:name="_Toc50466960"/>
      <w:bookmarkStart w:id="3318" w:name="_Toc50468304"/>
      <w:bookmarkStart w:id="3319" w:name="_Toc50468574"/>
      <w:bookmarkStart w:id="3320" w:name="_Toc50468845"/>
      <w:bookmarkStart w:id="3321" w:name="_Toc50630806"/>
      <w:bookmarkStart w:id="3322" w:name="_Toc54944156"/>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宋体"/>
        </w:rPr>
        <w:t>Seamless change of Edge Application Sever for stateful applications by caching application status information in NEF</w:t>
      </w:r>
      <w:bookmarkEnd w:id="3311"/>
      <w:bookmarkEnd w:id="3312"/>
      <w:bookmarkEnd w:id="3313"/>
      <w:bookmarkEnd w:id="3314"/>
      <w:bookmarkEnd w:id="3315"/>
      <w:bookmarkEnd w:id="3316"/>
      <w:bookmarkEnd w:id="3317"/>
      <w:bookmarkEnd w:id="3318"/>
      <w:bookmarkEnd w:id="3319"/>
      <w:bookmarkEnd w:id="3320"/>
      <w:bookmarkEnd w:id="3321"/>
      <w:bookmarkEnd w:id="3322"/>
    </w:p>
    <w:p w14:paraId="1C220578" w14:textId="77777777" w:rsidR="00520DE9" w:rsidRPr="00520DE9" w:rsidRDefault="00520DE9" w:rsidP="00520DE9">
      <w:pPr>
        <w:pStyle w:val="Heading3"/>
      </w:pPr>
      <w:bookmarkStart w:id="3323" w:name="_Toc43317468"/>
      <w:bookmarkStart w:id="3324" w:name="_Toc43374940"/>
      <w:bookmarkStart w:id="3325" w:name="_Toc43375401"/>
      <w:bookmarkStart w:id="3326" w:name="_Toc43801925"/>
      <w:bookmarkStart w:id="3327" w:name="_Toc43806191"/>
      <w:bookmarkStart w:id="3328" w:name="_Toc43806498"/>
      <w:bookmarkStart w:id="3329" w:name="_Toc50466961"/>
      <w:bookmarkStart w:id="3330" w:name="_Toc50468305"/>
      <w:bookmarkStart w:id="3331" w:name="_Toc50468575"/>
      <w:bookmarkStart w:id="3332" w:name="_Toc50468846"/>
      <w:bookmarkStart w:id="3333" w:name="_Toc50630807"/>
      <w:bookmarkStart w:id="3334" w:name="_Toc54944157"/>
      <w:r w:rsidRPr="00520DE9">
        <w:t>6.40.1</w:t>
      </w:r>
      <w:r w:rsidRPr="00520DE9">
        <w:rPr>
          <w:rFonts w:hint="eastAsia"/>
        </w:rPr>
        <w:tab/>
        <w:t>Description</w:t>
      </w:r>
      <w:bookmarkEnd w:id="3323"/>
      <w:bookmarkEnd w:id="3324"/>
      <w:bookmarkEnd w:id="3325"/>
      <w:bookmarkEnd w:id="3326"/>
      <w:bookmarkEnd w:id="3327"/>
      <w:bookmarkEnd w:id="3328"/>
      <w:bookmarkEnd w:id="3329"/>
      <w:bookmarkEnd w:id="3330"/>
      <w:bookmarkEnd w:id="3331"/>
      <w:bookmarkEnd w:id="3332"/>
      <w:bookmarkEnd w:id="3333"/>
      <w:bookmarkEnd w:id="3334"/>
    </w:p>
    <w:p w14:paraId="60389A11" w14:textId="77777777" w:rsidR="00520DE9" w:rsidRPr="00520DE9" w:rsidRDefault="00520DE9" w:rsidP="00520DE9">
      <w:pPr>
        <w:rPr>
          <w:rFonts w:eastAsia="宋体"/>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宋体" w:hint="eastAsia"/>
          <w:lang w:eastAsia="zh-CN"/>
        </w:rPr>
        <w:t>2</w:t>
      </w:r>
      <w:r w:rsidRPr="00520DE9">
        <w:rPr>
          <w:lang w:eastAsia="zh-CN"/>
        </w:rPr>
        <w:t xml:space="preserve">, which addresses </w:t>
      </w:r>
      <w:r w:rsidRPr="00520DE9">
        <w:rPr>
          <w:rFonts w:eastAsia="宋体" w:hint="eastAsia"/>
          <w:lang w:eastAsia="zh-CN"/>
        </w:rPr>
        <w:t>Edge relocation</w:t>
      </w:r>
      <w:r w:rsidRPr="00520DE9">
        <w:rPr>
          <w:noProof/>
          <w:lang w:val="en-US"/>
        </w:rPr>
        <w:t xml:space="preserve"> related to:</w:t>
      </w:r>
    </w:p>
    <w:p w14:paraId="767B7755" w14:textId="77777777"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14:paraId="799DED10" w14:textId="77777777"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14:paraId="3A9C8250" w14:textId="77777777" w:rsidR="00520DE9" w:rsidRPr="00520DE9" w:rsidRDefault="00520DE9" w:rsidP="00520DE9">
      <w:pPr>
        <w:pStyle w:val="B1"/>
        <w:rPr>
          <w:rFonts w:eastAsia="宋体"/>
          <w:lang w:eastAsia="zh-CN"/>
        </w:rPr>
      </w:pPr>
      <w:r w:rsidRPr="00520DE9">
        <w:rPr>
          <w:lang w:eastAsia="ko-KR"/>
        </w:rPr>
        <w:t>-</w:t>
      </w:r>
      <w:r w:rsidRPr="00520DE9">
        <w:rPr>
          <w:lang w:eastAsia="ko-KR"/>
        </w:rPr>
        <w:tab/>
        <w:t>Stateful and Stateless applications.</w:t>
      </w:r>
    </w:p>
    <w:p w14:paraId="21400883" w14:textId="77777777"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14:paraId="30934E13" w14:textId="77777777" w:rsidR="00520DE9" w:rsidRPr="00520DE9" w:rsidRDefault="00520DE9" w:rsidP="00520DE9">
      <w:pPr>
        <w:rPr>
          <w:lang w:eastAsia="zh-CN"/>
        </w:rPr>
      </w:pPr>
      <w:r w:rsidRPr="00520DE9">
        <w:rPr>
          <w:rFonts w:hint="eastAsia"/>
          <w:lang w:eastAsia="zh-CN"/>
        </w:rPr>
        <w:t>There are some pre-assumptions for this solution.</w:t>
      </w:r>
    </w:p>
    <w:p w14:paraId="1E27097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 NEF may be deployed at the edge of the network, and the NEF</w:t>
      </w:r>
      <w:r w:rsidR="00252BF9">
        <w:rPr>
          <w:rFonts w:eastAsia="宋体"/>
          <w:lang w:eastAsia="zh-CN"/>
        </w:rPr>
        <w:t>'</w:t>
      </w:r>
      <w:r w:rsidRPr="00520DE9">
        <w:rPr>
          <w:rFonts w:eastAsia="宋体"/>
          <w:lang w:eastAsia="zh-CN"/>
        </w:rPr>
        <w:t>s service area cover multiple EASs.</w:t>
      </w:r>
    </w:p>
    <w:p w14:paraId="5AA3F16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stateful applications are deployed both on the Source-EAS(S-AF from control plane perspective) and Target-EAS(T-AS from control plane perspective).</w:t>
      </w:r>
    </w:p>
    <w:p w14:paraId="2959F957"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AF has the knowledge that which applications is stateful and the service continuity should be guaranteed. AF can also knows which applications is currently visited by UE through application layer communication.</w:t>
      </w:r>
    </w:p>
    <w:p w14:paraId="7BBF4D80" w14:textId="77777777"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23D8A3B"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4174B9" w:rsidRPr="00520DE9">
        <w:t>TS</w:t>
      </w:r>
      <w:r w:rsidR="004174B9">
        <w:t> </w:t>
      </w:r>
      <w:r w:rsidR="004174B9" w:rsidRPr="00520DE9">
        <w:t>23.502</w:t>
      </w:r>
      <w:r w:rsidR="004174B9">
        <w:t> </w:t>
      </w:r>
      <w:r w:rsidR="004174B9" w:rsidRPr="00520DE9">
        <w:t>[</w:t>
      </w:r>
      <w:r w:rsidRPr="00520DE9">
        <w:t>3]</w:t>
      </w:r>
      <w:r w:rsidRPr="00520DE9">
        <w:rPr>
          <w:rFonts w:hint="eastAsia"/>
          <w:lang w:eastAsia="zh-CN"/>
        </w:rPr>
        <w:t xml:space="preserve"> </w:t>
      </w:r>
      <w:r w:rsidR="004174B9">
        <w:rPr>
          <w:rFonts w:hint="eastAsia"/>
          <w:lang w:eastAsia="zh-CN"/>
        </w:rPr>
        <w:t>clause</w:t>
      </w:r>
      <w:r w:rsidR="004174B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14:paraId="1642C459" w14:textId="77777777"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14:paraId="1A73484D" w14:textId="77777777" w:rsidR="00520DE9" w:rsidRPr="00520DE9" w:rsidRDefault="00520DE9" w:rsidP="00520DE9">
      <w:pPr>
        <w:rPr>
          <w:rFonts w:eastAsia="宋体"/>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14:paraId="53A96DC4" w14:textId="77777777" w:rsidR="00520DE9" w:rsidRPr="00520DE9" w:rsidRDefault="00520DE9" w:rsidP="00520DE9">
      <w:pPr>
        <w:pStyle w:val="Heading3"/>
      </w:pPr>
      <w:bookmarkStart w:id="3335" w:name="_Toc43317469"/>
      <w:bookmarkStart w:id="3336" w:name="_Toc43374941"/>
      <w:bookmarkStart w:id="3337" w:name="_Toc43375402"/>
      <w:bookmarkStart w:id="3338" w:name="_Toc43801926"/>
      <w:bookmarkStart w:id="3339" w:name="_Toc43806192"/>
      <w:bookmarkStart w:id="3340" w:name="_Toc43806499"/>
      <w:bookmarkStart w:id="3341" w:name="_Toc50466962"/>
      <w:bookmarkStart w:id="3342" w:name="_Toc50468306"/>
      <w:bookmarkStart w:id="3343" w:name="_Toc50468576"/>
      <w:bookmarkStart w:id="3344" w:name="_Toc50468847"/>
      <w:bookmarkStart w:id="3345" w:name="_Toc50630808"/>
      <w:bookmarkStart w:id="3346" w:name="_Toc54944158"/>
      <w:r w:rsidRPr="00520DE9">
        <w:t>6.40.2</w:t>
      </w:r>
      <w:r w:rsidRPr="00520DE9">
        <w:tab/>
        <w:t>Procedures</w:t>
      </w:r>
      <w:bookmarkEnd w:id="3335"/>
      <w:bookmarkEnd w:id="3336"/>
      <w:bookmarkEnd w:id="3337"/>
      <w:bookmarkEnd w:id="3338"/>
      <w:bookmarkEnd w:id="3339"/>
      <w:bookmarkEnd w:id="3340"/>
      <w:bookmarkEnd w:id="3341"/>
      <w:bookmarkEnd w:id="3342"/>
      <w:bookmarkEnd w:id="3343"/>
      <w:bookmarkEnd w:id="3344"/>
      <w:bookmarkEnd w:id="3345"/>
      <w:bookmarkEnd w:id="3346"/>
    </w:p>
    <w:p w14:paraId="25E4D019" w14:textId="77777777"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14:paraId="56100508" w14:textId="77777777" w:rsidR="00520DE9" w:rsidRPr="00520DE9" w:rsidRDefault="00520DE9" w:rsidP="00520DE9">
      <w:pPr>
        <w:pStyle w:val="TH"/>
        <w:rPr>
          <w:lang w:eastAsia="zh-CN"/>
        </w:rPr>
      </w:pPr>
      <w:r w:rsidRPr="00520DE9">
        <w:rPr>
          <w:lang w:eastAsia="zh-CN"/>
        </w:rPr>
        <w:object w:dxaOrig="10846" w:dyaOrig="6132" w14:anchorId="53B0C3DC">
          <v:shape id="_x0000_i1120" type="#_x0000_t75" style="width:436.05pt;height:246.05pt" o:ole="">
            <v:imagedata r:id="rId203" o:title=""/>
          </v:shape>
          <o:OLEObject Type="Embed" ProgID="Visio.Drawing.11" ShapeID="_x0000_i1120" DrawAspect="Content" ObjectID="_1665558016" r:id="rId204"/>
        </w:object>
      </w:r>
    </w:p>
    <w:p w14:paraId="3F9DD55B" w14:textId="77777777"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14:paraId="250EC88C" w14:textId="77777777" w:rsidR="00520DE9" w:rsidRPr="00520DE9" w:rsidRDefault="00520DE9" w:rsidP="00520DE9">
      <w:pPr>
        <w:pStyle w:val="B1"/>
        <w:rPr>
          <w:rFonts w:eastAsia="宋体"/>
          <w:lang w:eastAsia="zh-CN"/>
        </w:rPr>
      </w:pPr>
      <w:r w:rsidRPr="00520DE9">
        <w:rPr>
          <w:rFonts w:eastAsia="宋体" w:hint="eastAsia"/>
          <w:lang w:eastAsia="zh-CN"/>
        </w:rPr>
        <w:t>0.</w:t>
      </w:r>
      <w:r w:rsidRPr="00520DE9">
        <w:rPr>
          <w:rFonts w:eastAsia="宋体"/>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宋体"/>
          <w:lang w:eastAsia="zh-CN"/>
        </w:rPr>
        <w:t>'</w:t>
      </w:r>
      <w:r w:rsidRPr="00520DE9">
        <w:rPr>
          <w:rFonts w:eastAsia="宋体"/>
          <w:lang w:eastAsia="zh-CN"/>
        </w:rPr>
        <w:t>s early notification.</w:t>
      </w:r>
    </w:p>
    <w:p w14:paraId="43305716" w14:textId="77777777" w:rsidR="00520DE9" w:rsidRPr="00520DE9" w:rsidRDefault="00520DE9" w:rsidP="00520DE9">
      <w:pPr>
        <w:pStyle w:val="NO"/>
        <w:rPr>
          <w:lang w:eastAsia="zh-CN"/>
        </w:rPr>
      </w:pPr>
      <w:r w:rsidRPr="00520DE9">
        <w:rPr>
          <w:lang w:eastAsia="zh-CN"/>
        </w:rPr>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14:paraId="3089B19F" w14:textId="77777777" w:rsidR="001C39DE" w:rsidRDefault="001C39DE" w:rsidP="001C39DE">
      <w:pPr>
        <w:pStyle w:val="B1"/>
        <w:rPr>
          <w:rFonts w:eastAsia="宋体"/>
        </w:rPr>
      </w:pPr>
      <w:r>
        <w:rPr>
          <w:rFonts w:eastAsia="宋体"/>
        </w:rPr>
        <w:lastRenderedPageBreak/>
        <w:t>1.</w:t>
      </w:r>
      <w:r>
        <w:rPr>
          <w:rFonts w:eastAsia="宋体"/>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Default="001C39DE" w:rsidP="001C39DE">
      <w:pPr>
        <w:pStyle w:val="B1"/>
        <w:rPr>
          <w:rFonts w:eastAsia="宋体"/>
        </w:rPr>
      </w:pPr>
      <w:r>
        <w:rPr>
          <w:rFonts w:eastAsia="宋体"/>
        </w:rPr>
        <w:t>2-3.</w:t>
      </w:r>
      <w:r>
        <w:rPr>
          <w:rFonts w:eastAsia="宋体"/>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14:paraId="358FCE9A" w14:textId="77777777" w:rsidR="001C39DE" w:rsidRDefault="001C39DE" w:rsidP="001C39DE">
      <w:pPr>
        <w:pStyle w:val="B1"/>
        <w:rPr>
          <w:rFonts w:eastAsia="宋体"/>
          <w:lang w:eastAsia="zh-CN"/>
        </w:rPr>
      </w:pPr>
      <w:r>
        <w:rPr>
          <w:rFonts w:eastAsia="宋体"/>
          <w:lang w:eastAsia="zh-CN"/>
        </w:rPr>
        <w:t>4.</w:t>
      </w:r>
      <w:r>
        <w:rPr>
          <w:rFonts w:eastAsia="宋体"/>
          <w:lang w:eastAsia="zh-CN"/>
        </w:rPr>
        <w:tab/>
        <w:t>The NEF reply the SMF's early notification.</w:t>
      </w:r>
    </w:p>
    <w:p w14:paraId="68F5A7AF" w14:textId="77777777" w:rsidR="001C39DE" w:rsidRDefault="001C39DE" w:rsidP="001C39DE">
      <w:pPr>
        <w:pStyle w:val="B1"/>
        <w:rPr>
          <w:rFonts w:eastAsia="宋体"/>
          <w:lang w:eastAsia="zh-CN"/>
        </w:rPr>
      </w:pPr>
      <w:r>
        <w:rPr>
          <w:rFonts w:eastAsia="宋体"/>
          <w:lang w:eastAsia="zh-CN"/>
        </w:rPr>
        <w:t>5.</w:t>
      </w:r>
      <w:r>
        <w:rPr>
          <w:rFonts w:eastAsia="宋体"/>
          <w:lang w:eastAsia="zh-CN"/>
        </w:rPr>
        <w:tab/>
        <w:t>SMF enforces the change of a UPF.</w:t>
      </w:r>
    </w:p>
    <w:p w14:paraId="332ED831" w14:textId="77777777" w:rsidR="001C39DE" w:rsidRDefault="001C39DE" w:rsidP="001C39DE">
      <w:pPr>
        <w:pStyle w:val="B1"/>
        <w:rPr>
          <w:rFonts w:eastAsia="宋体"/>
          <w:lang w:eastAsia="zh-CN"/>
        </w:rPr>
      </w:pPr>
      <w:r>
        <w:rPr>
          <w:rFonts w:eastAsia="宋体"/>
          <w:lang w:eastAsia="zh-CN"/>
        </w:rPr>
        <w:t>6.</w:t>
      </w:r>
      <w:r>
        <w:rPr>
          <w:rFonts w:eastAsia="宋体"/>
          <w:lang w:eastAsia="zh-CN"/>
        </w:rPr>
        <w:tab/>
        <w:t>SMF sends the late notification to NEF with DNAI of the T-UPF, SUPI, UE IP address@T-UPF, by invoking Nsmf_EventExposure_Notify service operation.</w:t>
      </w:r>
    </w:p>
    <w:p w14:paraId="27288DB2" w14:textId="77777777" w:rsidR="001C39DE" w:rsidRDefault="001C39DE" w:rsidP="001C39DE">
      <w:pPr>
        <w:pStyle w:val="B1"/>
        <w:rPr>
          <w:rFonts w:eastAsia="宋体"/>
          <w:lang w:eastAsia="zh-CN"/>
        </w:rPr>
      </w:pPr>
      <w:r>
        <w:rPr>
          <w:rFonts w:eastAsia="宋体"/>
          <w:lang w:eastAsia="zh-CN"/>
        </w:rPr>
        <w:t>7.</w:t>
      </w:r>
      <w:r>
        <w:rPr>
          <w:rFonts w:eastAsia="宋体"/>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Default="001C39DE" w:rsidP="001C39DE">
      <w:pPr>
        <w:pStyle w:val="B1"/>
        <w:rPr>
          <w:rFonts w:eastAsia="宋体"/>
          <w:lang w:eastAsia="zh-CN"/>
        </w:rPr>
      </w:pPr>
      <w:r>
        <w:rPr>
          <w:rFonts w:eastAsia="宋体"/>
          <w:lang w:eastAsia="zh-CN"/>
        </w:rPr>
        <w:tab/>
        <w:t>NEF send the Nnef_EventExposure_Notify to T-AF with the application status information.</w:t>
      </w:r>
    </w:p>
    <w:p w14:paraId="32C3896C" w14:textId="77777777" w:rsidR="001C39DE" w:rsidRDefault="001C39DE" w:rsidP="001C39DE">
      <w:pPr>
        <w:pStyle w:val="B1"/>
        <w:rPr>
          <w:rFonts w:eastAsia="宋体"/>
          <w:lang w:eastAsia="zh-CN"/>
        </w:rPr>
      </w:pPr>
      <w:r>
        <w:rPr>
          <w:rFonts w:eastAsia="宋体"/>
          <w:lang w:eastAsia="zh-CN"/>
        </w:rPr>
        <w:t>8.</w:t>
      </w:r>
      <w:r>
        <w:rPr>
          <w:rFonts w:eastAsia="宋体"/>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Default="001C39DE" w:rsidP="001C39DE">
      <w:pPr>
        <w:pStyle w:val="B1"/>
        <w:rPr>
          <w:rFonts w:eastAsia="宋体"/>
          <w:lang w:eastAsia="zh-CN"/>
        </w:rPr>
      </w:pPr>
      <w:r>
        <w:rPr>
          <w:rFonts w:eastAsia="宋体"/>
          <w:lang w:eastAsia="zh-CN"/>
        </w:rPr>
        <w:t>9.</w:t>
      </w:r>
      <w:r>
        <w:rPr>
          <w:rFonts w:eastAsia="宋体"/>
          <w:lang w:eastAsia="zh-CN"/>
        </w:rPr>
        <w:tab/>
        <w:t>NEF receives Nnef_TrafficInfluence_AppRelocationInfo, the NEF triggers the appropriate Nsmf_EventExposure_AppRelocationInfo message.</w:t>
      </w:r>
    </w:p>
    <w:p w14:paraId="32EDFCF4" w14:textId="77777777" w:rsidR="001C39DE" w:rsidRDefault="001C39DE" w:rsidP="001C39DE">
      <w:pPr>
        <w:pStyle w:val="B1"/>
        <w:rPr>
          <w:rFonts w:eastAsia="宋体"/>
          <w:lang w:eastAsia="zh-CN"/>
        </w:rPr>
      </w:pPr>
      <w:r>
        <w:rPr>
          <w:rFonts w:eastAsia="宋体"/>
          <w:lang w:eastAsia="zh-CN"/>
        </w:rPr>
        <w:t>10.</w:t>
      </w:r>
      <w:r>
        <w:rPr>
          <w:rFonts w:eastAsia="宋体"/>
          <w:lang w:eastAsia="zh-CN"/>
        </w:rPr>
        <w:tab/>
        <w:t>When UE begin to re-visit the application, the application will continue from the last time the UE accessing the application in Source AF.</w:t>
      </w:r>
    </w:p>
    <w:p w14:paraId="6F0DF5BA" w14:textId="77777777" w:rsidR="00520DE9" w:rsidRPr="00520DE9" w:rsidRDefault="00520DE9" w:rsidP="00520DE9">
      <w:pPr>
        <w:pStyle w:val="Heading3"/>
        <w:rPr>
          <w:lang w:eastAsia="zh-CN"/>
        </w:rPr>
      </w:pPr>
      <w:bookmarkStart w:id="3347" w:name="_Toc43317470"/>
      <w:bookmarkStart w:id="3348" w:name="_Toc43374942"/>
      <w:bookmarkStart w:id="3349" w:name="_Toc43375403"/>
      <w:bookmarkStart w:id="3350" w:name="_Toc43801927"/>
      <w:bookmarkStart w:id="3351" w:name="_Toc43806193"/>
      <w:bookmarkStart w:id="3352" w:name="_Toc43806500"/>
      <w:bookmarkStart w:id="3353" w:name="_Toc50466963"/>
      <w:bookmarkStart w:id="3354" w:name="_Toc50468307"/>
      <w:bookmarkStart w:id="3355" w:name="_Toc50468577"/>
      <w:bookmarkStart w:id="3356" w:name="_Toc50468848"/>
      <w:bookmarkStart w:id="3357" w:name="_Toc50630809"/>
      <w:bookmarkStart w:id="3358" w:name="_Toc54944159"/>
      <w:r w:rsidRPr="00520DE9">
        <w:rPr>
          <w:lang w:eastAsia="zh-CN"/>
        </w:rPr>
        <w:t>6.40.3</w:t>
      </w:r>
      <w:r w:rsidRPr="00520DE9">
        <w:rPr>
          <w:lang w:eastAsia="zh-CN"/>
        </w:rPr>
        <w:tab/>
      </w:r>
      <w:bookmarkEnd w:id="3347"/>
      <w:r w:rsidRPr="00520DE9">
        <w:t>Impacts on services, entities and interfaces</w:t>
      </w:r>
      <w:bookmarkEnd w:id="3348"/>
      <w:bookmarkEnd w:id="3349"/>
      <w:bookmarkEnd w:id="3350"/>
      <w:bookmarkEnd w:id="3351"/>
      <w:bookmarkEnd w:id="3352"/>
      <w:bookmarkEnd w:id="3353"/>
      <w:bookmarkEnd w:id="3354"/>
      <w:bookmarkEnd w:id="3355"/>
      <w:bookmarkEnd w:id="3356"/>
      <w:bookmarkEnd w:id="3357"/>
      <w:bookmarkEnd w:id="3358"/>
    </w:p>
    <w:p w14:paraId="0598DFA7" w14:textId="2D9F7BD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54C8BF8A" w14:textId="77777777" w:rsidR="00520DE9" w:rsidRPr="00520DE9" w:rsidRDefault="00520DE9" w:rsidP="00520DE9">
      <w:pPr>
        <w:rPr>
          <w:lang w:eastAsia="zh-CN"/>
        </w:rPr>
      </w:pPr>
      <w:r w:rsidRPr="00520DE9">
        <w:rPr>
          <w:rFonts w:hint="eastAsia"/>
          <w:lang w:eastAsia="zh-CN"/>
        </w:rPr>
        <w:t>NEF</w:t>
      </w:r>
      <w:r w:rsidRPr="00520DE9">
        <w:rPr>
          <w:lang w:eastAsia="zh-CN"/>
        </w:rPr>
        <w:t>:</w:t>
      </w:r>
    </w:p>
    <w:p w14:paraId="346901FA" w14:textId="77777777" w:rsidR="00520DE9" w:rsidRPr="00520DE9" w:rsidRDefault="00520DE9" w:rsidP="00520DE9">
      <w:pPr>
        <w:pStyle w:val="B1"/>
        <w:rPr>
          <w:rFonts w:eastAsia="宋体"/>
        </w:rPr>
      </w:pPr>
      <w:r w:rsidRPr="00520DE9">
        <w:rPr>
          <w:rFonts w:eastAsia="宋体" w:hint="eastAsia"/>
        </w:rPr>
        <w:t>-</w:t>
      </w:r>
      <w:r w:rsidR="00252BF9">
        <w:rPr>
          <w:rFonts w:eastAsia="宋体" w:hint="eastAsia"/>
        </w:rPr>
        <w:tab/>
      </w:r>
      <w:r w:rsidRPr="00520DE9">
        <w:rPr>
          <w:rFonts w:eastAsia="宋体" w:hint="eastAsia"/>
        </w:rPr>
        <w:t>Pre-Configured with the relationship between DNAI of local PSA UPF and AF/EAS.</w:t>
      </w:r>
    </w:p>
    <w:p w14:paraId="3B7D9C6D"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Caches application </w:t>
      </w:r>
      <w:r w:rsidRPr="00520DE9">
        <w:rPr>
          <w:rFonts w:eastAsia="宋体"/>
        </w:rPr>
        <w:t>status information</w:t>
      </w:r>
      <w:r w:rsidRPr="00520DE9">
        <w:rPr>
          <w:rFonts w:eastAsia="宋体" w:hint="eastAsia"/>
        </w:rPr>
        <w:t>,</w:t>
      </w:r>
      <w:r w:rsidRPr="00520DE9">
        <w:rPr>
          <w:rFonts w:eastAsia="宋体"/>
        </w:rPr>
        <w:t xml:space="preserve"> </w:t>
      </w:r>
      <w:r w:rsidRPr="00520DE9">
        <w:rPr>
          <w:rFonts w:eastAsia="宋体" w:hint="eastAsia"/>
        </w:rPr>
        <w:t>UE ID, UE IP address when AF provides</w:t>
      </w:r>
    </w:p>
    <w:p w14:paraId="5CE6DBCF"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application status information</w:t>
      </w:r>
      <w:r w:rsidRPr="00520DE9">
        <w:rPr>
          <w:rFonts w:eastAsia="宋体" w:hint="eastAsia"/>
        </w:rPr>
        <w:t xml:space="preserve"> to AF</w:t>
      </w:r>
    </w:p>
    <w:p w14:paraId="1F8B88B7"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Receives early and late notification from SMF to retrieve application status from specific AF.</w:t>
      </w:r>
    </w:p>
    <w:p w14:paraId="47089944" w14:textId="77777777" w:rsidR="00520DE9" w:rsidRPr="00520DE9" w:rsidRDefault="00520DE9" w:rsidP="00520DE9">
      <w:pPr>
        <w:rPr>
          <w:lang w:eastAsia="zh-CN"/>
        </w:rPr>
      </w:pPr>
      <w:r w:rsidRPr="00520DE9">
        <w:rPr>
          <w:rFonts w:hint="eastAsia"/>
          <w:lang w:eastAsia="zh-CN"/>
        </w:rPr>
        <w:t>AF:</w:t>
      </w:r>
    </w:p>
    <w:p w14:paraId="2FEC95CE" w14:textId="77777777" w:rsidR="00520DE9" w:rsidRPr="00520DE9" w:rsidRDefault="00520DE9" w:rsidP="00520DE9">
      <w:pPr>
        <w:pStyle w:val="B1"/>
        <w:rPr>
          <w:rFonts w:eastAsia="宋体"/>
        </w:rPr>
      </w:pPr>
      <w:r w:rsidRPr="00520DE9">
        <w:rPr>
          <w:rFonts w:eastAsia="宋体"/>
        </w:rPr>
        <w:t>-</w:t>
      </w:r>
      <w:r w:rsidRPr="00520DE9">
        <w:rPr>
          <w:rFonts w:eastAsia="宋体"/>
        </w:rPr>
        <w:tab/>
      </w:r>
      <w:r w:rsidRPr="00520DE9">
        <w:rPr>
          <w:rFonts w:eastAsia="宋体" w:hint="eastAsia"/>
        </w:rPr>
        <w:t>Provides indication for application status caching to NEF.</w:t>
      </w:r>
    </w:p>
    <w:p w14:paraId="223BB9FC"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P</w:t>
      </w:r>
      <w:r w:rsidRPr="00520DE9">
        <w:rPr>
          <w:rFonts w:eastAsia="宋体"/>
        </w:rPr>
        <w:t>rovides</w:t>
      </w:r>
      <w:r w:rsidRPr="00520DE9">
        <w:rPr>
          <w:rFonts w:eastAsia="宋体" w:hint="eastAsia"/>
        </w:rPr>
        <w:t xml:space="preserve"> application status to NEF.</w:t>
      </w:r>
    </w:p>
    <w:p w14:paraId="685AAA39"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Receives the </w:t>
      </w:r>
      <w:r w:rsidRPr="00520DE9">
        <w:rPr>
          <w:rFonts w:eastAsia="宋体"/>
        </w:rPr>
        <w:t>application status</w:t>
      </w:r>
      <w:r w:rsidRPr="00520DE9">
        <w:rPr>
          <w:rFonts w:eastAsia="宋体" w:hint="eastAsia"/>
        </w:rPr>
        <w:t xml:space="preserve"> from NEF, find specific application status and configure the corresponding application.</w:t>
      </w:r>
    </w:p>
    <w:p w14:paraId="794136F4"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55E61E35"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early and late notification</w:t>
      </w:r>
      <w:r w:rsidRPr="00520DE9">
        <w:rPr>
          <w:rFonts w:eastAsia="宋体" w:hint="eastAsia"/>
        </w:rPr>
        <w:t xml:space="preserve"> to NEF to trigger NEF caching application </w:t>
      </w:r>
      <w:r w:rsidRPr="00520DE9">
        <w:rPr>
          <w:rFonts w:eastAsia="宋体"/>
        </w:rPr>
        <w:t xml:space="preserve">status </w:t>
      </w:r>
      <w:r w:rsidRPr="00520DE9">
        <w:rPr>
          <w:rFonts w:eastAsia="宋体" w:hint="eastAsia"/>
        </w:rPr>
        <w:t>information.</w:t>
      </w:r>
    </w:p>
    <w:p w14:paraId="7821C2EC" w14:textId="77777777" w:rsidR="00520DE9" w:rsidRPr="00520DE9" w:rsidRDefault="00520DE9" w:rsidP="00520DE9">
      <w:pPr>
        <w:pStyle w:val="Heading2"/>
      </w:pPr>
      <w:bookmarkStart w:id="3359" w:name="_Toc43317471"/>
      <w:bookmarkStart w:id="3360" w:name="_Toc43374943"/>
      <w:bookmarkStart w:id="3361" w:name="_Toc43375404"/>
      <w:bookmarkStart w:id="3362" w:name="_Toc43801928"/>
      <w:bookmarkStart w:id="3363" w:name="_Toc43806194"/>
      <w:bookmarkStart w:id="3364" w:name="_Toc43806501"/>
      <w:bookmarkStart w:id="3365" w:name="_Toc50466964"/>
      <w:bookmarkStart w:id="3366" w:name="_Toc50468308"/>
      <w:bookmarkStart w:id="3367" w:name="_Toc50468578"/>
      <w:bookmarkStart w:id="3368" w:name="_Toc50468849"/>
      <w:bookmarkStart w:id="3369" w:name="_Toc50630810"/>
      <w:bookmarkStart w:id="3370" w:name="_Toc54944160"/>
      <w:r w:rsidRPr="00520DE9">
        <w:lastRenderedPageBreak/>
        <w:t>6.41</w:t>
      </w:r>
      <w:r w:rsidRPr="00520DE9">
        <w:tab/>
        <w:t xml:space="preserve">Solution #41: </w:t>
      </w:r>
      <w:bookmarkStart w:id="3371" w:name="_Hlk39740400"/>
      <w:r w:rsidRPr="00520DE9">
        <w:t>Network Information Provisioning using the IP path</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23FD89C" w14:textId="77777777" w:rsidR="00520DE9" w:rsidRPr="00520DE9" w:rsidRDefault="00520DE9" w:rsidP="00520DE9">
      <w:pPr>
        <w:pStyle w:val="Heading3"/>
      </w:pPr>
      <w:bookmarkStart w:id="3372" w:name="_Toc43317472"/>
      <w:bookmarkStart w:id="3373" w:name="_Toc43374944"/>
      <w:bookmarkStart w:id="3374" w:name="_Toc43375405"/>
      <w:bookmarkStart w:id="3375" w:name="_Toc43801929"/>
      <w:bookmarkStart w:id="3376" w:name="_Toc43806195"/>
      <w:bookmarkStart w:id="3377" w:name="_Toc43806502"/>
      <w:bookmarkStart w:id="3378" w:name="_Toc50466965"/>
      <w:bookmarkStart w:id="3379" w:name="_Toc50468309"/>
      <w:bookmarkStart w:id="3380" w:name="_Toc50468579"/>
      <w:bookmarkStart w:id="3381" w:name="_Toc50468850"/>
      <w:bookmarkStart w:id="3382" w:name="_Toc50630811"/>
      <w:bookmarkStart w:id="3383" w:name="_Toc54944161"/>
      <w:r w:rsidRPr="00520DE9">
        <w:t>6.41.1</w:t>
      </w:r>
      <w:r w:rsidRPr="00520DE9">
        <w:tab/>
        <w:t>Solution description</w:t>
      </w:r>
      <w:bookmarkEnd w:id="3372"/>
      <w:bookmarkEnd w:id="3373"/>
      <w:bookmarkEnd w:id="3374"/>
      <w:bookmarkEnd w:id="3375"/>
      <w:bookmarkEnd w:id="3376"/>
      <w:bookmarkEnd w:id="3377"/>
      <w:bookmarkEnd w:id="3378"/>
      <w:bookmarkEnd w:id="3379"/>
      <w:bookmarkEnd w:id="3380"/>
      <w:bookmarkEnd w:id="3381"/>
      <w:bookmarkEnd w:id="3382"/>
      <w:bookmarkEnd w:id="3383"/>
    </w:p>
    <w:p w14:paraId="2665C2B3" w14:textId="77777777"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14:paraId="28EB0154" w14:textId="77777777" w:rsidR="00520DE9" w:rsidRPr="00520DE9" w:rsidRDefault="00520DE9" w:rsidP="00520DE9">
      <w:pPr>
        <w:rPr>
          <w:lang w:eastAsia="ko-KR"/>
        </w:rPr>
      </w:pPr>
      <w:r w:rsidRPr="00520DE9">
        <w:rPr>
          <w:lang w:eastAsia="ko-KR"/>
        </w:rPr>
        <w:t>This solution uses ECN and later L4S to provide information about network status to the UE and AS.</w:t>
      </w:r>
    </w:p>
    <w:p w14:paraId="5A9EC51C" w14:textId="77777777"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14:paraId="17FCBBF6" w14:textId="77777777"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520DE9" w:rsidRDefault="00520DE9" w:rsidP="00520DE9">
      <w:pPr>
        <w:pStyle w:val="Heading4"/>
      </w:pPr>
      <w:bookmarkStart w:id="3384" w:name="_Toc43317473"/>
      <w:bookmarkStart w:id="3385" w:name="_Toc43374945"/>
      <w:bookmarkStart w:id="3386" w:name="_Toc43375406"/>
      <w:bookmarkStart w:id="3387" w:name="_Toc43801930"/>
      <w:bookmarkStart w:id="3388" w:name="_Toc43806196"/>
      <w:bookmarkStart w:id="3389" w:name="_Toc43806503"/>
      <w:bookmarkStart w:id="3390" w:name="_Toc50630812"/>
      <w:bookmarkStart w:id="3391" w:name="_Toc54944162"/>
      <w:r w:rsidRPr="00520DE9">
        <w:t>6.41.1.1</w:t>
      </w:r>
      <w:r w:rsidRPr="00520DE9">
        <w:tab/>
        <w:t>Use of IP based congestion notification</w:t>
      </w:r>
      <w:bookmarkEnd w:id="3384"/>
      <w:bookmarkEnd w:id="3385"/>
      <w:bookmarkEnd w:id="3386"/>
      <w:bookmarkEnd w:id="3387"/>
      <w:bookmarkEnd w:id="3388"/>
      <w:bookmarkEnd w:id="3389"/>
      <w:bookmarkEnd w:id="3390"/>
      <w:bookmarkEnd w:id="3391"/>
    </w:p>
    <w:p w14:paraId="46ECE013" w14:textId="46B9E29D"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4174B9" w:rsidRPr="00520DE9">
        <w:t>TS</w:t>
      </w:r>
      <w:r w:rsidR="004174B9">
        <w:t> </w:t>
      </w:r>
      <w:r w:rsidR="004174B9" w:rsidRPr="00520DE9">
        <w:t>38.300</w:t>
      </w:r>
      <w:r w:rsidR="004174B9">
        <w:t> </w:t>
      </w:r>
      <w:r w:rsidR="004174B9" w:rsidRPr="00520DE9">
        <w:t>[</w:t>
      </w:r>
      <w:r w:rsidRPr="00520DE9">
        <w:t>16] and RFC 8311</w:t>
      </w:r>
      <w:r w:rsidR="001C39DE">
        <w:t> </w:t>
      </w:r>
      <w:r w:rsidRPr="00520DE9">
        <w:t>[17].</w:t>
      </w:r>
    </w:p>
    <w:p w14:paraId="085D0868" w14:textId="77777777"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14:paraId="7418268A" w14:textId="77777777" w:rsidR="00520DE9" w:rsidRPr="00520DE9" w:rsidRDefault="00520DE9" w:rsidP="00520DE9">
      <w:pPr>
        <w:rPr>
          <w:lang w:eastAsia="ko-KR"/>
        </w:rPr>
      </w:pPr>
      <w:r w:rsidRPr="00520DE9">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520DE9">
        <w:t>8311 [17].</w:t>
      </w:r>
    </w:p>
    <w:p w14:paraId="5D8B7524" w14:textId="77777777"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14:paraId="4A19CD67" w14:textId="77777777" w:rsidR="00520DE9" w:rsidRPr="00520DE9" w:rsidRDefault="00520DE9" w:rsidP="00520DE9">
      <w:pPr>
        <w:rPr>
          <w:lang w:eastAsia="ko-KR"/>
        </w:rPr>
      </w:pPr>
      <w:r w:rsidRPr="00520DE9">
        <w:rPr>
          <w:lang w:eastAsia="ko-KR"/>
        </w:rPr>
        <w:t>IETF is working on improving ECN the L4S as with will improve the characteristics of ECN.</w:t>
      </w:r>
    </w:p>
    <w:p w14:paraId="5AE9D4C3" w14:textId="77777777"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14:paraId="57942FB4" w14:textId="77777777" w:rsidR="00520DE9" w:rsidRPr="00520DE9" w:rsidRDefault="00520DE9" w:rsidP="00520DE9">
      <w:r w:rsidRPr="00520DE9">
        <w:t>L4S utilizes a separate queue for L4S traffic to support co-existence with classic ECN.</w:t>
      </w:r>
    </w:p>
    <w:p w14:paraId="6AF6F7B0" w14:textId="77777777"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520DE9" w:rsidRDefault="00520DE9" w:rsidP="00520DE9">
      <w:pPr>
        <w:pStyle w:val="Heading3"/>
      </w:pPr>
      <w:bookmarkStart w:id="3392" w:name="_Toc43317474"/>
      <w:bookmarkStart w:id="3393" w:name="_Toc43374946"/>
      <w:bookmarkStart w:id="3394" w:name="_Toc43375407"/>
      <w:bookmarkStart w:id="3395" w:name="_Toc43801931"/>
      <w:bookmarkStart w:id="3396" w:name="_Toc43806197"/>
      <w:bookmarkStart w:id="3397" w:name="_Toc43806504"/>
      <w:bookmarkStart w:id="3398" w:name="_Toc50466966"/>
      <w:bookmarkStart w:id="3399" w:name="_Toc50468310"/>
      <w:bookmarkStart w:id="3400" w:name="_Toc50468580"/>
      <w:bookmarkStart w:id="3401" w:name="_Toc50468851"/>
      <w:bookmarkStart w:id="3402" w:name="_Toc50630813"/>
      <w:bookmarkStart w:id="3403" w:name="_Toc54944163"/>
      <w:r w:rsidRPr="00520DE9">
        <w:lastRenderedPageBreak/>
        <w:t>6.41.2</w:t>
      </w:r>
      <w:r w:rsidRPr="00520DE9">
        <w:tab/>
        <w:t>Procedures</w:t>
      </w:r>
      <w:bookmarkEnd w:id="3392"/>
      <w:bookmarkEnd w:id="3393"/>
      <w:bookmarkEnd w:id="3394"/>
      <w:bookmarkEnd w:id="3395"/>
      <w:bookmarkEnd w:id="3396"/>
      <w:bookmarkEnd w:id="3397"/>
      <w:bookmarkEnd w:id="3398"/>
      <w:bookmarkEnd w:id="3399"/>
      <w:bookmarkEnd w:id="3400"/>
      <w:bookmarkEnd w:id="3401"/>
      <w:bookmarkEnd w:id="3402"/>
      <w:bookmarkEnd w:id="3403"/>
    </w:p>
    <w:p w14:paraId="64C440CC" w14:textId="77777777" w:rsidR="00520DE9" w:rsidRPr="00520DE9" w:rsidRDefault="00520DE9" w:rsidP="00520DE9">
      <w:pPr>
        <w:pStyle w:val="Heading4"/>
      </w:pPr>
      <w:bookmarkStart w:id="3404" w:name="_Toc43317475"/>
      <w:bookmarkStart w:id="3405" w:name="_Toc43374947"/>
      <w:bookmarkStart w:id="3406" w:name="_Toc43375408"/>
      <w:bookmarkStart w:id="3407" w:name="_Toc43801932"/>
      <w:bookmarkStart w:id="3408" w:name="_Toc43806198"/>
      <w:bookmarkStart w:id="3409" w:name="_Toc43806505"/>
      <w:bookmarkStart w:id="3410" w:name="_Toc50630814"/>
      <w:bookmarkStart w:id="3411" w:name="_Toc54944164"/>
      <w:r w:rsidRPr="00520DE9">
        <w:t>6.41.2.1</w:t>
      </w:r>
      <w:r w:rsidRPr="00520DE9">
        <w:tab/>
        <w:t>Example, use of ECN with TCP</w:t>
      </w:r>
      <w:bookmarkEnd w:id="3404"/>
      <w:bookmarkEnd w:id="3405"/>
      <w:bookmarkEnd w:id="3406"/>
      <w:bookmarkEnd w:id="3407"/>
      <w:bookmarkEnd w:id="3408"/>
      <w:bookmarkEnd w:id="3409"/>
      <w:bookmarkEnd w:id="3410"/>
      <w:bookmarkEnd w:id="3411"/>
    </w:p>
    <w:p w14:paraId="57F6B1DE" w14:textId="77777777" w:rsidR="00520DE9" w:rsidRPr="00520DE9" w:rsidRDefault="00520DE9" w:rsidP="00520DE9">
      <w:pPr>
        <w:pStyle w:val="TH"/>
      </w:pPr>
      <w:r w:rsidRPr="00520DE9">
        <w:object w:dxaOrig="5820" w:dyaOrig="5070" w14:anchorId="3F56AC5C">
          <v:shape id="_x0000_i1121" type="#_x0000_t75" style="width:290.5pt;height:252.95pt" o:ole="">
            <v:imagedata r:id="rId205" o:title=""/>
          </v:shape>
          <o:OLEObject Type="Embed" ProgID="Visio.Drawing.15" ShapeID="_x0000_i1121" DrawAspect="Content" ObjectID="_1665558017" r:id="rId206"/>
        </w:object>
      </w:r>
    </w:p>
    <w:p w14:paraId="2E1270BC" w14:textId="77777777" w:rsidR="00520DE9" w:rsidRPr="00520DE9" w:rsidRDefault="00520DE9" w:rsidP="00520DE9">
      <w:pPr>
        <w:pStyle w:val="TF"/>
      </w:pPr>
      <w:r w:rsidRPr="00520DE9">
        <w:t>Figure 6.41.2.1-1: Use of ECN with TCP</w:t>
      </w:r>
    </w:p>
    <w:p w14:paraId="147BA308" w14:textId="77777777" w:rsidR="00520DE9" w:rsidRPr="00520DE9" w:rsidRDefault="00520DE9" w:rsidP="00520DE9">
      <w:pPr>
        <w:pStyle w:val="B1"/>
      </w:pPr>
      <w:r w:rsidRPr="00520DE9">
        <w:t>0.</w:t>
      </w:r>
      <w:r w:rsidRPr="00520DE9">
        <w:tab/>
        <w:t>PDU session is established to low latency Edge Computing DNN. A QoS flow for ECN traffic is established.</w:t>
      </w:r>
    </w:p>
    <w:p w14:paraId="662A2F5D" w14:textId="77777777" w:rsidR="00520DE9" w:rsidRPr="00520DE9" w:rsidRDefault="00520DE9" w:rsidP="00520DE9">
      <w:pPr>
        <w:pStyle w:val="B1"/>
      </w:pPr>
      <w:r w:rsidRPr="00520DE9">
        <w:t>1.</w:t>
      </w:r>
      <w:r w:rsidRPr="00520DE9">
        <w:tab/>
        <w:t>An ECN capable TCP connection is established by UE and EAS indicating ECN support to each other.</w:t>
      </w:r>
    </w:p>
    <w:p w14:paraId="7B67EB3B" w14:textId="77777777" w:rsidR="00520DE9" w:rsidRPr="00520DE9" w:rsidRDefault="00520DE9" w:rsidP="00520DE9">
      <w:pPr>
        <w:pStyle w:val="B1"/>
      </w:pPr>
      <w:r w:rsidRPr="00520DE9">
        <w:t>2.</w:t>
      </w:r>
      <w:r w:rsidRPr="00520DE9">
        <w:tab/>
        <w:t>Application traffic over TCP.</w:t>
      </w:r>
    </w:p>
    <w:p w14:paraId="5CB83E94" w14:textId="77777777"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14:paraId="23458F41" w14:textId="77777777" w:rsidR="00520DE9" w:rsidRPr="00520DE9" w:rsidRDefault="00520DE9" w:rsidP="00520DE9">
      <w:pPr>
        <w:pStyle w:val="B1"/>
      </w:pPr>
      <w:r w:rsidRPr="00520DE9">
        <w:t>4.</w:t>
      </w:r>
      <w:r w:rsidRPr="00520DE9">
        <w:tab/>
        <w:t>The EAS sends an IP packet towards the UE. The packet will travel trough5GS.</w:t>
      </w:r>
    </w:p>
    <w:p w14:paraId="3E958223" w14:textId="77777777" w:rsidR="00520DE9" w:rsidRPr="00520DE9" w:rsidRDefault="00520DE9" w:rsidP="00520DE9">
      <w:pPr>
        <w:pStyle w:val="B1"/>
      </w:pPr>
      <w:r w:rsidRPr="00520DE9">
        <w:t>5.</w:t>
      </w:r>
      <w:r w:rsidRPr="00520DE9">
        <w:tab/>
        <w:t>When IP packet is received in RAN, RAN congestion (CE) marks the packet.</w:t>
      </w:r>
    </w:p>
    <w:p w14:paraId="08AE442C" w14:textId="77777777" w:rsidR="00520DE9" w:rsidRPr="00520DE9" w:rsidRDefault="00520DE9" w:rsidP="00520DE9">
      <w:pPr>
        <w:pStyle w:val="B1"/>
      </w:pPr>
      <w:r w:rsidRPr="00520DE9">
        <w:t>6.</w:t>
      </w:r>
      <w:r w:rsidRPr="00520DE9">
        <w:tab/>
        <w:t>The TCP stack in UE feedbacks the indicated congestion to the EAS.</w:t>
      </w:r>
    </w:p>
    <w:p w14:paraId="2079FC17" w14:textId="77777777" w:rsidR="00520DE9" w:rsidRPr="00520DE9" w:rsidRDefault="00520DE9" w:rsidP="00520DE9">
      <w:pPr>
        <w:pStyle w:val="B1"/>
      </w:pPr>
      <w:r w:rsidRPr="00520DE9">
        <w:t>7.</w:t>
      </w:r>
      <w:r w:rsidRPr="00520DE9">
        <w:tab/>
        <w:t>EAS reduces its traffic towards the UE.</w:t>
      </w:r>
    </w:p>
    <w:p w14:paraId="02C8C95D" w14:textId="77777777" w:rsidR="00520DE9" w:rsidRPr="00520DE9" w:rsidRDefault="00520DE9" w:rsidP="00520DE9">
      <w:pPr>
        <w:pStyle w:val="Heading3"/>
      </w:pPr>
      <w:bookmarkStart w:id="3412" w:name="_Toc43317476"/>
      <w:bookmarkStart w:id="3413" w:name="_Toc43374948"/>
      <w:bookmarkStart w:id="3414" w:name="_Toc43375409"/>
      <w:bookmarkStart w:id="3415" w:name="_Toc43801933"/>
      <w:bookmarkStart w:id="3416" w:name="_Toc43806199"/>
      <w:bookmarkStart w:id="3417" w:name="_Toc43806506"/>
      <w:bookmarkStart w:id="3418" w:name="_Toc50466967"/>
      <w:bookmarkStart w:id="3419" w:name="_Toc50468311"/>
      <w:bookmarkStart w:id="3420" w:name="_Toc50468581"/>
      <w:bookmarkStart w:id="3421" w:name="_Toc50468852"/>
      <w:bookmarkStart w:id="3422" w:name="_Toc50630815"/>
      <w:bookmarkStart w:id="3423" w:name="_Toc54944165"/>
      <w:r w:rsidRPr="00520DE9">
        <w:t>6.41.3</w:t>
      </w:r>
      <w:r w:rsidRPr="00520DE9">
        <w:tab/>
      </w:r>
      <w:bookmarkEnd w:id="3412"/>
      <w:r w:rsidRPr="00520DE9">
        <w:t>Impacts on services, entities and interfaces</w:t>
      </w:r>
      <w:bookmarkEnd w:id="3413"/>
      <w:bookmarkEnd w:id="3414"/>
      <w:bookmarkEnd w:id="3415"/>
      <w:bookmarkEnd w:id="3416"/>
      <w:bookmarkEnd w:id="3417"/>
      <w:bookmarkEnd w:id="3418"/>
      <w:bookmarkEnd w:id="3419"/>
      <w:bookmarkEnd w:id="3420"/>
      <w:bookmarkEnd w:id="3421"/>
      <w:bookmarkEnd w:id="3422"/>
      <w:bookmarkEnd w:id="3423"/>
    </w:p>
    <w:p w14:paraId="6BE1A171" w14:textId="77777777" w:rsidR="00520DE9" w:rsidRPr="00520DE9" w:rsidRDefault="00520DE9" w:rsidP="00520DE9">
      <w:r w:rsidRPr="00520DE9">
        <w:t>UE, AS and NG-RAN implementations need to support ECN. Applications may need to be able to use the feedback provided by IP protocol layer.</w:t>
      </w:r>
    </w:p>
    <w:p w14:paraId="49FB4FC8" w14:textId="77777777" w:rsidR="00520DE9" w:rsidRDefault="001C39DE" w:rsidP="00520DE9">
      <w:pPr>
        <w:pStyle w:val="NO"/>
      </w:pPr>
      <w:r>
        <w:t>NOTE:</w:t>
      </w:r>
      <w:r>
        <w:tab/>
        <w:t>No further updates of the RAN specifications are expected as a result of the EC study. Any further specification enhancements are expected to be driven by other studies.</w:t>
      </w:r>
    </w:p>
    <w:p w14:paraId="7115A960" w14:textId="77777777" w:rsidR="00156801" w:rsidRPr="00C71105" w:rsidRDefault="00156801" w:rsidP="00156801">
      <w:pPr>
        <w:rPr>
          <w:rFonts w:eastAsia="等线"/>
        </w:rPr>
      </w:pPr>
      <w:r w:rsidRPr="00C71105">
        <w:rPr>
          <w:rFonts w:eastAsia="等线"/>
        </w:rPr>
        <w:t>U</w:t>
      </w:r>
      <w:r>
        <w:rPr>
          <w:rFonts w:eastAsia="等线"/>
        </w:rPr>
        <w:t>E</w:t>
      </w:r>
      <w:r w:rsidRPr="00C71105">
        <w:rPr>
          <w:rFonts w:eastAsia="等线"/>
        </w:rPr>
        <w:t>:</w:t>
      </w:r>
    </w:p>
    <w:p w14:paraId="652C5715" w14:textId="6319BD68" w:rsidR="00156801" w:rsidRPr="00520DE9" w:rsidRDefault="00156801" w:rsidP="00156801">
      <w:pPr>
        <w:pStyle w:val="B1"/>
      </w:pPr>
      <w:r w:rsidRPr="00156801">
        <w:t>-</w:t>
      </w:r>
      <w:r w:rsidRPr="00156801">
        <w:tab/>
        <w:t>Support marking and feedbacks the indicated congestion to the EAS.</w:t>
      </w:r>
    </w:p>
    <w:p w14:paraId="4930936F" w14:textId="77777777" w:rsidR="00520DE9" w:rsidRPr="00520DE9" w:rsidRDefault="00520DE9" w:rsidP="00520DE9">
      <w:pPr>
        <w:pStyle w:val="Heading2"/>
      </w:pPr>
      <w:bookmarkStart w:id="3424" w:name="_Toc43317477"/>
      <w:bookmarkStart w:id="3425" w:name="_Toc43374949"/>
      <w:bookmarkStart w:id="3426" w:name="_Toc43375410"/>
      <w:bookmarkStart w:id="3427" w:name="_Toc43801934"/>
      <w:bookmarkStart w:id="3428" w:name="_Toc43806200"/>
      <w:bookmarkStart w:id="3429" w:name="_Toc43806507"/>
      <w:bookmarkStart w:id="3430" w:name="_Toc50466968"/>
      <w:bookmarkStart w:id="3431" w:name="_Toc50468312"/>
      <w:bookmarkStart w:id="3432" w:name="_Toc50468582"/>
      <w:bookmarkStart w:id="3433" w:name="_Toc50468853"/>
      <w:bookmarkStart w:id="3434" w:name="_Toc50630816"/>
      <w:bookmarkStart w:id="3435" w:name="_Toc54944166"/>
      <w:r w:rsidRPr="00520DE9">
        <w:lastRenderedPageBreak/>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3424"/>
      <w:bookmarkEnd w:id="3425"/>
      <w:bookmarkEnd w:id="3426"/>
      <w:bookmarkEnd w:id="3427"/>
      <w:bookmarkEnd w:id="3428"/>
      <w:bookmarkEnd w:id="3429"/>
      <w:bookmarkEnd w:id="3430"/>
      <w:bookmarkEnd w:id="3431"/>
      <w:bookmarkEnd w:id="3432"/>
      <w:bookmarkEnd w:id="3433"/>
      <w:bookmarkEnd w:id="3434"/>
      <w:bookmarkEnd w:id="3435"/>
    </w:p>
    <w:p w14:paraId="6794D2C0" w14:textId="77777777" w:rsidR="00520DE9" w:rsidRDefault="00520DE9" w:rsidP="00520DE9">
      <w:pPr>
        <w:pStyle w:val="Heading3"/>
      </w:pPr>
      <w:bookmarkStart w:id="3436" w:name="_Toc43317478"/>
      <w:bookmarkStart w:id="3437" w:name="_Toc43374950"/>
      <w:bookmarkStart w:id="3438" w:name="_Toc43375411"/>
      <w:bookmarkStart w:id="3439" w:name="_Toc43801935"/>
      <w:bookmarkStart w:id="3440" w:name="_Toc43806201"/>
      <w:bookmarkStart w:id="3441" w:name="_Toc43806508"/>
      <w:bookmarkStart w:id="3442" w:name="_Toc50466969"/>
      <w:bookmarkStart w:id="3443" w:name="_Toc50468313"/>
      <w:bookmarkStart w:id="3444" w:name="_Toc50468583"/>
      <w:bookmarkStart w:id="3445" w:name="_Toc50468854"/>
      <w:bookmarkStart w:id="3446" w:name="_Toc50630817"/>
      <w:bookmarkStart w:id="3447" w:name="_Toc54944167"/>
      <w:r w:rsidRPr="00520DE9">
        <w:t>6.42.1</w:t>
      </w:r>
      <w:r w:rsidRPr="00520DE9">
        <w:rPr>
          <w:rFonts w:hint="eastAsia"/>
        </w:rPr>
        <w:tab/>
        <w:t>Description</w:t>
      </w:r>
      <w:bookmarkEnd w:id="3436"/>
      <w:bookmarkEnd w:id="3437"/>
      <w:bookmarkEnd w:id="3438"/>
      <w:bookmarkEnd w:id="3439"/>
      <w:bookmarkEnd w:id="3440"/>
      <w:bookmarkEnd w:id="3441"/>
      <w:bookmarkEnd w:id="3442"/>
      <w:bookmarkEnd w:id="3443"/>
      <w:bookmarkEnd w:id="3444"/>
      <w:bookmarkEnd w:id="3445"/>
      <w:bookmarkEnd w:id="3446"/>
      <w:bookmarkEnd w:id="3447"/>
    </w:p>
    <w:p w14:paraId="20864822" w14:textId="636791C8" w:rsidR="006F3B2B" w:rsidRPr="006F3B2B" w:rsidRDefault="006F3B2B" w:rsidP="006F3B2B">
      <w:pPr>
        <w:pStyle w:val="Heading4"/>
      </w:pPr>
      <w:bookmarkStart w:id="3448" w:name="_Toc50630818"/>
      <w:bookmarkStart w:id="3449" w:name="_Toc54944168"/>
      <w:r w:rsidRPr="006F3B2B">
        <w:t>6.42.1.1</w:t>
      </w:r>
      <w:r w:rsidRPr="006F3B2B">
        <w:rPr>
          <w:rFonts w:hint="eastAsia"/>
        </w:rPr>
        <w:tab/>
      </w:r>
      <w:r w:rsidRPr="006F3B2B">
        <w:t>Overview</w:t>
      </w:r>
      <w:bookmarkEnd w:id="3448"/>
      <w:bookmarkEnd w:id="3449"/>
    </w:p>
    <w:p w14:paraId="53661040" w14:textId="77777777" w:rsidR="00520DE9" w:rsidRPr="00520DE9" w:rsidRDefault="00520DE9" w:rsidP="00520DE9">
      <w:r w:rsidRPr="00520DE9">
        <w:rPr>
          <w:lang w:eastAsia="ko-KR"/>
        </w:rPr>
        <w:t>This solution addresses Key Issue #3: Network Information Provisioning to Local Applications with low latency.</w:t>
      </w:r>
    </w:p>
    <w:p w14:paraId="0D8A54CC" w14:textId="77777777" w:rsidR="00520DE9" w:rsidRPr="00520DE9" w:rsidRDefault="00520DE9" w:rsidP="00520DE9">
      <w:pPr>
        <w:rPr>
          <w:lang w:eastAsia="ko-KR"/>
        </w:rPr>
      </w:pPr>
      <w:bookmarkStart w:id="3450" w:name="_Hlk41032513"/>
      <w:r w:rsidRPr="00520DE9">
        <w:rPr>
          <w:lang w:eastAsia="ko-KR"/>
        </w:rPr>
        <w:t>An APP (Local Application) running on a network edge EAS may need information that are determined/known in NG-RAN, e.g.:</w:t>
      </w:r>
    </w:p>
    <w:p w14:paraId="0EE3DF05" w14:textId="77777777" w:rsidR="00520DE9" w:rsidRPr="00520DE9" w:rsidRDefault="00520DE9" w:rsidP="00520DE9">
      <w:pPr>
        <w:pStyle w:val="B1"/>
        <w:rPr>
          <w:szCs w:val="22"/>
        </w:rPr>
      </w:pPr>
      <w:bookmarkStart w:id="3451"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3451"/>
    <w:p w14:paraId="56EF6C2D" w14:textId="77777777"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14:paraId="3A15DE61" w14:textId="77777777" w:rsidR="00520DE9" w:rsidRPr="00BD496C" w:rsidRDefault="00520DE9" w:rsidP="00520DE9">
      <w:pPr>
        <w:pStyle w:val="B1"/>
      </w:pPr>
      <w:r w:rsidRPr="00520DE9">
        <w:t>-</w:t>
      </w:r>
      <w:r w:rsidRPr="00520DE9">
        <w:tab/>
        <w:t>UE location information</w:t>
      </w:r>
      <w:r w:rsidR="001C39DE">
        <w:t>.</w:t>
      </w:r>
    </w:p>
    <w:p w14:paraId="7400F585" w14:textId="77777777" w:rsidR="00520DE9" w:rsidRPr="00BD496C" w:rsidRDefault="00520DE9" w:rsidP="00520DE9">
      <w:pPr>
        <w:pStyle w:val="B1"/>
      </w:pPr>
      <w:r w:rsidRPr="00520DE9">
        <w:t>-</w:t>
      </w:r>
      <w:r w:rsidRPr="00520DE9">
        <w:tab/>
      </w:r>
      <w:r w:rsidR="001C39DE">
        <w:t>e</w:t>
      </w:r>
      <w:r w:rsidRPr="00520DE9">
        <w:t>tc.</w:t>
      </w:r>
    </w:p>
    <w:p w14:paraId="175087E4" w14:textId="044352B5" w:rsidR="006F3B2B" w:rsidRDefault="00520DE9" w:rsidP="00520DE9">
      <w:r w:rsidRPr="00520DE9">
        <w:rPr>
          <w:lang w:eastAsia="ko-KR"/>
        </w:rPr>
        <w:t xml:space="preserve">APP(s) running on the network edge EAS </w:t>
      </w:r>
      <w:r w:rsidRPr="00520DE9">
        <w:t>need such data and/or Events in (near) Real Time.</w:t>
      </w:r>
    </w:p>
    <w:p w14:paraId="63D7D7B1" w14:textId="0779EE54" w:rsidR="00520DE9" w:rsidRPr="00520DE9" w:rsidRDefault="00520DE9" w:rsidP="00520DE9">
      <w:r w:rsidRPr="00520DE9">
        <w:t>The solution does not consider the App configuring a NG RAN, just the App retrieving information about an UE served by a NG RAN.</w:t>
      </w:r>
    </w:p>
    <w:p w14:paraId="5D09C872" w14:textId="4A1DDF3A" w:rsidR="006F3B2B" w:rsidRPr="00B47597" w:rsidRDefault="006F3B2B" w:rsidP="006F3B2B">
      <w:bookmarkStart w:id="3452" w:name="_Hlk41980705"/>
      <w:r w:rsidRPr="00B47597">
        <w:rPr>
          <w:lang w:eastAsia="ko-KR"/>
        </w:rPr>
        <w:t>For this release, per the constraint expressed in the FS_enh_EC Study Item, no RAN protocol modification is allowed thus in order to be able to provide useful</w:t>
      </w:r>
      <w:r w:rsidR="00355D16">
        <w:rPr>
          <w:lang w:eastAsia="ko-KR"/>
        </w:rPr>
        <w:t xml:space="preserve"> </w:t>
      </w:r>
      <w:r w:rsidRPr="00B47597">
        <w:rPr>
          <w:lang w:eastAsia="ko-KR"/>
        </w:rPr>
        <w:t>RAN information about the UE, the best solution is to get RAN information that the management system can currently report.</w:t>
      </w:r>
    </w:p>
    <w:bookmarkEnd w:id="3452"/>
    <w:p w14:paraId="77FB23F0" w14:textId="77777777" w:rsidR="00520DE9" w:rsidRPr="00520DE9" w:rsidRDefault="00520DE9" w:rsidP="00520DE9">
      <w:pPr>
        <w:rPr>
          <w:lang w:eastAsia="ko-KR"/>
        </w:rPr>
      </w:pPr>
      <w:r w:rsidRPr="00520DE9">
        <w:rPr>
          <w:lang w:eastAsia="ko-KR"/>
        </w:rPr>
        <w:t>This solution is based on following principles:</w:t>
      </w:r>
    </w:p>
    <w:bookmarkEnd w:id="3450"/>
    <w:p w14:paraId="66C8C7A0" w14:textId="397B343E" w:rsidR="006F3B2B" w:rsidRPr="00B47597" w:rsidRDefault="006F3B2B" w:rsidP="006F3B2B">
      <w:pPr>
        <w:pStyle w:val="B1"/>
      </w:pPr>
      <w:r w:rsidRPr="00B47597">
        <w:t>-</w:t>
      </w:r>
      <w:r w:rsidRPr="00B47597">
        <w:tab/>
        <w:t>it is not expected that raw information handled by the NG RAN</w:t>
      </w:r>
      <w:r w:rsidR="007D514F">
        <w:t xml:space="preserve"> (or by </w:t>
      </w:r>
      <w:r w:rsidR="007D514F" w:rsidRPr="0061662C">
        <w:rPr>
          <w:rFonts w:hint="eastAsia"/>
        </w:rPr>
        <w:t>MnS producer for NG</w:t>
      </w:r>
      <w:r w:rsidR="007D514F">
        <w:t xml:space="preserve"> </w:t>
      </w:r>
      <w:r w:rsidR="007D514F" w:rsidRPr="0061662C">
        <w:rPr>
          <w:rFonts w:hint="eastAsia"/>
        </w:rPr>
        <w:t>RAN</w:t>
      </w:r>
      <w:r w:rsidR="007D514F" w:rsidRPr="0061662C">
        <w:t>)</w:t>
      </w:r>
      <w:r w:rsidRPr="00B47597">
        <w:t xml:space="preserve"> is directly provided to the APP as the network may want to protect / hide sensitive information: an intermediate entity (the local NEF) is needed to run policies on RAN related information being exposed to the APP;</w:t>
      </w:r>
    </w:p>
    <w:p w14:paraId="779E2637" w14:textId="77777777"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14:paraId="092CFA34" w14:textId="77777777"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14:paraId="1D8757DD" w14:textId="77777777" w:rsidR="00520DE9" w:rsidRPr="00520DE9" w:rsidRDefault="00520DE9" w:rsidP="00520DE9">
      <w:pPr>
        <w:pStyle w:val="B1"/>
      </w:pPr>
      <w:r w:rsidRPr="00520DE9">
        <w:t>-</w:t>
      </w:r>
      <w:r w:rsidRPr="00520DE9">
        <w:tab/>
        <w:t>the solution strives to reuse as much as possible existing 3GPP mechanisms:</w:t>
      </w:r>
    </w:p>
    <w:p w14:paraId="6C426AE3" w14:textId="77777777"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14:paraId="4B0B69BF" w14:textId="77777777"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14:paraId="56482E89" w14:textId="25C895E3" w:rsidR="006F3B2B" w:rsidRPr="00B47597" w:rsidRDefault="006F3B2B" w:rsidP="007D67C1">
      <w:pPr>
        <w:rPr>
          <w:lang w:eastAsia="ko-KR"/>
        </w:rPr>
      </w:pPr>
      <w:bookmarkStart w:id="3453" w:name="_Hlk41983436"/>
      <w:bookmarkStart w:id="3454" w:name="_Hlk42077021"/>
      <w:r w:rsidRPr="00B47597">
        <w:rPr>
          <w:lang w:eastAsia="ko-KR"/>
        </w:rPr>
        <w:t>At high level the solution works with following high-level steps:</w:t>
      </w:r>
    </w:p>
    <w:p w14:paraId="2A2E1DC1" w14:textId="7DE3DB1A" w:rsidR="006F3B2B" w:rsidRPr="007D67C1" w:rsidRDefault="007D67C1" w:rsidP="007D67C1">
      <w:pPr>
        <w:pStyle w:val="B1"/>
      </w:pPr>
      <w:r w:rsidRPr="007D67C1">
        <w:t>1.</w:t>
      </w:r>
      <w:r w:rsidRPr="007D67C1">
        <w:tab/>
      </w:r>
      <w:r w:rsidR="006F3B2B" w:rsidRPr="007D67C1">
        <w:t>The UE invokes an APP running on an EAS,</w:t>
      </w:r>
    </w:p>
    <w:p w14:paraId="463842BD" w14:textId="1B2AFEC8" w:rsidR="006F3B2B" w:rsidRPr="007D67C1" w:rsidRDefault="007D67C1" w:rsidP="007D67C1">
      <w:pPr>
        <w:pStyle w:val="B1"/>
      </w:pPr>
      <w:r w:rsidRPr="007D67C1">
        <w:t>2.</w:t>
      </w:r>
      <w:r w:rsidRPr="007D67C1">
        <w:tab/>
      </w:r>
      <w:r w:rsidR="006F3B2B" w:rsidRPr="007D67C1">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77777777" w:rsidR="006F3B2B" w:rsidRPr="007D67C1" w:rsidRDefault="006F3B2B" w:rsidP="007D67C1">
      <w:pPr>
        <w:pStyle w:val="B1"/>
      </w:pPr>
      <w:r w:rsidRPr="007D67C1">
        <w:t>This APP request is handled by the EC (Edge Computing) AF</w:t>
      </w:r>
    </w:p>
    <w:p w14:paraId="7F8B4245" w14:textId="5B7D05E9" w:rsidR="006F3B2B" w:rsidRPr="007D67C1" w:rsidRDefault="006F3B2B" w:rsidP="007D67C1">
      <w:pPr>
        <w:pStyle w:val="B1"/>
      </w:pPr>
      <w:r w:rsidRPr="007D67C1">
        <w:lastRenderedPageBreak/>
        <w:t>3</w:t>
      </w:r>
      <w:r w:rsidR="007D67C1">
        <w:t>.</w:t>
      </w:r>
      <w:r w:rsidRPr="007D67C1">
        <w:tab/>
        <w:t>The EC AF determines a local NEF based on the EAS source of the request and determines the SUPI/ GPSI of the UE based on UE addressing information:</w:t>
      </w:r>
    </w:p>
    <w:p w14:paraId="1C7A5578" w14:textId="625B899C" w:rsidR="006F3B2B" w:rsidRPr="007D67C1" w:rsidRDefault="007D67C1" w:rsidP="007D67C1">
      <w:pPr>
        <w:pStyle w:val="B2"/>
      </w:pPr>
      <w:r w:rsidRPr="007D67C1">
        <w:t>-</w:t>
      </w:r>
      <w:r w:rsidRPr="007D67C1">
        <w:tab/>
      </w:r>
      <w:r w:rsidR="006F3B2B" w:rsidRPr="007D67C1">
        <w:t xml:space="preserve">The EC AF terminates the Nnef_TrafficInfluence_Notify API (API as defined for </w:t>
      </w:r>
      <w:r w:rsidR="00355D16">
        <w:t>Rel-16</w:t>
      </w:r>
      <w:r w:rsidR="006F3B2B" w:rsidRPr="007D67C1">
        <w:t xml:space="preserve"> in </w:t>
      </w:r>
      <w:r w:rsidR="00770EF6" w:rsidRPr="007D67C1">
        <w:t>TS</w:t>
      </w:r>
      <w:r w:rsidR="00770EF6">
        <w:t> </w:t>
      </w:r>
      <w:r w:rsidR="00770EF6" w:rsidRPr="007D67C1">
        <w:t>2</w:t>
      </w:r>
      <w:r w:rsidR="006F3B2B" w:rsidRPr="007D67C1">
        <w:t>3.502</w:t>
      </w:r>
      <w:r w:rsidR="004174B9">
        <w:t> [3]</w:t>
      </w:r>
      <w:r w:rsidR="006F3B2B" w:rsidRPr="007D67C1">
        <w:t xml:space="preserve"> </w:t>
      </w:r>
      <w:r w:rsidR="004174B9">
        <w:t>clause </w:t>
      </w:r>
      <w:r w:rsidR="006F3B2B" w:rsidRPr="007D67C1">
        <w:t>5.2.6.7); the EC AF can thus map addressing information to reach a UE into the SUPI or the GPSI of this UE,</w:t>
      </w:r>
    </w:p>
    <w:p w14:paraId="1C2D8E93" w14:textId="0732FCF7" w:rsidR="006F3B2B" w:rsidRPr="007D67C1" w:rsidRDefault="007D67C1" w:rsidP="007D67C1">
      <w:pPr>
        <w:pStyle w:val="B2"/>
      </w:pPr>
      <w:r w:rsidRPr="007D67C1">
        <w:t>-</w:t>
      </w:r>
      <w:r w:rsidRPr="007D67C1">
        <w:tab/>
      </w:r>
      <w:r w:rsidR="006F3B2B" w:rsidRPr="007D67C1">
        <w:t>the EC AF is thus assumed to be operated by the PLMN while the App and the EAS (data centre) may be operated by a third party</w:t>
      </w:r>
    </w:p>
    <w:p w14:paraId="1AC356CD" w14:textId="12982B32" w:rsidR="006F3B2B" w:rsidRPr="00B47597" w:rsidRDefault="007D67C1" w:rsidP="007D67C1">
      <w:pPr>
        <w:pStyle w:val="B1"/>
      </w:pPr>
      <w:r>
        <w:t>4.</w:t>
      </w:r>
      <w:r>
        <w:tab/>
      </w:r>
      <w:r w:rsidR="006F3B2B" w:rsidRPr="00B47597">
        <w:t>The EC AF Configures a local NEF to get relevant information from MnS producer for NG RAN and to answer to the APP request: the EC AF provides</w:t>
      </w:r>
    </w:p>
    <w:p w14:paraId="52E5AF31" w14:textId="2BD54044" w:rsidR="006F3B2B" w:rsidRPr="007D67C1" w:rsidRDefault="007D67C1" w:rsidP="007D67C1">
      <w:pPr>
        <w:pStyle w:val="B2"/>
      </w:pPr>
      <w:r w:rsidRPr="007D67C1">
        <w:t>-</w:t>
      </w:r>
      <w:r w:rsidRPr="007D67C1">
        <w:tab/>
      </w:r>
      <w:r w:rsidR="006F3B2B" w:rsidRPr="007D67C1">
        <w:t>Data delivery information (proxying the application request thus providing also the URI where the local NEF is to deliver the output information towards the APP) needed by the local NEF to deliver the requested information via an API to the APP</w:t>
      </w:r>
    </w:p>
    <w:p w14:paraId="507ED7E5" w14:textId="2F0F2DD9" w:rsidR="006F3B2B" w:rsidRPr="007D67C1" w:rsidRDefault="007D67C1" w:rsidP="007D67C1">
      <w:pPr>
        <w:pStyle w:val="B2"/>
      </w:pPr>
      <w:r w:rsidRPr="007D67C1">
        <w:t>-</w:t>
      </w:r>
      <w:r w:rsidRPr="007D67C1">
        <w:tab/>
      </w:r>
      <w:r w:rsidR="006F3B2B" w:rsidRPr="007D67C1">
        <w:t>the APP or EAS identity needed by the local NEF to determine the operator policies related with data that the operator is willing to share with the EAS / Edge App</w:t>
      </w:r>
    </w:p>
    <w:p w14:paraId="2D2D5804" w14:textId="745E99B2" w:rsidR="006F3B2B" w:rsidRPr="007D67C1" w:rsidRDefault="007D67C1" w:rsidP="007D67C1">
      <w:pPr>
        <w:pStyle w:val="B2"/>
      </w:pPr>
      <w:r w:rsidRPr="007D67C1">
        <w:t>-</w:t>
      </w:r>
      <w:r w:rsidRPr="007D67C1">
        <w:tab/>
      </w:r>
      <w:r w:rsidR="006F3B2B" w:rsidRPr="007D67C1">
        <w:t>information needed to get information (MnS output) from MnS producer (this is further detailed in further sub- clauses as it may correspond to 2 different variants)</w:t>
      </w:r>
    </w:p>
    <w:p w14:paraId="3F96538A" w14:textId="6658B1E1" w:rsidR="006F3B2B" w:rsidRPr="00B47597" w:rsidRDefault="006F3B2B" w:rsidP="006F3B2B">
      <w:pPr>
        <w:pStyle w:val="B1"/>
      </w:pPr>
      <w:r w:rsidRPr="00B47597">
        <w:t>5</w:t>
      </w:r>
      <w:r w:rsidR="007D67C1">
        <w:t>.</w:t>
      </w:r>
      <w:r w:rsidRPr="00B47597">
        <w:tab/>
        <w:t>The local NEF receives MnS API output from MnS producer (how it receives MnS output is further detailed in further clauses as it may correspond to 2 different variants).</w:t>
      </w:r>
    </w:p>
    <w:p w14:paraId="050FB6EB" w14:textId="4D612BF6"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 RAN</w:t>
      </w:r>
    </w:p>
    <w:p w14:paraId="46E90A6C" w14:textId="77777777"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10263F4" w14:textId="0081C120" w:rsidR="006F3B2B" w:rsidRPr="00B47597" w:rsidRDefault="006F3B2B" w:rsidP="007D67C1">
      <w:r w:rsidRPr="00B47597">
        <w:rPr>
          <w:lang w:eastAsia="ko-KR"/>
        </w:rPr>
        <w:t xml:space="preserve">The solution thus introduces a </w:t>
      </w:r>
      <w:r w:rsidRPr="00B47597">
        <w:t>local NEF which acts both as a NEF (sending information to an APP) and invoke the MnS services provided by a MnS (</w:t>
      </w:r>
      <w:r w:rsidR="00355D16">
        <w:t>SA WG5</w:t>
      </w:r>
      <w:r w:rsidRPr="00B47597">
        <w:t xml:space="preserve"> defined) entity to receive OAM output information from NG RAN;</w:t>
      </w:r>
    </w:p>
    <w:p w14:paraId="03C18440" w14:textId="77777777" w:rsidR="006F3B2B" w:rsidRPr="00B47597" w:rsidRDefault="006F3B2B" w:rsidP="007D67C1">
      <w:pPr>
        <w:rPr>
          <w:lang w:eastAsia="ko-KR"/>
        </w:rPr>
      </w:pPr>
      <w:r w:rsidRPr="00B47597">
        <w:rPr>
          <w:lang w:eastAsia="ko-KR"/>
        </w:rPr>
        <w:t>The EC AF and the local NEF are owned by the operator.</w:t>
      </w:r>
    </w:p>
    <w:bookmarkEnd w:id="3453"/>
    <w:bookmarkEnd w:id="3454"/>
    <w:p w14:paraId="72F6D8E0" w14:textId="77777777" w:rsidR="006F3B2B" w:rsidRPr="00B47597" w:rsidRDefault="006F3B2B" w:rsidP="006F3B2B">
      <w:pPr>
        <w:rPr>
          <w:lang w:eastAsia="ko-KR"/>
        </w:rPr>
      </w:pPr>
      <w:r w:rsidRPr="00B47597">
        <w:rPr>
          <w:lang w:eastAsia="ko-KR"/>
        </w:rPr>
        <w:t>The local NEF is an entity specified by SA WG2 but that uses MnS services defined by SA WG5 specifications to receive information from MnS producer in NG RAN.</w:t>
      </w:r>
    </w:p>
    <w:p w14:paraId="02EB08FB" w14:textId="77777777" w:rsidR="006F3B2B" w:rsidRDefault="006F3B2B" w:rsidP="007D67C1">
      <w:r w:rsidRPr="00B47597">
        <w:t>There are 2 variants of the solution depending on the way the local NEF receives MnS output from MnS producer:</w:t>
      </w:r>
    </w:p>
    <w:p w14:paraId="5F9D778E" w14:textId="59817B9A" w:rsidR="007D67C1" w:rsidRDefault="007D67C1" w:rsidP="007D67C1">
      <w:pPr>
        <w:pStyle w:val="B1"/>
      </w:pPr>
      <w:r>
        <w:t>-</w:t>
      </w:r>
      <w:r>
        <w:tab/>
        <w:t xml:space="preserve">Variant relying on local NEF interrogating the MnS producer forusage of MDT tracing, see </w:t>
      </w:r>
      <w:r w:rsidR="004174B9">
        <w:t>clause </w:t>
      </w:r>
      <w:r>
        <w:t>6.42.1.2</w:t>
      </w:r>
    </w:p>
    <w:p w14:paraId="25004699" w14:textId="77777777" w:rsidR="007D67C1" w:rsidRDefault="007D67C1" w:rsidP="007D67C1">
      <w:pPr>
        <w:pStyle w:val="B1"/>
      </w:pPr>
      <w:r>
        <w:t>-</w:t>
      </w:r>
      <w:r>
        <w:tab/>
        <w:t>Variant relying on local NEF interrogating the MnS producer for NG RAN</w:t>
      </w:r>
    </w:p>
    <w:p w14:paraId="2D200AC4" w14:textId="16A120BE" w:rsidR="006F3B2B" w:rsidRPr="00B47597" w:rsidRDefault="006F3B2B" w:rsidP="007D67C1">
      <w:pPr>
        <w:rPr>
          <w:lang w:eastAsia="ko-KR"/>
        </w:rPr>
      </w:pPr>
      <w:r w:rsidRPr="00B47597">
        <w:t xml:space="preserve">These 2 variants differ on the way the local NEF interacts with NG RAN as a </w:t>
      </w:r>
      <w:r w:rsidRPr="00B47597">
        <w:rPr>
          <w:lang w:eastAsia="ko-KR"/>
        </w:rPr>
        <w:t>MnS consumer of OAM information from NG RAN</w:t>
      </w:r>
    </w:p>
    <w:p w14:paraId="4149BA13" w14:textId="77777777" w:rsidR="006F3B2B" w:rsidRDefault="006F3B2B" w:rsidP="006F3B2B">
      <w:pPr>
        <w:pStyle w:val="NO"/>
      </w:pPr>
      <w:r w:rsidRPr="00B47597">
        <w:t>NOTE:</w:t>
      </w:r>
      <w:r w:rsidRPr="00B47597">
        <w:tab/>
        <w:t>It is intended to only have one variant specified in R17.</w:t>
      </w:r>
    </w:p>
    <w:p w14:paraId="0B650EEF" w14:textId="4D813BCB" w:rsidR="006F3B2B" w:rsidRPr="007D67C1" w:rsidRDefault="006F3B2B" w:rsidP="007D67C1">
      <w:pPr>
        <w:pStyle w:val="Heading4"/>
      </w:pPr>
      <w:bookmarkStart w:id="3455" w:name="_Toc50630819"/>
      <w:bookmarkStart w:id="3456" w:name="_Toc43317479"/>
      <w:bookmarkStart w:id="3457" w:name="_Toc43374951"/>
      <w:bookmarkStart w:id="3458" w:name="_Toc43375412"/>
      <w:bookmarkStart w:id="3459" w:name="_Toc43801936"/>
      <w:bookmarkStart w:id="3460" w:name="_Toc43806202"/>
      <w:bookmarkStart w:id="3461" w:name="_Toc43806509"/>
      <w:bookmarkStart w:id="3462" w:name="_Toc54944169"/>
      <w:r w:rsidRPr="007D67C1">
        <w:t>6.42.1.2</w:t>
      </w:r>
      <w:r w:rsidRPr="007D67C1">
        <w:rPr>
          <w:rFonts w:hint="eastAsia"/>
        </w:rPr>
        <w:tab/>
      </w:r>
      <w:r w:rsidRPr="007D67C1">
        <w:t>Variant relying on usage of MDT tracing</w:t>
      </w:r>
      <w:bookmarkEnd w:id="3455"/>
      <w:bookmarkEnd w:id="3462"/>
    </w:p>
    <w:p w14:paraId="3EFA9A4D" w14:textId="49B36789" w:rsidR="006F3B2B" w:rsidRPr="00B47597" w:rsidRDefault="006F3B2B" w:rsidP="007D67C1">
      <w:r w:rsidRPr="00B47597">
        <w:t xml:space="preserve">This variant relies on usage of </w:t>
      </w:r>
      <w:r w:rsidR="00355D16">
        <w:t>Rel-16</w:t>
      </w:r>
      <w:r w:rsidRPr="00B47597">
        <w:t xml:space="preserve"> defined MDT tracing</w:t>
      </w:r>
    </w:p>
    <w:p w14:paraId="2EFE4DA5" w14:textId="23E04E6A" w:rsidR="006F3B2B" w:rsidRPr="00B47597" w:rsidRDefault="006F3B2B" w:rsidP="007D67C1">
      <w:pPr>
        <w:pStyle w:val="B1"/>
      </w:pPr>
      <w:bookmarkStart w:id="3463" w:name="_Hlk49432293"/>
      <w:r w:rsidRPr="00B47597">
        <w:t>A</w:t>
      </w:r>
      <w:r w:rsidR="00770EF6">
        <w:tab/>
      </w:r>
      <w:r w:rsidRPr="00B47597">
        <w:t>In high level step 4 of 6.42.1.1, the EC AF:</w:t>
      </w:r>
    </w:p>
    <w:p w14:paraId="6CF58C54" w14:textId="0392FDC0" w:rsidR="006F3B2B" w:rsidRPr="007D67C1" w:rsidRDefault="007D67C1" w:rsidP="007D67C1">
      <w:pPr>
        <w:pStyle w:val="B2"/>
      </w:pPr>
      <w:r w:rsidRPr="007D67C1">
        <w:t>a)</w:t>
      </w:r>
      <w:r w:rsidRPr="007D67C1">
        <w:tab/>
      </w:r>
      <w:r w:rsidR="006F3B2B" w:rsidRPr="007D67C1">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t>SA WG2</w:t>
      </w:r>
      <w:r w:rsidR="006F3B2B" w:rsidRPr="007D67C1">
        <w:t xml:space="preserve"> and will require CT groups to define an API</w:t>
      </w:r>
    </w:p>
    <w:p w14:paraId="2315671B" w14:textId="71DD6C29" w:rsidR="006F3B2B" w:rsidRPr="00B47597" w:rsidRDefault="007D67C1" w:rsidP="007D67C1">
      <w:pPr>
        <w:pStyle w:val="B2"/>
      </w:pPr>
      <w:r w:rsidRPr="007D67C1">
        <w:t>b)</w:t>
      </w:r>
      <w:r w:rsidRPr="007D67C1">
        <w:tab/>
      </w:r>
      <w:r w:rsidR="006F3B2B" w:rsidRPr="007D67C1">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t>Rel-16</w:t>
      </w:r>
      <w:r w:rsidR="006F3B2B" w:rsidRPr="007D67C1">
        <w:t xml:space="preserve"> </w:t>
      </w:r>
      <w:r w:rsidR="00770EF6" w:rsidRPr="007D67C1">
        <w:t>TS</w:t>
      </w:r>
      <w:r w:rsidR="00770EF6">
        <w:t> </w:t>
      </w:r>
      <w:r w:rsidR="00770EF6" w:rsidRPr="007D67C1">
        <w:t>2</w:t>
      </w:r>
      <w:r w:rsidR="006F3B2B" w:rsidRPr="007D67C1">
        <w:t>3.501</w:t>
      </w:r>
      <w:r w:rsidR="004174B9">
        <w:t> [2]</w:t>
      </w:r>
      <w:r w:rsidR="006F3B2B" w:rsidRPr="007D67C1">
        <w:t xml:space="preserve"> </w:t>
      </w:r>
      <w:r w:rsidR="004174B9">
        <w:t>clause </w:t>
      </w:r>
      <w:r w:rsidR="006F3B2B" w:rsidRPr="00B47597">
        <w:t xml:space="preserve">5.25.1, This step is </w:t>
      </w:r>
      <w:r w:rsidR="006F3B2B" w:rsidRPr="00B47597">
        <w:lastRenderedPageBreak/>
        <w:t>meant to reuse SA</w:t>
      </w:r>
      <w:r w:rsidR="00355D16">
        <w:t> WG</w:t>
      </w:r>
      <w:r w:rsidR="006F3B2B" w:rsidRPr="00B47597">
        <w:t xml:space="preserve">5 </w:t>
      </w:r>
      <w:r w:rsidR="00355D16">
        <w:t>Rel-16</w:t>
      </w:r>
      <w:r w:rsidR="006F3B2B" w:rsidRPr="00B47597">
        <w:t xml:space="preserve"> specifications. Any information on this step is only indicative (to show how the solution works) and is not meant for any 3GPP specification change</w:t>
      </w:r>
    </w:p>
    <w:p w14:paraId="07214291" w14:textId="6F2D0E60" w:rsidR="006F3B2B" w:rsidRPr="00B47597" w:rsidRDefault="006F3B2B" w:rsidP="007D67C1">
      <w:pPr>
        <w:pStyle w:val="B1"/>
      </w:pPr>
      <w:r w:rsidRPr="00B47597">
        <w:t>B</w:t>
      </w:r>
      <w:r w:rsidR="00770EF6">
        <w:tab/>
      </w:r>
      <w:r w:rsidRPr="00B47597">
        <w:t>In high level step 5 of 6.42.1.1, the local NEF invoke MnS provided by Trace Collection Entity:</w:t>
      </w:r>
    </w:p>
    <w:p w14:paraId="22035A4B" w14:textId="7999D8D6" w:rsidR="006F3B2B" w:rsidRPr="007D67C1" w:rsidRDefault="007D67C1" w:rsidP="007D67C1">
      <w:pPr>
        <w:pStyle w:val="B2"/>
      </w:pPr>
      <w:r w:rsidRPr="007D67C1">
        <w:t>a)</w:t>
      </w:r>
      <w:r w:rsidRPr="007D67C1">
        <w:tab/>
      </w:r>
      <w:r w:rsidR="006F3B2B" w:rsidRPr="007D67C1">
        <w:t xml:space="preserve">receives RAN REPORT corresponding to tracing requests handled by NG RAN. For this purpose, the local NEF acts as a consumer of RAN REPORT NOTIFICATION (SBA) defined by </w:t>
      </w:r>
      <w:r w:rsidR="00355D16">
        <w:t>SA WG5</w:t>
      </w:r>
      <w:r w:rsidR="006F3B2B" w:rsidRPr="007D67C1">
        <w:t xml:space="preserve"> MnS framework. This step is meant to reuse SA</w:t>
      </w:r>
      <w:r w:rsidR="00355D16">
        <w:t> WG</w:t>
      </w:r>
      <w:r w:rsidR="006F3B2B" w:rsidRPr="007D67C1">
        <w:t xml:space="preserve">5 </w:t>
      </w:r>
      <w:r w:rsidR="00355D16">
        <w:t>Rel-16</w:t>
      </w:r>
      <w:r w:rsidR="006F3B2B" w:rsidRPr="007D67C1">
        <w:t xml:space="preserve"> specifications. Any information on this step is only indicative (to show how the solution works) and is not meant for any 3GPP specification change</w:t>
      </w:r>
    </w:p>
    <w:bookmarkEnd w:id="3463"/>
    <w:p w14:paraId="75ABA9C3" w14:textId="5E1CFFE8" w:rsidR="006F3B2B" w:rsidRPr="00770EF6" w:rsidRDefault="006F3B2B" w:rsidP="006F3B2B">
      <w:pPr>
        <w:pStyle w:val="NO"/>
      </w:pPr>
      <w:r w:rsidRPr="00770EF6">
        <w:t>NOTE:</w:t>
      </w:r>
      <w:r w:rsidR="00770EF6" w:rsidRPr="00770EF6">
        <w:tab/>
      </w:r>
      <w:r w:rsidRPr="00770EF6">
        <w:t xml:space="preserve">the mechanism described in this solution is not expected to load </w:t>
      </w:r>
      <w:r w:rsidR="00770EF6" w:rsidRPr="00770EF6">
        <w:t>"</w:t>
      </w:r>
      <w:r w:rsidRPr="00770EF6">
        <w:t>central OAM entities</w:t>
      </w:r>
      <w:r w:rsidR="00770EF6" w:rsidRPr="00770EF6">
        <w:t>"</w:t>
      </w:r>
      <w:r w:rsidRPr="00770EF6">
        <w:t xml:space="preserve"> as the recipient of the RAN REPORT is the local NEF and not </w:t>
      </w:r>
      <w:r w:rsidR="00770EF6" w:rsidRPr="00770EF6">
        <w:t>"</w:t>
      </w:r>
      <w:r w:rsidRPr="00770EF6">
        <w:t>central OAM entities</w:t>
      </w:r>
      <w:r w:rsidR="00770EF6" w:rsidRPr="00770EF6">
        <w:t>"</w:t>
      </w:r>
      <w:r w:rsidRPr="00770EF6">
        <w:t xml:space="preserve">. The interface between TCE and the local NEF is Service Based but defined by </w:t>
      </w:r>
      <w:r w:rsidR="00355D16">
        <w:t>SA WG5</w:t>
      </w:r>
      <w:r w:rsidRPr="00770EF6">
        <w:t xml:space="preserve"> MnS framework. This solution relies on a distributed TCE system deployed in the network and the operator allows Tracing information be exposed to the local NEF and 3rd party.</w:t>
      </w:r>
    </w:p>
    <w:p w14:paraId="559C98B9" w14:textId="4B066CA0" w:rsidR="006F3B2B" w:rsidRPr="00770EF6" w:rsidRDefault="006F3B2B" w:rsidP="007D67C1">
      <w:bookmarkStart w:id="3464" w:name="_Hlk49510575"/>
      <w:r w:rsidRPr="00770EF6">
        <w:t>3GPP R</w:t>
      </w:r>
      <w:r w:rsidR="00770EF6">
        <w:t>el-</w:t>
      </w:r>
      <w:r w:rsidRPr="00770EF6">
        <w:t>16 specifications (</w:t>
      </w:r>
      <w:r w:rsidR="004174B9" w:rsidRPr="00770EF6">
        <w:t>TS</w:t>
      </w:r>
      <w:r w:rsidR="004174B9">
        <w:t> </w:t>
      </w:r>
      <w:r w:rsidR="004174B9" w:rsidRPr="00770EF6">
        <w:t>32.422</w:t>
      </w:r>
      <w:r w:rsidR="004174B9">
        <w:t> [</w:t>
      </w:r>
      <w:r w:rsidR="00770EF6">
        <w:t>35]</w:t>
      </w:r>
      <w:r w:rsidRPr="00770EF6">
        <w:t>) about streaming trace (especially for MDT) are reused, allowing the EC AF to trigger Tracing via OAM.</w:t>
      </w:r>
      <w:bookmarkEnd w:id="3464"/>
      <w:r w:rsidRPr="00770EF6">
        <w:t xml:space="preserve">3GPP </w:t>
      </w:r>
      <w:r w:rsidR="00355D16">
        <w:t>Rel-16</w:t>
      </w:r>
      <w:r w:rsidRPr="00770EF6">
        <w:t xml:space="preserve"> mechanisms to transfer Tracing (MDT) Requirements configured in the UE subscriptions data (in UDM/UDR) to the NG RAN currently serving the UE are reused </w:t>
      </w:r>
      <w:r w:rsidR="00770EF6" w:rsidRPr="00770EF6">
        <w:t>"</w:t>
      </w:r>
      <w:r w:rsidRPr="00770EF6">
        <w:t>as is</w:t>
      </w:r>
      <w:r w:rsidR="00770EF6" w:rsidRPr="00770EF6">
        <w:t>"</w:t>
      </w:r>
      <w:r w:rsidRPr="00770EF6">
        <w:t>,</w:t>
      </w:r>
    </w:p>
    <w:p w14:paraId="3A286446" w14:textId="77777777" w:rsidR="006F3B2B" w:rsidRPr="00B47597" w:rsidRDefault="006F3B2B" w:rsidP="006F3B2B">
      <w:pPr>
        <w:pStyle w:val="Heading4"/>
      </w:pPr>
      <w:bookmarkStart w:id="3465" w:name="_Toc50630820"/>
      <w:bookmarkStart w:id="3466" w:name="_Toc54944170"/>
      <w:r w:rsidRPr="00B47597">
        <w:t>6.42.1.3</w:t>
      </w:r>
      <w:r w:rsidRPr="00B47597">
        <w:tab/>
        <w:t>Variant relying on local NEF interrogating the MnS producer for NG RAN</w:t>
      </w:r>
      <w:bookmarkEnd w:id="3465"/>
      <w:bookmarkEnd w:id="3466"/>
    </w:p>
    <w:p w14:paraId="01E3915F" w14:textId="77777777" w:rsidR="007D514F" w:rsidRDefault="007D514F" w:rsidP="007D514F">
      <w:pPr>
        <w:pStyle w:val="NO"/>
        <w:rPr>
          <w:lang w:eastAsia="ko-KR"/>
        </w:rPr>
      </w:pPr>
      <w:r w:rsidRPr="0061662C">
        <w:t>NOTE:</w:t>
      </w:r>
      <w:r w:rsidRPr="0061662C">
        <w:tab/>
      </w:r>
      <w:r>
        <w:t>T</w:t>
      </w:r>
      <w:r w:rsidRPr="0061662C">
        <w:t>his variant is not pursued</w:t>
      </w:r>
      <w:r>
        <w:t xml:space="preserve"> as it requires the EC AF  to </w:t>
      </w:r>
      <w:r w:rsidRPr="0061662C">
        <w:rPr>
          <w:rFonts w:hint="eastAsia"/>
        </w:rPr>
        <w:t xml:space="preserve">know which NG RAN entities </w:t>
      </w:r>
      <w:r>
        <w:t xml:space="preserve">is </w:t>
      </w:r>
      <w:r w:rsidRPr="0061662C">
        <w:rPr>
          <w:rFonts w:hint="eastAsia"/>
        </w:rPr>
        <w:t>currently serv</w:t>
      </w:r>
      <w:r>
        <w:t>ing</w:t>
      </w:r>
      <w:r w:rsidRPr="0061662C">
        <w:rPr>
          <w:rFonts w:hint="eastAsia"/>
        </w:rPr>
        <w:t xml:space="preserve"> the UE</w:t>
      </w:r>
      <w:r>
        <w:t xml:space="preserve"> and </w:t>
      </w:r>
      <w:r w:rsidRPr="0061662C">
        <w:rPr>
          <w:rFonts w:hint="eastAsia"/>
        </w:rPr>
        <w:t>to be bothered with Hand-Over information</w:t>
      </w:r>
      <w:r w:rsidRPr="00B47597">
        <w:rPr>
          <w:lang w:eastAsia="ko-KR"/>
        </w:rPr>
        <w:t xml:space="preserve"> </w:t>
      </w:r>
    </w:p>
    <w:p w14:paraId="0111C73A" w14:textId="124C90DA" w:rsidR="006F3B2B" w:rsidRPr="00B47597" w:rsidRDefault="006F3B2B" w:rsidP="006F3B2B">
      <w:pPr>
        <w:rPr>
          <w:lang w:eastAsia="ko-KR"/>
        </w:rPr>
      </w:pPr>
      <w:r w:rsidRPr="00B47597">
        <w:rPr>
          <w:lang w:eastAsia="ko-KR"/>
        </w:rPr>
        <w:t xml:space="preserve">In this variant the local NEF directly contacts the </w:t>
      </w:r>
      <w:r w:rsidRPr="00B47597">
        <w:t>MnS producer for</w:t>
      </w:r>
      <w:r w:rsidRPr="00B47597">
        <w:rPr>
          <w:lang w:eastAsia="ko-KR"/>
        </w:rPr>
        <w:t xml:space="preserve"> NG RAN to get the information requested by the App. To do so, it needs to be told which </w:t>
      </w:r>
      <w:r w:rsidRPr="00B47597">
        <w:t>MnS producer for</w:t>
      </w:r>
      <w:r w:rsidRPr="00B47597">
        <w:rPr>
          <w:lang w:eastAsia="ko-KR"/>
        </w:rPr>
        <w:t xml:space="preserve"> NG RAN to contact and for which User ID;</w:t>
      </w:r>
    </w:p>
    <w:p w14:paraId="22149E9D" w14:textId="1407642D" w:rsidR="006F3B2B" w:rsidRPr="00B47597" w:rsidRDefault="006F3B2B" w:rsidP="006F3B2B">
      <w:pPr>
        <w:pStyle w:val="B1"/>
      </w:pPr>
      <w:r w:rsidRPr="00B47597">
        <w:t>A</w:t>
      </w:r>
      <w:r w:rsidR="007D67C1">
        <w:tab/>
      </w:r>
      <w:r w:rsidRPr="00B47597">
        <w:t>In high level step 4 of 6.42.1.1, the EC AF configures the local NEF to collect information directly from the MnS producer for NG RAN:</w:t>
      </w:r>
    </w:p>
    <w:p w14:paraId="0C15BCC3" w14:textId="240022B6" w:rsidR="006F3B2B" w:rsidRPr="007D67C1" w:rsidRDefault="007D67C1" w:rsidP="007D67C1">
      <w:pPr>
        <w:pStyle w:val="B2"/>
      </w:pPr>
      <w:r w:rsidRPr="007D67C1">
        <w:t>a)</w:t>
      </w:r>
      <w:r w:rsidRPr="007D67C1">
        <w:tab/>
      </w:r>
      <w:r w:rsidR="006F3B2B" w:rsidRPr="007D67C1">
        <w:t>the EC AF gets from the AMF (and subscribes to the AMF on) the identity of the NG RAN currently serving the UE together with the NGAP identifier of the UE over N2;</w:t>
      </w:r>
    </w:p>
    <w:p w14:paraId="38F74E02" w14:textId="0CAC6924" w:rsidR="006F3B2B" w:rsidRPr="007D67C1" w:rsidRDefault="007D67C1" w:rsidP="007D67C1">
      <w:pPr>
        <w:pStyle w:val="B2"/>
      </w:pPr>
      <w:r w:rsidRPr="007D67C1">
        <w:t>b)</w:t>
      </w:r>
      <w:r w:rsidRPr="007D67C1">
        <w:tab/>
      </w:r>
      <w:r w:rsidR="006F3B2B" w:rsidRPr="007D67C1">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t xml:space="preserve"> </w:t>
      </w:r>
      <w:r w:rsidR="006F3B2B" w:rsidRPr="007D67C1">
        <w:t>the identity of the NG RAN to contact or the NGAP ID of the UE on the N2 interface of this NG RAN</w:t>
      </w:r>
      <w:r w:rsidR="00770EF6">
        <w:t>.</w:t>
      </w:r>
    </w:p>
    <w:p w14:paraId="027877A9" w14:textId="167CEDB7" w:rsidR="006F3B2B" w:rsidRPr="00B47597" w:rsidRDefault="006F3B2B" w:rsidP="006F3B2B">
      <w:pPr>
        <w:pStyle w:val="B1"/>
      </w:pPr>
      <w:r w:rsidRPr="00B47597">
        <w:t>B</w:t>
      </w:r>
      <w:r w:rsidR="00770EF6">
        <w:tab/>
      </w:r>
      <w:r w:rsidRPr="00B47597">
        <w:t>In high level step</w:t>
      </w:r>
      <w:r w:rsidR="00770EF6">
        <w:t> </w:t>
      </w:r>
      <w:r w:rsidRPr="00B47597">
        <w:t>5 of 6.42.1.1</w:t>
      </w:r>
      <w:r w:rsidR="00770EF6">
        <w:t>:</w:t>
      </w:r>
    </w:p>
    <w:p w14:paraId="629350C7" w14:textId="19602EB0" w:rsidR="006F3B2B" w:rsidRPr="007D67C1" w:rsidRDefault="007D67C1" w:rsidP="007D67C1">
      <w:pPr>
        <w:pStyle w:val="B2"/>
      </w:pPr>
      <w:r w:rsidRPr="007D67C1">
        <w:t>a)</w:t>
      </w:r>
      <w:r w:rsidRPr="007D67C1">
        <w:tab/>
      </w:r>
      <w:r w:rsidR="006F3B2B" w:rsidRPr="007D67C1">
        <w:t>the local NEF, acting as a MnS consumer, contacts the MnS producer for NG RAN to fetch the Requested information providing the NGAP ID of the UE on the N2 interface of this NG RAN as identifier of the UE.</w:t>
      </w:r>
    </w:p>
    <w:p w14:paraId="488EDFF3" w14:textId="1B772CD3" w:rsidR="006F3B2B" w:rsidRPr="00B47597" w:rsidRDefault="00770EF6" w:rsidP="007D67C1">
      <w:pPr>
        <w:pStyle w:val="NO"/>
        <w:rPr>
          <w:lang w:eastAsia="zh-CN"/>
        </w:rPr>
      </w:pPr>
      <w:r>
        <w:rPr>
          <w:lang w:eastAsia="ko-KR"/>
        </w:rPr>
        <w:t>NOTE:</w:t>
      </w:r>
      <w:r>
        <w:rPr>
          <w:lang w:eastAsia="ko-KR"/>
        </w:rPr>
        <w:tab/>
      </w:r>
      <w:r w:rsidR="006F3B2B" w:rsidRPr="00B47597">
        <w:rPr>
          <w:lang w:eastAsia="zh-CN"/>
        </w:rPr>
        <w:t xml:space="preserve">The interaction between local NEF and MnS </w:t>
      </w:r>
      <w:r w:rsidR="006F3B2B" w:rsidRPr="00B47597">
        <w:t>for</w:t>
      </w:r>
      <w:r w:rsidR="006F3B2B" w:rsidRPr="00B47597">
        <w:rPr>
          <w:lang w:eastAsia="ko-KR"/>
        </w:rPr>
        <w:t xml:space="preserve"> NG RAN is assume reuse existing </w:t>
      </w:r>
      <w:r w:rsidR="00355D16">
        <w:rPr>
          <w:lang w:eastAsia="ko-KR"/>
        </w:rPr>
        <w:t>SA WG5</w:t>
      </w:r>
      <w:r w:rsidR="006F3B2B" w:rsidRPr="00B47597">
        <w:rPr>
          <w:lang w:eastAsia="ko-KR"/>
        </w:rPr>
        <w:t xml:space="preserve"> defined interface without addtional requirements.</w:t>
      </w:r>
    </w:p>
    <w:p w14:paraId="46C2F090" w14:textId="77777777" w:rsidR="00520DE9" w:rsidRPr="00520DE9" w:rsidRDefault="00520DE9" w:rsidP="00520DE9">
      <w:pPr>
        <w:pStyle w:val="Heading3"/>
      </w:pPr>
      <w:bookmarkStart w:id="3467" w:name="_Toc50466970"/>
      <w:bookmarkStart w:id="3468" w:name="_Toc50468314"/>
      <w:bookmarkStart w:id="3469" w:name="_Toc50468584"/>
      <w:bookmarkStart w:id="3470" w:name="_Toc50468855"/>
      <w:bookmarkStart w:id="3471" w:name="_Toc50630821"/>
      <w:bookmarkStart w:id="3472" w:name="_Toc54944171"/>
      <w:r w:rsidRPr="00520DE9">
        <w:lastRenderedPageBreak/>
        <w:t>6.42.2</w:t>
      </w:r>
      <w:r w:rsidRPr="00520DE9">
        <w:tab/>
        <w:t>Procedures</w:t>
      </w:r>
      <w:bookmarkEnd w:id="3456"/>
      <w:bookmarkEnd w:id="3457"/>
      <w:bookmarkEnd w:id="3458"/>
      <w:bookmarkEnd w:id="3459"/>
      <w:bookmarkEnd w:id="3460"/>
      <w:bookmarkEnd w:id="3461"/>
      <w:bookmarkEnd w:id="3467"/>
      <w:bookmarkEnd w:id="3468"/>
      <w:bookmarkEnd w:id="3469"/>
      <w:bookmarkEnd w:id="3470"/>
      <w:bookmarkEnd w:id="3471"/>
      <w:bookmarkEnd w:id="3472"/>
    </w:p>
    <w:p w14:paraId="3567A5B2" w14:textId="70D2767D" w:rsidR="006F3B2B" w:rsidRPr="00B47597" w:rsidRDefault="006F3B2B" w:rsidP="006F3B2B">
      <w:pPr>
        <w:pStyle w:val="Heading4"/>
      </w:pPr>
      <w:bookmarkStart w:id="3473" w:name="_Toc50630822"/>
      <w:bookmarkStart w:id="3474" w:name="_Toc54944172"/>
      <w:r w:rsidRPr="00B47597">
        <w:t>6.42.2.1</w:t>
      </w:r>
      <w:r w:rsidRPr="00B47597">
        <w:rPr>
          <w:rFonts w:hint="eastAsia"/>
        </w:rPr>
        <w:tab/>
      </w:r>
      <w:r w:rsidRPr="00B47597">
        <w:t>Variant relying on usage of MDT tracing</w:t>
      </w:r>
      <w:bookmarkEnd w:id="3473"/>
      <w:bookmarkEnd w:id="3474"/>
    </w:p>
    <w:bookmarkStart w:id="3475" w:name="_MON_1660142034"/>
    <w:bookmarkEnd w:id="3475"/>
    <w:p w14:paraId="644C5ACE" w14:textId="228B918E" w:rsidR="006F3B2B" w:rsidRPr="00B47597" w:rsidRDefault="007D67C1" w:rsidP="007D67C1">
      <w:pPr>
        <w:pStyle w:val="TH"/>
      </w:pPr>
      <w:r w:rsidRPr="00B47597">
        <w:object w:dxaOrig="11481" w:dyaOrig="10717" w14:anchorId="247847CF">
          <v:shape id="_x0000_i1122" type="#_x0000_t75" style="width:470.8pt;height:450.8pt" o:ole="">
            <v:imagedata r:id="rId207" o:title=""/>
          </v:shape>
          <o:OLEObject Type="Embed" ProgID="Word.Picture.8" ShapeID="_x0000_i1122" DrawAspect="Content" ObjectID="_1665558018" r:id="rId208"/>
        </w:object>
      </w:r>
    </w:p>
    <w:p w14:paraId="60447311" w14:textId="77777777" w:rsidR="006F3B2B" w:rsidRPr="007D67C1" w:rsidRDefault="006F3B2B" w:rsidP="007D67C1">
      <w:pPr>
        <w:pStyle w:val="TF"/>
      </w:pPr>
      <w:bookmarkStart w:id="3476" w:name="_Hlk48222364"/>
      <w:r w:rsidRPr="007D67C1">
        <w:t>Figure 6.42.2.1-1</w:t>
      </w:r>
      <w:bookmarkEnd w:id="3476"/>
      <w:r w:rsidRPr="007D67C1">
        <w:t>: Variant relying on usage of MDT tracing</w:t>
      </w:r>
    </w:p>
    <w:p w14:paraId="3F93A113" w14:textId="4C2D53B8" w:rsidR="00520DE9" w:rsidRPr="00520DE9" w:rsidRDefault="006F3B2B" w:rsidP="00520DE9">
      <w:pPr>
        <w:pStyle w:val="B1"/>
      </w:pPr>
      <w:r w:rsidRPr="00B47597">
        <w:t>0a).</w:t>
      </w:r>
      <w:r w:rsidR="00520DE9" w:rsidRPr="00520DE9">
        <w:tab/>
      </w:r>
      <w:bookmarkStart w:id="3477" w:name="_Hlk41033587"/>
      <w:r w:rsidR="00520DE9" w:rsidRPr="00520DE9">
        <w:t xml:space="preserve">(pre-requisite) the UE has established a PDU session (where traffic offload may apply) and the EC (Edge Computing) AF has subscribed to the SMF event </w:t>
      </w:r>
      <w:r w:rsidR="00252BF9">
        <w:t>"</w:t>
      </w:r>
      <w:r w:rsidR="00520DE9" w:rsidRPr="00520DE9">
        <w:t>UP path change</w:t>
      </w:r>
      <w:r w:rsidR="00252BF9">
        <w:t>"</w:t>
      </w:r>
      <w:r w:rsidR="00520DE9" w:rsidRPr="00520DE9">
        <w:t xml:space="preserve"> as defined in </w:t>
      </w:r>
      <w:r w:rsidR="004174B9" w:rsidRPr="00520DE9">
        <w:t>TS</w:t>
      </w:r>
      <w:r w:rsidR="004174B9">
        <w:t> </w:t>
      </w:r>
      <w:r w:rsidR="004174B9" w:rsidRPr="00520DE9">
        <w:t>23.502</w:t>
      </w:r>
      <w:r w:rsidR="004174B9">
        <w:t> </w:t>
      </w:r>
      <w:r w:rsidR="004174B9" w:rsidRPr="00520DE9">
        <w:t>[</w:t>
      </w:r>
      <w:r w:rsidR="00520DE9" w:rsidRPr="00520DE9">
        <w:t xml:space="preserve">3] </w:t>
      </w:r>
      <w:r w:rsidR="004174B9">
        <w:t>clause </w:t>
      </w:r>
      <w:r w:rsidR="00520DE9" w:rsidRPr="00520DE9">
        <w:t>5.2.8.3.1.</w:t>
      </w:r>
      <w:bookmarkEnd w:id="3477"/>
    </w:p>
    <w:p w14:paraId="1D972ACC" w14:textId="2A82FFB0" w:rsidR="00520DE9" w:rsidRPr="00520DE9" w:rsidRDefault="006F3B2B" w:rsidP="00520DE9">
      <w:pPr>
        <w:pStyle w:val="B1"/>
      </w:pPr>
      <w:r w:rsidRPr="00B47597">
        <w:t>0b).</w:t>
      </w:r>
      <w:r w:rsidR="00520DE9" w:rsidRPr="00520DE9">
        <w:tab/>
        <w:t xml:space="preserve">In the notification corresponding to the SMF event </w:t>
      </w:r>
      <w:r w:rsidR="00252BF9">
        <w:t>"</w:t>
      </w:r>
      <w:r w:rsidR="00520DE9" w:rsidRPr="00520DE9">
        <w:t>UP path change</w:t>
      </w:r>
      <w:r w:rsidR="00252BF9">
        <w:t>"</w:t>
      </w:r>
      <w:r w:rsidR="00520DE9" w:rsidRPr="00520DE9">
        <w:t xml:space="preserve"> the SMF provides (as defined in </w:t>
      </w:r>
      <w:r w:rsidR="004174B9" w:rsidRPr="00520DE9">
        <w:t>TS</w:t>
      </w:r>
      <w:r w:rsidR="004174B9">
        <w:t> </w:t>
      </w:r>
      <w:r w:rsidR="004174B9" w:rsidRPr="00520DE9">
        <w:t>23.502</w:t>
      </w:r>
      <w:r w:rsidR="004174B9">
        <w:t> </w:t>
      </w:r>
      <w:r w:rsidR="004174B9" w:rsidRPr="00520DE9">
        <w:t>[</w:t>
      </w:r>
      <w:r w:rsidR="00520DE9" w:rsidRPr="00520DE9">
        <w:t>3]</w:t>
      </w:r>
      <w:bookmarkStart w:id="3478" w:name="_Hlk34146010"/>
      <w:r w:rsidR="00520DE9" w:rsidRPr="00520DE9">
        <w:t xml:space="preserve"> clauses 5.2.8.3</w:t>
      </w:r>
      <w:bookmarkEnd w:id="3478"/>
      <w:r w:rsidR="00520DE9" w:rsidRPr="00520DE9">
        <w:t>.1 and 5.2.8.3.2) the EC (Edge Computing) AF with:</w:t>
      </w:r>
    </w:p>
    <w:p w14:paraId="4B51A63B" w14:textId="77777777"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14:paraId="16630246" w14:textId="77777777"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14:paraId="6F5AECED" w14:textId="77777777" w:rsidR="00520DE9" w:rsidRPr="00520DE9" w:rsidRDefault="00520DE9" w:rsidP="001C39DE">
      <w:pPr>
        <w:pStyle w:val="B3"/>
      </w:pPr>
      <w:r w:rsidRPr="00520DE9">
        <w:t>-</w:t>
      </w:r>
      <w:r w:rsidRPr="00520DE9">
        <w:tab/>
        <w:t>The Target DNAI (corresponds to the Edge Environment that hosts edge Application)</w:t>
      </w:r>
      <w:r w:rsidR="001C39DE">
        <w:t>.</w:t>
      </w:r>
    </w:p>
    <w:p w14:paraId="0E403477" w14:textId="77777777" w:rsidR="00520DE9" w:rsidRPr="00520DE9" w:rsidRDefault="00520DE9" w:rsidP="001C39DE">
      <w:pPr>
        <w:pStyle w:val="B3"/>
      </w:pPr>
      <w:r w:rsidRPr="00520DE9">
        <w:t>-</w:t>
      </w:r>
      <w:r w:rsidRPr="00520DE9">
        <w:tab/>
        <w:t>addressing information to reach a UE:</w:t>
      </w:r>
    </w:p>
    <w:p w14:paraId="50297027" w14:textId="77777777" w:rsidR="00520DE9" w:rsidRPr="00520DE9" w:rsidRDefault="00520DE9" w:rsidP="001C39DE">
      <w:pPr>
        <w:pStyle w:val="B4"/>
      </w:pPr>
      <w:r w:rsidRPr="00520DE9">
        <w:t>-</w:t>
      </w:r>
      <w:r w:rsidRPr="00520DE9">
        <w:tab/>
        <w:t>UE IP address / Prefix.</w:t>
      </w:r>
    </w:p>
    <w:p w14:paraId="60C0677A" w14:textId="77777777" w:rsidR="00520DE9" w:rsidRPr="00520DE9" w:rsidRDefault="00520DE9" w:rsidP="001C39DE">
      <w:pPr>
        <w:pStyle w:val="B4"/>
      </w:pPr>
      <w:r w:rsidRPr="00520DE9">
        <w:lastRenderedPageBreak/>
        <w:t>-</w:t>
      </w:r>
      <w:r w:rsidRPr="00520DE9">
        <w:tab/>
        <w:t>N6 traffic routing information.</w:t>
      </w:r>
    </w:p>
    <w:p w14:paraId="504E8EF5" w14:textId="77777777"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14:paraId="00A86931" w14:textId="40671E36" w:rsidR="006F3B2B" w:rsidRPr="00B47597" w:rsidRDefault="006F3B2B" w:rsidP="006F3B2B">
      <w:pPr>
        <w:pStyle w:val="B1"/>
      </w:pPr>
      <w:bookmarkStart w:id="3479" w:name="_Hlk30747941"/>
      <w:r w:rsidRPr="00B47597">
        <w:t>1.</w:t>
      </w:r>
      <w:r w:rsidRPr="00B47597">
        <w:tab/>
        <w:t>The UE invokes an APP running on a EAS,</w:t>
      </w:r>
    </w:p>
    <w:p w14:paraId="57D81F7E" w14:textId="4EFED030" w:rsidR="006F3B2B" w:rsidRPr="00B47597" w:rsidRDefault="006F3B2B" w:rsidP="006F3B2B">
      <w:pPr>
        <w:pStyle w:val="B1"/>
      </w:pPr>
      <w:r w:rsidRPr="00B47597">
        <w:t>2.</w:t>
      </w:r>
      <w:r w:rsidRPr="00B47597">
        <w:tab/>
        <w:t>The APP sends a request for information about the UE. The APP provides:</w:t>
      </w:r>
    </w:p>
    <w:p w14:paraId="59F08A57" w14:textId="77777777"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14:paraId="7BF81CE5" w14:textId="77777777" w:rsidR="00520DE9" w:rsidRPr="00520DE9" w:rsidRDefault="00520DE9" w:rsidP="00520DE9">
      <w:pPr>
        <w:pStyle w:val="B2"/>
      </w:pPr>
      <w:r w:rsidRPr="00520DE9">
        <w:t>-</w:t>
      </w:r>
      <w:r w:rsidRPr="00520DE9">
        <w:tab/>
        <w:t xml:space="preserve">The target UE identified by addressing information to reach the UE on the local N6 </w:t>
      </w:r>
      <w:bookmarkEnd w:id="3479"/>
      <w:r w:rsidRPr="00520DE9">
        <w:t>(which maps to the UE IP address / Prefix + N6 traffic routing information of the notification in step 2).</w:t>
      </w:r>
    </w:p>
    <w:p w14:paraId="78796F9B" w14:textId="77777777"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14:paraId="638D563D" w14:textId="2085A1B9" w:rsidR="00520DE9" w:rsidRPr="00520DE9" w:rsidRDefault="006F3B2B" w:rsidP="00520DE9">
      <w:pPr>
        <w:pStyle w:val="B1"/>
      </w:pPr>
      <w:r w:rsidRPr="00B47597">
        <w:t>3</w:t>
      </w:r>
      <w:r w:rsidR="00520DE9" w:rsidRPr="00520DE9">
        <w:t>.</w:t>
      </w:r>
      <w:r w:rsidR="00520DE9" w:rsidRPr="00520DE9">
        <w:tab/>
        <w:t>The EAS forwards the request to the EC AF (which is acting as manager of the edge Computing deployments): the EC AF receives at least:</w:t>
      </w:r>
    </w:p>
    <w:p w14:paraId="40323B07" w14:textId="77777777" w:rsidR="00520DE9" w:rsidRPr="00520DE9" w:rsidRDefault="00520DE9" w:rsidP="00520DE9">
      <w:pPr>
        <w:pStyle w:val="B2"/>
      </w:pPr>
      <w:r w:rsidRPr="00520DE9">
        <w:t>-</w:t>
      </w:r>
      <w:r w:rsidRPr="00520DE9">
        <w:tab/>
        <w:t>The Requested 5G RAN Info Type</w:t>
      </w:r>
      <w:r w:rsidR="001C39DE">
        <w:t>;</w:t>
      </w:r>
    </w:p>
    <w:p w14:paraId="620F3F5A" w14:textId="77777777"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14:paraId="7DFE484B" w14:textId="77777777"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14:paraId="1F2854F7" w14:textId="77777777"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14:paraId="69505AF9" w14:textId="77777777" w:rsidR="00520DE9" w:rsidRPr="00520DE9" w:rsidRDefault="00520DE9" w:rsidP="00520DE9">
      <w:pPr>
        <w:pStyle w:val="B2"/>
      </w:pPr>
      <w:r w:rsidRPr="00520DE9">
        <w:t>-</w:t>
      </w:r>
      <w:r w:rsidRPr="00520DE9">
        <w:tab/>
        <w:t>the APP or EAS identity.</w:t>
      </w:r>
    </w:p>
    <w:p w14:paraId="22100F99" w14:textId="77777777" w:rsidR="00355D16" w:rsidRDefault="00355D16" w:rsidP="00355D16">
      <w:pPr>
        <w:pStyle w:val="B1"/>
      </w:pPr>
      <w:r>
        <w:tab/>
        <w:t>The EC AF determines a local NEF based on the EAS source of the request and determines the SUPI/ GPSI of the UE based on UE addressing information.</w:t>
      </w:r>
    </w:p>
    <w:p w14:paraId="371C20B3" w14:textId="77777777" w:rsidR="00355D16" w:rsidRDefault="00355D16" w:rsidP="00355D16">
      <w:pPr>
        <w:pStyle w:val="B1"/>
      </w:pPr>
      <w:r>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64268BE1" w:rsidR="006F3B2B" w:rsidRPr="00B47597" w:rsidRDefault="006F3B2B" w:rsidP="006F3B2B">
      <w:pPr>
        <w:pStyle w:val="NO"/>
      </w:pPr>
      <w:r w:rsidRPr="00B47597">
        <w:t>NOTE:</w:t>
      </w:r>
      <w:r w:rsidRPr="00B47597">
        <w:tab/>
        <w:t>The mechanisms to validate the identity of the APP / of the EAS are defined by SA</w:t>
      </w:r>
      <w:r w:rsidR="00770EF6">
        <w:t> WG</w:t>
      </w:r>
      <w:r w:rsidRPr="00B47597">
        <w:t>3;</w:t>
      </w:r>
    </w:p>
    <w:p w14:paraId="4ABEFB17" w14:textId="77777777"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14:paraId="274E4ED2" w14:textId="4C7B2911" w:rsidR="006F3B2B" w:rsidRPr="00B47597" w:rsidRDefault="006F3B2B" w:rsidP="006F3B2B">
      <w:pPr>
        <w:pStyle w:val="B1"/>
      </w:pPr>
      <w:bookmarkStart w:id="3480" w:name="_Toc43317480"/>
      <w:bookmarkStart w:id="3481" w:name="_Toc43374952"/>
      <w:bookmarkStart w:id="3482" w:name="_Toc43375413"/>
      <w:bookmarkStart w:id="3483" w:name="_Toc43801937"/>
      <w:bookmarkStart w:id="3484" w:name="_Toc43806203"/>
      <w:bookmarkStart w:id="3485" w:name="_Toc43806510"/>
      <w:r w:rsidRPr="00B47597">
        <w:t>4a</w:t>
      </w:r>
      <w:bookmarkStart w:id="3486" w:name="_Hlk41984043"/>
      <w:r w:rsidR="007D67C1">
        <w:tab/>
      </w:r>
      <w:r w:rsidRPr="00B47597">
        <w:t>The EC AF configures the local NEF to</w:t>
      </w:r>
      <w:r w:rsidR="00355D16">
        <w:t xml:space="preserve"> </w:t>
      </w:r>
      <w:r w:rsidRPr="00B47597">
        <w:t xml:space="preserve">receive tracing output from </w:t>
      </w:r>
      <w:r w:rsidRPr="007D67C1">
        <w:t xml:space="preserve">MnS producer for </w:t>
      </w:r>
      <w:r w:rsidRPr="00B47597">
        <w:t>NG RAN), and then to deliver the collected information to the APP after proper filtering of the information: the EC AF invokes Create local NEF reporting, providing the local NEF with the association between a Trace Reference and</w:t>
      </w:r>
      <w:r w:rsidR="00770EF6">
        <w:t>:</w:t>
      </w:r>
    </w:p>
    <w:p w14:paraId="0232867D" w14:textId="7EEA50E0" w:rsidR="006F3B2B" w:rsidRPr="00B47597" w:rsidRDefault="007D67C1" w:rsidP="00770EF6">
      <w:pPr>
        <w:pStyle w:val="B2"/>
      </w:pPr>
      <w:r>
        <w:tab/>
      </w:r>
      <w:r w:rsidR="006F3B2B" w:rsidRPr="00B47597">
        <w:t xml:space="preserve">Data delivery information </w:t>
      </w:r>
      <w:bookmarkEnd w:id="3486"/>
      <w:r w:rsidR="006F3B2B" w:rsidRPr="00B47597">
        <w:t>(proxying the application request thus providing also the URI where the local NEF is to deliver the output information towards the APP) needed by the local NEF to deliver the requested information via an API to the proper APP</w:t>
      </w:r>
      <w:r w:rsidR="00770EF6">
        <w:t>.</w:t>
      </w:r>
    </w:p>
    <w:p w14:paraId="675E25BA" w14:textId="587620C9" w:rsidR="006F3B2B" w:rsidRPr="00B47597" w:rsidRDefault="007D67C1" w:rsidP="00770EF6">
      <w:pPr>
        <w:pStyle w:val="B2"/>
      </w:pPr>
      <w:r w:rsidRPr="007D67C1">
        <w:t>-</w:t>
      </w:r>
      <w:r w:rsidRPr="007D67C1">
        <w:tab/>
      </w:r>
      <w:r w:rsidR="006F3B2B" w:rsidRPr="007D67C1">
        <w:t xml:space="preserve">the </w:t>
      </w:r>
      <w:bookmarkStart w:id="3487" w:name="_Hlk41984058"/>
      <w:r w:rsidR="006F3B2B" w:rsidRPr="007D67C1">
        <w:t>APP or EAS identity</w:t>
      </w:r>
      <w:r w:rsidR="006F3B2B" w:rsidRPr="00B47597">
        <w:t xml:space="preserve"> </w:t>
      </w:r>
      <w:bookmarkEnd w:id="3487"/>
      <w:r w:rsidR="006F3B2B" w:rsidRPr="00B47597">
        <w:t>needed by the local NEF to determine the operator policies related with data that the operator is willing to share with the EAS / Edge App</w:t>
      </w:r>
      <w:r w:rsidR="00770EF6">
        <w:t>.</w:t>
      </w:r>
    </w:p>
    <w:p w14:paraId="21DA32E1" w14:textId="59E1C560" w:rsidR="006F3B2B" w:rsidRPr="00B47597" w:rsidRDefault="006F3B2B" w:rsidP="006F3B2B">
      <w:pPr>
        <w:pStyle w:val="B1"/>
      </w:pPr>
      <w:r w:rsidRPr="00B47597">
        <w:t>4b</w:t>
      </w:r>
      <w:r w:rsidR="007D67C1">
        <w:tab/>
      </w:r>
      <w:r w:rsidRPr="00B47597">
        <w:t>The EC AF asks 5GC for trace (</w:t>
      </w:r>
      <w:bookmarkStart w:id="3488" w:name="_Hlk34601212"/>
      <w:r w:rsidRPr="00B47597">
        <w:t xml:space="preserve">Requested RAN Info Type, </w:t>
      </w:r>
      <w:bookmarkEnd w:id="3488"/>
      <w:r w:rsidRPr="00B47597">
        <w:t>Trace Reference) about the UE identified by its SUPI/GPSI.</w:t>
      </w:r>
    </w:p>
    <w:p w14:paraId="4ADEB835" w14:textId="508F81D3" w:rsidR="006F3B2B" w:rsidRPr="00B47597" w:rsidRDefault="007D67C1" w:rsidP="007D67C1">
      <w:pPr>
        <w:pStyle w:val="B1"/>
      </w:pPr>
      <w:r>
        <w:tab/>
      </w:r>
      <w:r w:rsidR="006F3B2B" w:rsidRPr="00B47597">
        <w:t xml:space="preserve">This uses a Create MOI (as defined in </w:t>
      </w:r>
      <w:r w:rsidR="004174B9" w:rsidRPr="00B47597">
        <w:t>TS</w:t>
      </w:r>
      <w:r w:rsidR="004174B9">
        <w:t> </w:t>
      </w:r>
      <w:r w:rsidR="004174B9" w:rsidRPr="00B47597">
        <w:t>28.622</w:t>
      </w:r>
      <w:r w:rsidR="004174B9">
        <w:t> [</w:t>
      </w:r>
      <w:r w:rsidR="00770EF6">
        <w:t>36]</w:t>
      </w:r>
      <w:r w:rsidR="006F3B2B" w:rsidRPr="00B47597">
        <w:t xml:space="preserve"> and </w:t>
      </w:r>
      <w:r w:rsidR="004174B9" w:rsidRPr="00B47597">
        <w:t>TS</w:t>
      </w:r>
      <w:r w:rsidR="004174B9">
        <w:t> </w:t>
      </w:r>
      <w:r w:rsidR="004174B9" w:rsidRPr="00B47597">
        <w:t>32.422</w:t>
      </w:r>
      <w:r w:rsidR="004174B9">
        <w:t> [</w:t>
      </w:r>
      <w:r w:rsidR="00770EF6">
        <w:t>35]</w:t>
      </w:r>
      <w:r w:rsidR="006F3B2B" w:rsidRPr="00B47597">
        <w:t>): providing (Trace Reference , SUPI,</w:t>
      </w:r>
      <w:r w:rsidR="00355D16">
        <w:t xml:space="preserve"> </w:t>
      </w:r>
      <w:r w:rsidR="006F3B2B" w:rsidRPr="00B47597">
        <w:t>TraceConsumer (URI of the Trace Reporting MnS consumer for the streaming trace reporting = URI of the local TCE), Job type (Immediate-MDT+Trace), TraceReportingFormat = Streaming). This step is meant to reuse SA</w:t>
      </w:r>
      <w:r w:rsidR="00770EF6">
        <w:t> WG</w:t>
      </w:r>
      <w:r w:rsidR="006F3B2B" w:rsidRPr="00B47597">
        <w:t>5 R</w:t>
      </w:r>
      <w:r w:rsidR="00770EF6">
        <w:t>el-</w:t>
      </w:r>
      <w:r w:rsidR="006F3B2B" w:rsidRPr="00B47597">
        <w:t>16 specifications. Any information on this step is only indicative (to show how the solution works) and is not meant for any 3GPP specification change.</w:t>
      </w:r>
    </w:p>
    <w:p w14:paraId="5D4D9441" w14:textId="095A7911" w:rsidR="006F3B2B" w:rsidRPr="007D67C1" w:rsidRDefault="006F3B2B" w:rsidP="007D67C1">
      <w:pPr>
        <w:pStyle w:val="B1"/>
      </w:pPr>
      <w:r w:rsidRPr="007D67C1">
        <w:lastRenderedPageBreak/>
        <w:t>4c.</w:t>
      </w:r>
      <w:r w:rsidRPr="007D67C1">
        <w:tab/>
        <w:t>The Tracing Requirements are propagated via the 5GC to the NG RAN currently serving the UE. If the UE moves between NG RAN(s) (Hand-Over), the Tracing Requirements are provided to the new NG RAN serving the UE</w:t>
      </w:r>
      <w:r w:rsidR="00770EF6">
        <w:t>.</w:t>
      </w:r>
    </w:p>
    <w:p w14:paraId="043D7B00" w14:textId="686DC52C" w:rsidR="006F3B2B" w:rsidRPr="007D67C1" w:rsidRDefault="007D67C1" w:rsidP="007D67C1">
      <w:pPr>
        <w:pStyle w:val="B1"/>
      </w:pPr>
      <w:r>
        <w:tab/>
      </w:r>
      <w:r w:rsidR="006F3B2B" w:rsidRPr="007D67C1">
        <w:t xml:space="preserve">The Tracing Requirements are transferred to AMF as part of subscription data per </w:t>
      </w:r>
      <w:r w:rsidR="00355D16">
        <w:t>Rel-16</w:t>
      </w:r>
      <w:r w:rsidR="006F3B2B" w:rsidRPr="007D67C1">
        <w:t xml:space="preserve"> specs (as part of subscription data defined in </w:t>
      </w:r>
      <w:bookmarkStart w:id="3489" w:name="_Hlk34601313"/>
      <w:r w:rsidR="006F3B2B" w:rsidRPr="007D67C1">
        <w:t>Table 5.2.3.3.1-1 of R</w:t>
      </w:r>
      <w:r w:rsidR="00770EF6">
        <w:t>el-</w:t>
      </w:r>
      <w:r w:rsidR="006F3B2B" w:rsidRPr="007D67C1">
        <w:t xml:space="preserve">16 </w:t>
      </w:r>
      <w:bookmarkEnd w:id="3489"/>
      <w:r w:rsidR="004174B9" w:rsidRPr="007D67C1">
        <w:t>TS</w:t>
      </w:r>
      <w:r w:rsidR="004174B9">
        <w:t> </w:t>
      </w:r>
      <w:r w:rsidR="004174B9" w:rsidRPr="007D67C1">
        <w:t>23.502</w:t>
      </w:r>
      <w:r w:rsidR="004174B9">
        <w:t> [</w:t>
      </w:r>
      <w:r w:rsidR="00770EF6">
        <w:t>3]</w:t>
      </w:r>
      <w:r w:rsidR="006F3B2B" w:rsidRPr="007D67C1">
        <w:t>) and then transferred from AMF towards the NG RAN over NGAP as defined in R</w:t>
      </w:r>
      <w:r w:rsidR="00770EF6">
        <w:t>el-</w:t>
      </w:r>
      <w:r w:rsidR="006F3B2B" w:rsidRPr="007D67C1">
        <w:t xml:space="preserve">16 in </w:t>
      </w:r>
      <w:r w:rsidR="00770EF6" w:rsidRPr="007D67C1">
        <w:t>TS</w:t>
      </w:r>
      <w:r w:rsidR="00770EF6">
        <w:t> </w:t>
      </w:r>
      <w:r w:rsidR="00770EF6" w:rsidRPr="007D67C1">
        <w:t>3</w:t>
      </w:r>
      <w:r w:rsidR="006F3B2B" w:rsidRPr="007D67C1">
        <w:t>8.413</w:t>
      </w:r>
      <w:r w:rsidR="004174B9">
        <w:t> [39]</w:t>
      </w:r>
      <w:r w:rsidR="006F3B2B" w:rsidRPr="007D67C1">
        <w:t xml:space="preserve"> and </w:t>
      </w:r>
      <w:r w:rsidR="004174B9" w:rsidRPr="007D67C1">
        <w:t>TS</w:t>
      </w:r>
      <w:r w:rsidR="004174B9">
        <w:t> </w:t>
      </w:r>
      <w:r w:rsidR="004174B9" w:rsidRPr="007D67C1">
        <w:t>23.501</w:t>
      </w:r>
      <w:r w:rsidR="004174B9">
        <w:t> [</w:t>
      </w:r>
      <w:r w:rsidR="00770EF6">
        <w:t>2]</w:t>
      </w:r>
      <w:r w:rsidR="006F3B2B" w:rsidRPr="007D67C1">
        <w:t xml:space="preserve"> </w:t>
      </w:r>
      <w:r w:rsidR="004174B9">
        <w:t>clause </w:t>
      </w:r>
      <w:r w:rsidR="006F3B2B" w:rsidRPr="007D67C1">
        <w:t>5.25.1</w:t>
      </w:r>
      <w:r w:rsidR="00770EF6">
        <w:t>.</w:t>
      </w:r>
    </w:p>
    <w:p w14:paraId="45A46C5E" w14:textId="5F242E71" w:rsidR="006F3B2B" w:rsidRPr="007D67C1" w:rsidRDefault="006F3B2B" w:rsidP="007D67C1">
      <w:pPr>
        <w:pStyle w:val="B1"/>
      </w:pPr>
      <w:r w:rsidRPr="007D67C1">
        <w:t>5</w:t>
      </w:r>
      <w:r w:rsidRPr="007D67C1">
        <w:tab/>
        <w:t>The local NEF receives tracing information from MnS producer for TCE defined by SA</w:t>
      </w:r>
      <w:r w:rsidR="00770EF6">
        <w:t> WG</w:t>
      </w:r>
      <w:r w:rsidRPr="007D67C1">
        <w:t>5 MnS framework.</w:t>
      </w:r>
    </w:p>
    <w:p w14:paraId="4FDE22EC" w14:textId="3EBBB7DE" w:rsidR="006F3B2B" w:rsidRPr="00B7218B" w:rsidRDefault="007D67C1" w:rsidP="007D67C1">
      <w:pPr>
        <w:pStyle w:val="B1"/>
      </w:pPr>
      <w:r w:rsidRPr="007D67C1">
        <w:tab/>
      </w:r>
      <w:r w:rsidR="006F3B2B" w:rsidRPr="007D67C1">
        <w:t xml:space="preserve">The TCE reports the captured Trace Records (defined in </w:t>
      </w:r>
      <w:r w:rsidR="004174B9" w:rsidRPr="007D67C1">
        <w:t>TS</w:t>
      </w:r>
      <w:r w:rsidR="004174B9">
        <w:t> </w:t>
      </w:r>
      <w:r w:rsidR="004174B9" w:rsidRPr="007D67C1">
        <w:t>32.423</w:t>
      </w:r>
      <w:r w:rsidR="004174B9">
        <w:t> [</w:t>
      </w:r>
      <w:r w:rsidR="00770EF6">
        <w:t>37]</w:t>
      </w:r>
      <w:r w:rsidR="006F3B2B" w:rsidRPr="007D67C1">
        <w:t xml:space="preserve">, </w:t>
      </w:r>
      <w:r w:rsidR="004174B9">
        <w:t>clause </w:t>
      </w:r>
      <w:r w:rsidR="006F3B2B" w:rsidRPr="007D67C1">
        <w:t xml:space="preserve">5. </w:t>
      </w:r>
      <w:r w:rsidR="00770EF6">
        <w:t>'</w:t>
      </w:r>
      <w:r w:rsidR="006F3B2B" w:rsidRPr="007D67C1">
        <w:t>Trace streaming format</w:t>
      </w:r>
      <w:r w:rsidR="00770EF6">
        <w:t>'</w:t>
      </w:r>
      <w:r w:rsidR="006F3B2B" w:rsidRPr="007D67C1">
        <w:t>). This step is meant to reuse SA</w:t>
      </w:r>
      <w:r w:rsidR="00770EF6">
        <w:t> WG</w:t>
      </w:r>
      <w:r w:rsidR="006F3B2B" w:rsidRPr="007D67C1">
        <w:t>5 R</w:t>
      </w:r>
      <w:r w:rsidR="00770EF6">
        <w:t>el-</w:t>
      </w:r>
      <w:r w:rsidR="006F3B2B" w:rsidRPr="007D67C1">
        <w:t>16 specifications. Any information on this step is only indicative (to show how the solution works) and is not meant for any 3GPP specification change.</w:t>
      </w:r>
    </w:p>
    <w:p w14:paraId="3539D2C0" w14:textId="21A5EBEE"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w:t>
      </w:r>
    </w:p>
    <w:p w14:paraId="0656D703" w14:textId="7AB153B0"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DAB21E8" w14:textId="77777777" w:rsidR="00520DE9" w:rsidRPr="00520DE9" w:rsidRDefault="00520DE9" w:rsidP="00520DE9">
      <w:pPr>
        <w:pStyle w:val="Heading3"/>
      </w:pPr>
      <w:bookmarkStart w:id="3490" w:name="_Toc50466971"/>
      <w:bookmarkStart w:id="3491" w:name="_Toc50468315"/>
      <w:bookmarkStart w:id="3492" w:name="_Toc50468585"/>
      <w:bookmarkStart w:id="3493" w:name="_Toc50468856"/>
      <w:bookmarkStart w:id="3494" w:name="_Toc50630823"/>
      <w:bookmarkStart w:id="3495" w:name="_Toc54944173"/>
      <w:r w:rsidRPr="00520DE9">
        <w:t>6.42.3</w:t>
      </w:r>
      <w:r w:rsidRPr="00520DE9">
        <w:tab/>
      </w:r>
      <w:bookmarkEnd w:id="3480"/>
      <w:r w:rsidRPr="00520DE9">
        <w:t>Impacts on services, entities and interfaces</w:t>
      </w:r>
      <w:bookmarkEnd w:id="3481"/>
      <w:bookmarkEnd w:id="3482"/>
      <w:bookmarkEnd w:id="3483"/>
      <w:bookmarkEnd w:id="3484"/>
      <w:bookmarkEnd w:id="3485"/>
      <w:bookmarkEnd w:id="3490"/>
      <w:bookmarkEnd w:id="3491"/>
      <w:bookmarkEnd w:id="3492"/>
      <w:bookmarkEnd w:id="3493"/>
      <w:bookmarkEnd w:id="3494"/>
      <w:bookmarkEnd w:id="3495"/>
    </w:p>
    <w:p w14:paraId="5F9ADA19" w14:textId="4E8CC2F8" w:rsidR="007D67C1" w:rsidRPr="00B47597" w:rsidRDefault="007D67C1" w:rsidP="007D67C1">
      <w:bookmarkStart w:id="3496" w:name="_Toc26520148"/>
      <w:bookmarkStart w:id="3497" w:name="_Toc26530889"/>
      <w:bookmarkStart w:id="3498" w:name="_Toc26530939"/>
      <w:bookmarkStart w:id="3499" w:name="_Toc26530988"/>
      <w:bookmarkStart w:id="3500" w:name="_Toc43317481"/>
      <w:bookmarkStart w:id="3501" w:name="_Toc43374953"/>
      <w:bookmarkStart w:id="3502" w:name="_Toc43375414"/>
      <w:bookmarkStart w:id="3503" w:name="_Toc43801938"/>
      <w:bookmarkStart w:id="3504" w:name="_Toc43806204"/>
      <w:bookmarkStart w:id="3505" w:name="_Toc43806511"/>
      <w:r w:rsidRPr="00B47597">
        <w:t>Impacts common to the 2 variants</w:t>
      </w:r>
      <w:r w:rsidR="00770EF6">
        <w:t>:</w:t>
      </w:r>
    </w:p>
    <w:p w14:paraId="52ADE359" w14:textId="6F60DA27" w:rsidR="007D67C1" w:rsidRPr="00B47597" w:rsidRDefault="007D67C1" w:rsidP="007D67C1">
      <w:pPr>
        <w:pStyle w:val="B1"/>
      </w:pPr>
      <w:r w:rsidRPr="00B47597">
        <w:t>-</w:t>
      </w:r>
      <w:r w:rsidRPr="00B47597">
        <w:tab/>
        <w:t>Addition of the local NEF in the architecture</w:t>
      </w:r>
      <w:r w:rsidR="00770EF6">
        <w:t>:</w:t>
      </w:r>
    </w:p>
    <w:p w14:paraId="73F7A73E" w14:textId="0C5461A5" w:rsidR="007D67C1" w:rsidRPr="007D67C1" w:rsidRDefault="007D67C1" w:rsidP="007D67C1">
      <w:pPr>
        <w:pStyle w:val="B2"/>
      </w:pPr>
      <w:r w:rsidRPr="007D67C1">
        <w:t>-</w:t>
      </w:r>
      <w:r w:rsidRPr="007D67C1">
        <w:tab/>
        <w:t>The local NEF is configured by the EC AF</w:t>
      </w:r>
      <w:r w:rsidR="00770EF6">
        <w:t>.</w:t>
      </w:r>
    </w:p>
    <w:p w14:paraId="7ED7F486" w14:textId="7034A015" w:rsidR="007D67C1" w:rsidRPr="00E311E7" w:rsidRDefault="007D67C1" w:rsidP="007D67C1">
      <w:pPr>
        <w:pStyle w:val="B2"/>
      </w:pPr>
      <w:r w:rsidRPr="007D67C1">
        <w:t>-</w:t>
      </w:r>
      <w:r w:rsidRPr="007D67C1">
        <w:tab/>
        <w:t>the local NEF acts as a consumer of OAM (MnS) information that translates this information into Notifications sent to the configured URI (of the App)</w:t>
      </w:r>
      <w:r w:rsidR="00770EF6">
        <w:t>.</w:t>
      </w:r>
    </w:p>
    <w:p w14:paraId="363287E1" w14:textId="77777777" w:rsidR="00770EF6" w:rsidRDefault="007D67C1" w:rsidP="007D67C1">
      <w:pPr>
        <w:pStyle w:val="B1"/>
      </w:pPr>
      <w:r w:rsidRPr="00B47597">
        <w:t>-</w:t>
      </w:r>
      <w:r w:rsidRPr="00B47597">
        <w:tab/>
      </w:r>
      <w:r w:rsidR="00770EF6" w:rsidRPr="00B47597">
        <w:t xml:space="preserve">The </w:t>
      </w:r>
      <w:r w:rsidRPr="00B47597">
        <w:t>local NEF is to apply operator policies to NG RAN information sent to the EAS / App. and acts as</w:t>
      </w:r>
      <w:r w:rsidR="00770EF6">
        <w:t>:</w:t>
      </w:r>
    </w:p>
    <w:p w14:paraId="71310F9B" w14:textId="27A31392" w:rsidR="007D67C1" w:rsidRPr="00B47597" w:rsidRDefault="007D67C1" w:rsidP="00770EF6">
      <w:pPr>
        <w:pStyle w:val="B2"/>
      </w:pPr>
      <w:r w:rsidRPr="00B47597">
        <w:t>-</w:t>
      </w:r>
      <w:r w:rsidRPr="00B47597">
        <w:tab/>
        <w:t>Upgrade of the role of the EC related AF: this AF is based on an App/EAS request to determine and configure a local NEF.</w:t>
      </w:r>
    </w:p>
    <w:p w14:paraId="02309EC1" w14:textId="6D76E9CF" w:rsidR="007D67C1" w:rsidRPr="00B47597" w:rsidRDefault="007D67C1" w:rsidP="007D67C1">
      <w:bookmarkStart w:id="3506" w:name="_Hlk49449889"/>
      <w:r w:rsidRPr="00B47597">
        <w:t>Impacts of the Tracing variant</w:t>
      </w:r>
      <w:r w:rsidR="00770EF6">
        <w:t>:</w:t>
      </w:r>
    </w:p>
    <w:p w14:paraId="1E4705E4" w14:textId="76FFA2CA" w:rsidR="007D67C1" w:rsidRPr="00B47597" w:rsidRDefault="007D67C1" w:rsidP="007D67C1">
      <w:pPr>
        <w:pStyle w:val="B1"/>
      </w:pPr>
      <w:r w:rsidRPr="00B47597">
        <w:t>-</w:t>
      </w:r>
      <w:r w:rsidRPr="00B47597">
        <w:tab/>
        <w:t xml:space="preserve">the EC related AF, acting as a MnS client is to request tracing from MnS producer for TCE. No 3GPP </w:t>
      </w:r>
      <w:r w:rsidR="00355D16">
        <w:t>SA WG5</w:t>
      </w:r>
      <w:r w:rsidRPr="00B47597">
        <w:t xml:space="preserve"> specification change is meant. The tracing variant does NOT require any interaction with </w:t>
      </w:r>
      <w:r w:rsidR="00355D16">
        <w:t>SA WG5</w:t>
      </w:r>
      <w:r w:rsidRPr="00B47597">
        <w:t xml:space="preserve"> as </w:t>
      </w:r>
      <w:r w:rsidR="00355D16">
        <w:t>Rel-16</w:t>
      </w:r>
      <w:r w:rsidRPr="00B47597">
        <w:t xml:space="preserve"> </w:t>
      </w:r>
      <w:r w:rsidR="00355D16">
        <w:t>SA WG5</w:t>
      </w:r>
      <w:r w:rsidRPr="00B47597">
        <w:t xml:space="preserve"> specifications are reused </w:t>
      </w:r>
      <w:r w:rsidR="00770EF6">
        <w:t>"</w:t>
      </w:r>
      <w:r w:rsidRPr="00B47597">
        <w:t>as is</w:t>
      </w:r>
      <w:r w:rsidR="00770EF6">
        <w:t>"</w:t>
      </w:r>
    </w:p>
    <w:bookmarkEnd w:id="3506"/>
    <w:p w14:paraId="25B9C304" w14:textId="007561FA" w:rsidR="007D67C1" w:rsidRPr="00B47597" w:rsidRDefault="007D67C1" w:rsidP="007D67C1">
      <w:r w:rsidRPr="00B47597">
        <w:t>Impacts of the Variant relying on local NEF interrogating the NG RAN</w:t>
      </w:r>
      <w:r w:rsidR="00770EF6">
        <w:t>:</w:t>
      </w:r>
    </w:p>
    <w:p w14:paraId="627B29FF" w14:textId="070E1353" w:rsidR="007D67C1" w:rsidRPr="00B47597" w:rsidRDefault="007D67C1" w:rsidP="007D67C1">
      <w:pPr>
        <w:pStyle w:val="B1"/>
      </w:pPr>
      <w:r w:rsidRPr="00B47597">
        <w:t>-</w:t>
      </w:r>
      <w:r w:rsidRPr="00B47597">
        <w:tab/>
        <w:t>The AMF supports a new event id corresponding to the reporting of the identity of the NG RAN currently serving the UE together with the NGAP identifier of the UE over N2</w:t>
      </w:r>
      <w:r w:rsidR="00770EF6">
        <w:t>.</w:t>
      </w:r>
    </w:p>
    <w:p w14:paraId="2A0708A9" w14:textId="73E54FDD" w:rsidR="007D67C1" w:rsidRPr="00B47597" w:rsidRDefault="007D67C1" w:rsidP="007D67C1">
      <w:pPr>
        <w:pStyle w:val="B1"/>
      </w:pPr>
      <w:r w:rsidRPr="00B47597">
        <w:t>-</w:t>
      </w:r>
      <w:r w:rsidRPr="00B47597">
        <w:tab/>
        <w:t>the EC AF is able to derive the URI where MnS services of the MnS producer for NG RAN may be invoked from the N2 identity of this NG RAN</w:t>
      </w:r>
      <w:r w:rsidR="00770EF6">
        <w:t>.</w:t>
      </w:r>
    </w:p>
    <w:p w14:paraId="6AE3F9E2" w14:textId="57B43A38" w:rsidR="007D67C1" w:rsidRPr="00355D16" w:rsidRDefault="007D67C1" w:rsidP="00355D16">
      <w:r w:rsidRPr="00355D16">
        <w:t>The reporting mechanism does not require RAN (NGAP or air interface) change and MnS producer for NG RAN change.</w:t>
      </w:r>
    </w:p>
    <w:p w14:paraId="4097AF88" w14:textId="77777777" w:rsidR="00520DE9" w:rsidRPr="00520DE9" w:rsidRDefault="00520DE9" w:rsidP="00520DE9">
      <w:pPr>
        <w:pStyle w:val="Heading2"/>
      </w:pPr>
      <w:bookmarkStart w:id="3507" w:name="_Toc50466972"/>
      <w:bookmarkStart w:id="3508" w:name="_Toc50468316"/>
      <w:bookmarkStart w:id="3509" w:name="_Toc50468586"/>
      <w:bookmarkStart w:id="3510" w:name="_Toc50468857"/>
      <w:bookmarkStart w:id="3511" w:name="_Toc50630824"/>
      <w:bookmarkStart w:id="3512" w:name="_Toc54944174"/>
      <w:r w:rsidRPr="00520DE9">
        <w:t>6.43</w:t>
      </w:r>
      <w:r w:rsidRPr="00520DE9">
        <w:rPr>
          <w:rFonts w:hint="eastAsia"/>
        </w:rPr>
        <w:tab/>
      </w:r>
      <w:r w:rsidRPr="00520DE9">
        <w:t>Solution</w:t>
      </w:r>
      <w:r w:rsidRPr="00520DE9">
        <w:rPr>
          <w:rFonts w:hint="eastAsia"/>
        </w:rPr>
        <w:t xml:space="preserve"> #</w:t>
      </w:r>
      <w:r w:rsidRPr="00520DE9">
        <w:t xml:space="preserve">43: </w:t>
      </w:r>
      <w:bookmarkEnd w:id="3496"/>
      <w:bookmarkEnd w:id="3497"/>
      <w:bookmarkEnd w:id="3498"/>
      <w:bookmarkEnd w:id="3499"/>
      <w:r w:rsidRPr="00520DE9">
        <w:t>Low Latency exposure API by using the distributed CAPIF framework feature</w:t>
      </w:r>
      <w:bookmarkEnd w:id="3500"/>
      <w:bookmarkEnd w:id="3501"/>
      <w:bookmarkEnd w:id="3502"/>
      <w:bookmarkEnd w:id="3503"/>
      <w:bookmarkEnd w:id="3504"/>
      <w:bookmarkEnd w:id="3505"/>
      <w:bookmarkEnd w:id="3507"/>
      <w:bookmarkEnd w:id="3508"/>
      <w:bookmarkEnd w:id="3509"/>
      <w:bookmarkEnd w:id="3510"/>
      <w:bookmarkEnd w:id="3511"/>
      <w:bookmarkEnd w:id="3512"/>
    </w:p>
    <w:p w14:paraId="1635DBBC" w14:textId="77777777" w:rsidR="00520DE9" w:rsidRPr="00520DE9" w:rsidRDefault="00520DE9" w:rsidP="00520DE9">
      <w:pPr>
        <w:pStyle w:val="Heading3"/>
      </w:pPr>
      <w:bookmarkStart w:id="3513" w:name="_Toc26520149"/>
      <w:bookmarkStart w:id="3514" w:name="_Toc26530890"/>
      <w:bookmarkStart w:id="3515" w:name="_Toc26530940"/>
      <w:bookmarkStart w:id="3516" w:name="_Toc26530989"/>
      <w:bookmarkStart w:id="3517" w:name="_Toc43317482"/>
      <w:bookmarkStart w:id="3518" w:name="_Toc43374954"/>
      <w:bookmarkStart w:id="3519" w:name="_Toc43375415"/>
      <w:bookmarkStart w:id="3520" w:name="_Toc43801939"/>
      <w:bookmarkStart w:id="3521" w:name="_Toc43806205"/>
      <w:bookmarkStart w:id="3522" w:name="_Toc43806512"/>
      <w:bookmarkStart w:id="3523" w:name="_Toc50466973"/>
      <w:bookmarkStart w:id="3524" w:name="_Toc50468317"/>
      <w:bookmarkStart w:id="3525" w:name="_Toc50468587"/>
      <w:bookmarkStart w:id="3526" w:name="_Toc50468858"/>
      <w:bookmarkStart w:id="3527" w:name="_Toc50630825"/>
      <w:bookmarkStart w:id="3528" w:name="_Toc54944175"/>
      <w:r w:rsidRPr="00520DE9">
        <w:t>6.43.</w:t>
      </w:r>
      <w:r w:rsidRPr="00520DE9">
        <w:rPr>
          <w:rFonts w:hint="eastAsia"/>
        </w:rPr>
        <w:t>1</w:t>
      </w:r>
      <w:r w:rsidRPr="00520DE9">
        <w:rPr>
          <w:rFonts w:hint="eastAsia"/>
        </w:rPr>
        <w:tab/>
      </w:r>
      <w:r w:rsidRPr="00520DE9">
        <w:t>Introduction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2B3B8148" w14:textId="77777777"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520DE9">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520DE9" w:rsidRDefault="00520DE9" w:rsidP="00520DE9">
      <w:pPr>
        <w:pStyle w:val="TH"/>
      </w:pPr>
      <w:r w:rsidRPr="00520DE9">
        <w:object w:dxaOrig="8064" w:dyaOrig="3852" w14:anchorId="7B1F0C4D">
          <v:shape id="_x0000_i1123" type="#_x0000_t75" style="width:404.15pt;height:193.45pt" o:ole="">
            <v:imagedata r:id="rId209" o:title=""/>
          </v:shape>
          <o:OLEObject Type="Embed" ProgID="Visio.Drawing.15" ShapeID="_x0000_i1123" DrawAspect="Content" ObjectID="_1665558019" r:id="rId210"/>
        </w:object>
      </w:r>
    </w:p>
    <w:p w14:paraId="11F0DF55" w14:textId="77777777" w:rsidR="00520DE9" w:rsidRPr="00520DE9" w:rsidRDefault="00520DE9" w:rsidP="00520DE9">
      <w:pPr>
        <w:pStyle w:val="TF"/>
      </w:pPr>
      <w:r w:rsidRPr="00520DE9">
        <w:t>Figure 6.43.1-1: Low latency exposure solution for RAN QoS information to and edge application</w:t>
      </w:r>
    </w:p>
    <w:p w14:paraId="60B4778D" w14:textId="1ADDAE9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As for the solution the EAS gets information from the PSA UPF, it is FFS which RAN information the EAS can get via the PSA UPF.</w:t>
      </w:r>
    </w:p>
    <w:p w14:paraId="065B347E" w14:textId="77777777" w:rsidR="00520DE9" w:rsidRPr="00520DE9" w:rsidRDefault="00520DE9" w:rsidP="00520DE9">
      <w:pPr>
        <w:pStyle w:val="Heading3"/>
      </w:pPr>
      <w:bookmarkStart w:id="3529" w:name="_Toc26520150"/>
      <w:bookmarkStart w:id="3530" w:name="_Toc26530891"/>
      <w:bookmarkStart w:id="3531" w:name="_Toc26530941"/>
      <w:bookmarkStart w:id="3532" w:name="_Toc26530990"/>
      <w:bookmarkStart w:id="3533" w:name="_Toc43317483"/>
      <w:bookmarkStart w:id="3534" w:name="_Toc43374955"/>
      <w:bookmarkStart w:id="3535" w:name="_Toc43375416"/>
      <w:bookmarkStart w:id="3536" w:name="_Toc43801940"/>
      <w:bookmarkStart w:id="3537" w:name="_Toc43806206"/>
      <w:bookmarkStart w:id="3538" w:name="_Toc43806513"/>
      <w:bookmarkStart w:id="3539" w:name="_Toc50466974"/>
      <w:bookmarkStart w:id="3540" w:name="_Toc50468318"/>
      <w:bookmarkStart w:id="3541" w:name="_Toc50468588"/>
      <w:bookmarkStart w:id="3542" w:name="_Toc50468859"/>
      <w:bookmarkStart w:id="3543" w:name="_Toc50630826"/>
      <w:bookmarkStart w:id="3544" w:name="_Toc54944176"/>
      <w:r w:rsidRPr="00520DE9">
        <w:t>6.43.2</w:t>
      </w:r>
      <w:r w:rsidRPr="00520DE9">
        <w:rPr>
          <w:rFonts w:hint="eastAsia"/>
        </w:rPr>
        <w:tab/>
      </w:r>
      <w:r w:rsidRPr="00520DE9">
        <w:t xml:space="preserve">Functional </w:t>
      </w:r>
      <w:r w:rsidRPr="00520DE9">
        <w:rPr>
          <w:rFonts w:hint="eastAsia"/>
        </w:rPr>
        <w:t>Description</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73F97833" w14:textId="77777777"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14:paraId="44851FBC" w14:textId="77777777"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14:paraId="421F35A8" w14:textId="2208506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The service API can probably be similar to Nnef_AFsessionWithQoS but may need adaptions to support Edge Application scenario.</w:t>
      </w:r>
    </w:p>
    <w:p w14:paraId="425A3703" w14:textId="78BA0022" w:rsidR="00520DE9" w:rsidRPr="00520DE9" w:rsidRDefault="00520DE9" w:rsidP="00520DE9">
      <w:pPr>
        <w:pStyle w:val="B1"/>
      </w:pPr>
      <w:r w:rsidRPr="00520DE9">
        <w:t>-</w:t>
      </w:r>
      <w:r w:rsidRPr="00520DE9">
        <w:tab/>
        <w:t xml:space="preserve">The specified features of CAPIF in </w:t>
      </w:r>
      <w:r w:rsidR="004174B9" w:rsidRPr="00520DE9">
        <w:t>TS</w:t>
      </w:r>
      <w:r w:rsidR="004174B9">
        <w:t> </w:t>
      </w:r>
      <w:r w:rsidR="004174B9" w:rsidRPr="00520DE9">
        <w:t>23.222</w:t>
      </w:r>
      <w:r w:rsidR="004174B9">
        <w:t> </w:t>
      </w:r>
      <w:r w:rsidR="004174B9" w:rsidRPr="00520DE9">
        <w:t>[</w:t>
      </w:r>
      <w:r w:rsidRPr="00520DE9">
        <w:t>20] will be reused</w:t>
      </w:r>
      <w:r w:rsidR="001C39DE">
        <w:t>:</w:t>
      </w:r>
    </w:p>
    <w:p w14:paraId="19FD44C9" w14:textId="77777777"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14:paraId="24448C91" w14:textId="51B8A3D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520DE9" w:rsidRDefault="00520DE9" w:rsidP="00520DE9">
      <w:pPr>
        <w:pStyle w:val="NO"/>
      </w:pPr>
      <w:r w:rsidRPr="00520DE9">
        <w:t>NOTE:</w:t>
      </w:r>
      <w:r w:rsidRPr="00520DE9">
        <w:tab/>
        <w:t>The Nnef_AFsessionWithQoS uses the IP address and flow descriptor to support QoS Monitoring for URLLC, but alternatively the NEF should be able to use the GPSI to locate the serving node by using e.g. Namf_location service.</w:t>
      </w:r>
    </w:p>
    <w:p w14:paraId="6E6974A7" w14:textId="1AE5B3B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5EAD1A03" w14:textId="27958EF2"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w:t>
      </w:r>
    </w:p>
    <w:p w14:paraId="31CBBBEF" w14:textId="0EFE94A5" w:rsidR="00520DE9" w:rsidRPr="00520DE9" w:rsidRDefault="00520DE9" w:rsidP="00520DE9">
      <w:pPr>
        <w:pStyle w:val="B1"/>
      </w:pPr>
      <w:r w:rsidRPr="00520DE9">
        <w:lastRenderedPageBreak/>
        <w:t>-</w:t>
      </w:r>
      <w:r w:rsidRPr="00520DE9">
        <w:tab/>
        <w:t xml:space="preserve">The Service API utilization information reporting used for charging will follow the principle described in </w:t>
      </w:r>
      <w:r w:rsidR="004174B9" w:rsidRPr="00520DE9">
        <w:t>TS</w:t>
      </w:r>
      <w:r w:rsidR="004174B9">
        <w:t> </w:t>
      </w:r>
      <w:r w:rsidR="004174B9" w:rsidRPr="00520DE9">
        <w:t>23.222</w:t>
      </w:r>
      <w:r w:rsidR="004174B9">
        <w:t> </w:t>
      </w:r>
      <w:r w:rsidR="004174B9" w:rsidRPr="00520DE9">
        <w:t>[</w:t>
      </w:r>
      <w:r w:rsidRPr="00520DE9">
        <w:t>20].</w:t>
      </w:r>
    </w:p>
    <w:p w14:paraId="6FF5874E" w14:textId="532DB612" w:rsidR="00520DE9" w:rsidRPr="00520DE9" w:rsidRDefault="00520DE9" w:rsidP="00520DE9">
      <w:pPr>
        <w:pStyle w:val="B1"/>
      </w:pPr>
      <w:r w:rsidRPr="00520DE9">
        <w:t>-</w:t>
      </w:r>
      <w:r w:rsidRPr="00520DE9">
        <w:tab/>
        <w:t xml:space="preserve">Other Service API managements functions are according to CAPIF-5 in </w:t>
      </w:r>
      <w:r w:rsidR="004174B9" w:rsidRPr="00520DE9">
        <w:t>TS</w:t>
      </w:r>
      <w:r w:rsidR="004174B9">
        <w:t> </w:t>
      </w:r>
      <w:r w:rsidR="004174B9" w:rsidRPr="00520DE9">
        <w:t>23.222</w:t>
      </w:r>
      <w:r w:rsidR="004174B9">
        <w:t> </w:t>
      </w:r>
      <w:r w:rsidR="004174B9" w:rsidRPr="00520DE9">
        <w:t>[</w:t>
      </w:r>
      <w:r w:rsidRPr="00520DE9">
        <w:t>20].</w:t>
      </w:r>
    </w:p>
    <w:p w14:paraId="3954A01D" w14:textId="77777777" w:rsidR="00520DE9" w:rsidRPr="00520DE9" w:rsidRDefault="00520DE9" w:rsidP="00520DE9">
      <w:pPr>
        <w:pStyle w:val="Heading3"/>
      </w:pPr>
      <w:bookmarkStart w:id="3545" w:name="_Toc26520151"/>
      <w:bookmarkStart w:id="3546" w:name="_Toc26530892"/>
      <w:bookmarkStart w:id="3547" w:name="_Toc26530942"/>
      <w:bookmarkStart w:id="3548" w:name="_Toc26530991"/>
      <w:bookmarkStart w:id="3549" w:name="_Toc43317484"/>
      <w:bookmarkStart w:id="3550" w:name="_Toc43374956"/>
      <w:bookmarkStart w:id="3551" w:name="_Toc43375417"/>
      <w:bookmarkStart w:id="3552" w:name="_Toc43801941"/>
      <w:bookmarkStart w:id="3553" w:name="_Toc43806207"/>
      <w:bookmarkStart w:id="3554" w:name="_Toc43806514"/>
      <w:bookmarkStart w:id="3555" w:name="_Toc50466975"/>
      <w:bookmarkStart w:id="3556" w:name="_Toc50468319"/>
      <w:bookmarkStart w:id="3557" w:name="_Toc50468589"/>
      <w:bookmarkStart w:id="3558" w:name="_Toc50468860"/>
      <w:bookmarkStart w:id="3559" w:name="_Toc50630827"/>
      <w:bookmarkStart w:id="3560" w:name="_Toc54944177"/>
      <w:r w:rsidRPr="00520DE9">
        <w:t>6.43.</w:t>
      </w:r>
      <w:r w:rsidRPr="00520DE9">
        <w:rPr>
          <w:rFonts w:hint="eastAsia"/>
        </w:rPr>
        <w:t>3</w:t>
      </w:r>
      <w:r w:rsidRPr="00520DE9">
        <w:tab/>
        <w:t>Procedures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7E8F5E36" w14:textId="67509F00" w:rsidR="00520DE9" w:rsidRPr="00520DE9" w:rsidRDefault="00520DE9" w:rsidP="00520DE9">
      <w:r w:rsidRPr="00520DE9">
        <w:t xml:space="preserve">The procedure below is according to </w:t>
      </w:r>
      <w:r w:rsidR="004174B9" w:rsidRPr="00520DE9">
        <w:t>TS</w:t>
      </w:r>
      <w:r w:rsidR="004174B9">
        <w:t> </w:t>
      </w:r>
      <w:r w:rsidR="004174B9" w:rsidRPr="00520DE9">
        <w:t>23.222</w:t>
      </w:r>
      <w:r w:rsidR="004174B9">
        <w:t> </w:t>
      </w:r>
      <w:r w:rsidR="004174B9" w:rsidRPr="00520DE9">
        <w:t>[</w:t>
      </w:r>
      <w:r w:rsidRPr="00520DE9">
        <w:t xml:space="preserve">20] and </w:t>
      </w:r>
      <w:r w:rsidR="004174B9" w:rsidRPr="00520DE9">
        <w:t>TS</w:t>
      </w:r>
      <w:r w:rsidR="004174B9">
        <w:t> </w:t>
      </w:r>
      <w:r w:rsidR="004174B9" w:rsidRPr="00520DE9">
        <w:t>33.122</w:t>
      </w:r>
      <w:r w:rsidR="004174B9">
        <w:t> </w:t>
      </w:r>
      <w:r w:rsidR="004174B9" w:rsidRPr="00520DE9">
        <w:t>[</w:t>
      </w:r>
      <w:r w:rsidRPr="00520DE9">
        <w:t>21] and should be seen as an overview of the proposed solution. The details are found in the listed specifications.</w:t>
      </w:r>
    </w:p>
    <w:p w14:paraId="5D1E2A1D" w14:textId="77777777" w:rsidR="001C39DE" w:rsidRDefault="001C39DE" w:rsidP="00BD496C">
      <w:pPr>
        <w:pStyle w:val="TH"/>
      </w:pPr>
      <w:r>
        <w:object w:dxaOrig="6916" w:dyaOrig="7295" w14:anchorId="7127DFBA">
          <v:shape id="_x0000_i1124" type="#_x0000_t75" style="width:345.6pt;height:363.45pt" o:ole="">
            <v:imagedata r:id="rId211" o:title=""/>
          </v:shape>
          <o:OLEObject Type="Embed" ProgID="Word.Picture.8" ShapeID="_x0000_i1124" DrawAspect="Content" ObjectID="_1665558020" r:id="rId212"/>
        </w:object>
      </w:r>
    </w:p>
    <w:p w14:paraId="694274F9" w14:textId="77777777" w:rsidR="00520DE9" w:rsidRPr="00520DE9" w:rsidRDefault="00520DE9" w:rsidP="00520DE9">
      <w:pPr>
        <w:pStyle w:val="TF"/>
      </w:pPr>
      <w:r w:rsidRPr="00520DE9">
        <w:t>Figure 6.43.3-1: High level procedure using the CAPIF framework for establishing a low latency service API between PSA UPF and AF/Edge Application</w:t>
      </w:r>
    </w:p>
    <w:p w14:paraId="358E5783" w14:textId="77777777" w:rsidR="00520DE9" w:rsidRPr="00520DE9" w:rsidRDefault="00520DE9" w:rsidP="00520DE9">
      <w:pPr>
        <w:pStyle w:val="B1"/>
      </w:pPr>
      <w:bookmarkStart w:id="3561" w:name="_Toc26520152"/>
      <w:bookmarkStart w:id="3562" w:name="_Toc26530893"/>
      <w:bookmarkStart w:id="3563" w:name="_Toc26530943"/>
      <w:bookmarkStart w:id="3564" w:name="_Toc26530992"/>
      <w:r w:rsidRPr="00520DE9">
        <w:t>0.</w:t>
      </w:r>
      <w:r w:rsidRPr="00520DE9">
        <w:tab/>
        <w:t>The Service API provider (PSA UPF) publish the service API. There is an established connection between the UE and the AF/Edge Application.</w:t>
      </w:r>
    </w:p>
    <w:p w14:paraId="30C01B60" w14:textId="77777777"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520DE9" w:rsidRDefault="00520DE9" w:rsidP="00520DE9">
      <w:pPr>
        <w:pStyle w:val="B1"/>
      </w:pPr>
      <w:r w:rsidRPr="00520DE9">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520DE9" w:rsidRDefault="00520DE9" w:rsidP="00520DE9">
      <w:pPr>
        <w:pStyle w:val="B1"/>
      </w:pPr>
      <w:r w:rsidRPr="00520DE9">
        <w:t>5-6.</w:t>
      </w:r>
      <w:r w:rsidRPr="00520DE9">
        <w:tab/>
        <w:t>The AF/Edge Application requests the CAPIF Core Function to get authorized to use the Service API</w:t>
      </w:r>
    </w:p>
    <w:p w14:paraId="59CA4921" w14:textId="77777777"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520DE9" w:rsidRDefault="00520DE9" w:rsidP="00520DE9">
      <w:pPr>
        <w:pStyle w:val="B1"/>
      </w:pPr>
      <w:r w:rsidRPr="00520DE9">
        <w:lastRenderedPageBreak/>
        <w:t>10.</w:t>
      </w:r>
      <w:r w:rsidRPr="00520DE9">
        <w:tab/>
        <w:t>The AF/Edge Application and PSA UPF directly use the service API to e.g. subscribe and get notified on QoS status information.</w:t>
      </w:r>
    </w:p>
    <w:p w14:paraId="66CAC0AA" w14:textId="77777777" w:rsidR="00520DE9" w:rsidRPr="00520DE9" w:rsidRDefault="00520DE9" w:rsidP="00520DE9">
      <w:pPr>
        <w:pStyle w:val="Heading3"/>
      </w:pPr>
      <w:bookmarkStart w:id="3565" w:name="_Toc43317485"/>
      <w:bookmarkStart w:id="3566" w:name="_Toc43374957"/>
      <w:bookmarkStart w:id="3567" w:name="_Toc43375418"/>
      <w:bookmarkStart w:id="3568" w:name="_Toc43801942"/>
      <w:bookmarkStart w:id="3569" w:name="_Toc43806208"/>
      <w:bookmarkStart w:id="3570" w:name="_Toc43806515"/>
      <w:bookmarkStart w:id="3571" w:name="_Toc50466976"/>
      <w:bookmarkStart w:id="3572" w:name="_Toc50468320"/>
      <w:bookmarkStart w:id="3573" w:name="_Toc50468590"/>
      <w:bookmarkStart w:id="3574" w:name="_Toc50468861"/>
      <w:bookmarkStart w:id="3575" w:name="_Toc50630828"/>
      <w:bookmarkStart w:id="3576" w:name="_Toc54944178"/>
      <w:r w:rsidRPr="00520DE9">
        <w:t>6.43.</w:t>
      </w:r>
      <w:r w:rsidRPr="00520DE9">
        <w:rPr>
          <w:rFonts w:hint="eastAsia"/>
        </w:rPr>
        <w:t>4</w:t>
      </w:r>
      <w:r w:rsidRPr="00520DE9">
        <w:tab/>
        <w:t>Impacts on existing entities and interfaces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0B4E232F" w14:textId="77777777" w:rsidR="00520DE9" w:rsidRPr="00520DE9" w:rsidRDefault="00520DE9" w:rsidP="00520DE9">
      <w:r w:rsidRPr="00520DE9">
        <w:t>PSA UPF:</w:t>
      </w:r>
    </w:p>
    <w:p w14:paraId="4FA88B5A" w14:textId="77777777" w:rsidR="00520DE9" w:rsidRPr="00520DE9" w:rsidRDefault="00520DE9" w:rsidP="00520DE9">
      <w:pPr>
        <w:pStyle w:val="B1"/>
      </w:pPr>
      <w:r w:rsidRPr="00520DE9">
        <w:t>-</w:t>
      </w:r>
      <w:r w:rsidRPr="00520DE9">
        <w:tab/>
        <w:t>Support the features required to be a Service API provider according to the CAPIF framework.</w:t>
      </w:r>
    </w:p>
    <w:p w14:paraId="0FF6EE44" w14:textId="77777777" w:rsidR="00520DE9" w:rsidRPr="00520DE9" w:rsidRDefault="00520DE9" w:rsidP="00520DE9">
      <w:r w:rsidRPr="00520DE9">
        <w:t>NEF:</w:t>
      </w:r>
    </w:p>
    <w:p w14:paraId="0F1F4FC4" w14:textId="77777777" w:rsidR="00520DE9" w:rsidRPr="00520DE9" w:rsidRDefault="00520DE9" w:rsidP="00520DE9">
      <w:pPr>
        <w:pStyle w:val="B1"/>
      </w:pPr>
      <w:r w:rsidRPr="00520DE9">
        <w:t>-</w:t>
      </w:r>
      <w:r w:rsidRPr="00520DE9">
        <w:tab/>
        <w:t>Support CAPIF-3 and CAPIF-4 towards PSA UPF</w:t>
      </w:r>
    </w:p>
    <w:p w14:paraId="3F43DA5C" w14:textId="77777777" w:rsidR="00520DE9" w:rsidRPr="00520DE9" w:rsidRDefault="00520DE9" w:rsidP="00520DE9">
      <w:r w:rsidRPr="00520DE9">
        <w:t>AMF:</w:t>
      </w:r>
    </w:p>
    <w:p w14:paraId="291CD231" w14:textId="77777777" w:rsidR="00520DE9" w:rsidRPr="00520DE9" w:rsidRDefault="00520DE9" w:rsidP="00520DE9">
      <w:pPr>
        <w:pStyle w:val="B1"/>
      </w:pPr>
      <w:r w:rsidRPr="00520DE9">
        <w:t>-</w:t>
      </w:r>
      <w:r w:rsidRPr="00520DE9">
        <w:tab/>
        <w:t>None</w:t>
      </w:r>
    </w:p>
    <w:p w14:paraId="51B86250" w14:textId="77777777" w:rsidR="00520DE9" w:rsidRPr="00520DE9" w:rsidRDefault="00520DE9" w:rsidP="00520DE9">
      <w:r w:rsidRPr="00520DE9">
        <w:t>SMF:</w:t>
      </w:r>
    </w:p>
    <w:p w14:paraId="29A07FF7" w14:textId="77777777" w:rsidR="00520DE9" w:rsidRPr="00520DE9" w:rsidRDefault="00520DE9" w:rsidP="00520DE9">
      <w:pPr>
        <w:pStyle w:val="B1"/>
      </w:pPr>
      <w:r w:rsidRPr="00520DE9">
        <w:t>-</w:t>
      </w:r>
      <w:r w:rsidRPr="00520DE9">
        <w:tab/>
        <w:t>none.</w:t>
      </w:r>
    </w:p>
    <w:p w14:paraId="0D59E599" w14:textId="77777777" w:rsidR="00520DE9" w:rsidRPr="00520DE9" w:rsidRDefault="00520DE9" w:rsidP="00520DE9">
      <w:r w:rsidRPr="00520DE9">
        <w:t>UE:</w:t>
      </w:r>
    </w:p>
    <w:p w14:paraId="4CC9E145" w14:textId="77777777" w:rsidR="00520DE9" w:rsidRPr="00520DE9" w:rsidRDefault="00520DE9" w:rsidP="00520DE9">
      <w:pPr>
        <w:pStyle w:val="B1"/>
      </w:pPr>
      <w:r w:rsidRPr="00520DE9">
        <w:t>-</w:t>
      </w:r>
      <w:r w:rsidRPr="00520DE9">
        <w:tab/>
        <w:t>None</w:t>
      </w:r>
    </w:p>
    <w:p w14:paraId="77D3E0DD" w14:textId="77777777" w:rsidR="00520DE9" w:rsidRPr="00520DE9" w:rsidRDefault="00520DE9" w:rsidP="00520DE9">
      <w:pPr>
        <w:pStyle w:val="Heading2"/>
      </w:pPr>
      <w:bookmarkStart w:id="3577" w:name="_Toc43317486"/>
      <w:bookmarkStart w:id="3578" w:name="_Toc43374958"/>
      <w:bookmarkStart w:id="3579" w:name="_Toc43375419"/>
      <w:bookmarkStart w:id="3580" w:name="_Toc43801943"/>
      <w:bookmarkStart w:id="3581" w:name="_Toc43806209"/>
      <w:bookmarkStart w:id="3582" w:name="_Toc43806516"/>
      <w:bookmarkStart w:id="3583" w:name="_Toc50466977"/>
      <w:bookmarkStart w:id="3584" w:name="_Toc50468321"/>
      <w:bookmarkStart w:id="3585" w:name="_Toc50468591"/>
      <w:bookmarkStart w:id="3586" w:name="_Toc50468862"/>
      <w:bookmarkStart w:id="3587" w:name="_Toc50630829"/>
      <w:bookmarkStart w:id="3588" w:name="_Toc54944179"/>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3577"/>
      <w:bookmarkEnd w:id="3578"/>
      <w:bookmarkEnd w:id="3579"/>
      <w:bookmarkEnd w:id="3580"/>
      <w:bookmarkEnd w:id="3581"/>
      <w:bookmarkEnd w:id="3582"/>
      <w:bookmarkEnd w:id="3583"/>
      <w:bookmarkEnd w:id="3584"/>
      <w:bookmarkEnd w:id="3585"/>
      <w:bookmarkEnd w:id="3586"/>
      <w:bookmarkEnd w:id="3587"/>
      <w:bookmarkEnd w:id="3588"/>
    </w:p>
    <w:p w14:paraId="16668575" w14:textId="77777777" w:rsidR="00520DE9" w:rsidRPr="00520DE9" w:rsidRDefault="00520DE9" w:rsidP="00520DE9">
      <w:pPr>
        <w:pStyle w:val="Heading3"/>
      </w:pPr>
      <w:bookmarkStart w:id="3589" w:name="_Toc43317487"/>
      <w:bookmarkStart w:id="3590" w:name="_Toc43374959"/>
      <w:bookmarkStart w:id="3591" w:name="_Toc43375420"/>
      <w:bookmarkStart w:id="3592" w:name="_Toc43801944"/>
      <w:bookmarkStart w:id="3593" w:name="_Toc43806210"/>
      <w:bookmarkStart w:id="3594" w:name="_Toc43806517"/>
      <w:bookmarkStart w:id="3595" w:name="_Toc50466978"/>
      <w:bookmarkStart w:id="3596" w:name="_Toc50468322"/>
      <w:bookmarkStart w:id="3597" w:name="_Toc50468592"/>
      <w:bookmarkStart w:id="3598" w:name="_Toc50468863"/>
      <w:bookmarkStart w:id="3599" w:name="_Toc50630830"/>
      <w:bookmarkStart w:id="3600" w:name="_Toc54944180"/>
      <w:r w:rsidRPr="00520DE9">
        <w:t>6.44.1</w:t>
      </w:r>
      <w:r w:rsidRPr="00520DE9">
        <w:rPr>
          <w:rFonts w:hint="eastAsia"/>
        </w:rPr>
        <w:tab/>
        <w:t>Description</w:t>
      </w:r>
      <w:bookmarkEnd w:id="3589"/>
      <w:bookmarkEnd w:id="3590"/>
      <w:bookmarkEnd w:id="3591"/>
      <w:bookmarkEnd w:id="3592"/>
      <w:bookmarkEnd w:id="3593"/>
      <w:bookmarkEnd w:id="3594"/>
      <w:bookmarkEnd w:id="3595"/>
      <w:bookmarkEnd w:id="3596"/>
      <w:bookmarkEnd w:id="3597"/>
      <w:bookmarkEnd w:id="3598"/>
      <w:bookmarkEnd w:id="3599"/>
      <w:bookmarkEnd w:id="3600"/>
    </w:p>
    <w:p w14:paraId="761AA70D" w14:textId="77777777" w:rsidR="00520DE9" w:rsidRPr="00520DE9" w:rsidRDefault="00520DE9" w:rsidP="00520DE9">
      <w:pPr>
        <w:rPr>
          <w:lang w:eastAsia="zh-CN"/>
        </w:rPr>
      </w:pPr>
      <w:r w:rsidRPr="00520DE9">
        <w:rPr>
          <w:lang w:eastAsia="zh-CN"/>
        </w:rPr>
        <w:t>This solution can apply to key issue 3.</w:t>
      </w:r>
    </w:p>
    <w:p w14:paraId="77879DD9" w14:textId="77777777"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14:paraId="28BF7F0D" w14:textId="77777777"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14:paraId="5579DAE1" w14:textId="77777777" w:rsidR="00520DE9" w:rsidRPr="00520DE9" w:rsidRDefault="00520DE9" w:rsidP="00520DE9">
      <w:pPr>
        <w:rPr>
          <w:lang w:eastAsia="zh-CN"/>
        </w:rPr>
      </w:pPr>
      <w:r w:rsidRPr="00520DE9">
        <w:rPr>
          <w:lang w:eastAsia="zh-CN"/>
        </w:rPr>
        <w:t>In this solution, the NEF-edge is introduced. The architecture is shown in Figure 6.44.1-1.</w:t>
      </w:r>
    </w:p>
    <w:p w14:paraId="3ECEDCAE" w14:textId="77777777" w:rsidR="001C39DE" w:rsidRDefault="001C39DE" w:rsidP="00BD496C">
      <w:pPr>
        <w:pStyle w:val="TH"/>
      </w:pPr>
      <w:r>
        <w:object w:dxaOrig="3271" w:dyaOrig="3531" w14:anchorId="21BEE938">
          <v:shape id="_x0000_i1125" type="#_x0000_t75" style="width:163.7pt;height:175.95pt" o:ole="">
            <v:imagedata r:id="rId213" o:title=""/>
          </v:shape>
          <o:OLEObject Type="Embed" ProgID="Word.Picture.8" ShapeID="_x0000_i1125" DrawAspect="Content" ObjectID="_1665558021" r:id="rId214"/>
        </w:object>
      </w:r>
    </w:p>
    <w:p w14:paraId="20F4CB1E"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14:paraId="6A20F172" w14:textId="635C5361" w:rsidR="00520DE9" w:rsidRPr="00520DE9" w:rsidRDefault="00520DE9" w:rsidP="00520DE9">
      <w:pPr>
        <w:rPr>
          <w:lang w:eastAsia="zh-CN"/>
        </w:rPr>
      </w:pPr>
      <w:r w:rsidRPr="00520DE9">
        <w:rPr>
          <w:lang w:eastAsia="zh-CN"/>
        </w:rPr>
        <w:lastRenderedPageBreak/>
        <w:t xml:space="preserve">In Figure 6.44.1-1, the NEF-edge is deployed close to the edge network in order to fulfil the timely radio network information exposure to the edge network. The NEF-edge has the connection with the AF in the edge network, MnS producer as defined in </w:t>
      </w:r>
      <w:r w:rsidR="004174B9" w:rsidRPr="00520DE9">
        <w:rPr>
          <w:lang w:eastAsia="zh-CN"/>
        </w:rPr>
        <w:t>TS</w:t>
      </w:r>
      <w:r w:rsidR="004174B9">
        <w:rPr>
          <w:lang w:eastAsia="zh-CN"/>
        </w:rPr>
        <w:t> </w:t>
      </w:r>
      <w:r w:rsidR="004174B9" w:rsidRPr="00520DE9">
        <w:rPr>
          <w:lang w:eastAsia="zh-CN"/>
        </w:rPr>
        <w:t>28.533</w:t>
      </w:r>
      <w:r w:rsidR="004174B9">
        <w:rPr>
          <w:lang w:eastAsia="zh-CN"/>
        </w:rPr>
        <w:t> </w:t>
      </w:r>
      <w:r w:rsidR="004174B9" w:rsidRPr="00520DE9">
        <w:rPr>
          <w:lang w:eastAsia="zh-CN"/>
        </w:rPr>
        <w:t>[</w:t>
      </w:r>
      <w:r w:rsidRPr="00520DE9">
        <w:rPr>
          <w:lang w:eastAsia="zh-CN"/>
        </w:rPr>
        <w:t xml:space="preserve">24], and the NEF-central deployed in the core network. </w:t>
      </w:r>
      <w:r w:rsidR="00EE30B5">
        <w:rPr>
          <w:lang w:eastAsia="zh-CN"/>
        </w:rPr>
        <w:t>In this solution, MnS producer is distributed close to RAN and could handle the RAN management domain to support low latency exposure to the edge network. What information can be exposed to the edge network is based on the operator</w:t>
      </w:r>
      <w:r w:rsidR="00770EF6">
        <w:rPr>
          <w:lang w:eastAsia="zh-CN"/>
        </w:rPr>
        <w:t>'</w:t>
      </w:r>
      <w:r w:rsidR="00EE30B5">
        <w:rPr>
          <w:lang w:eastAsia="zh-CN"/>
        </w:rPr>
        <w:t xml:space="preserve">s policy and configuration. </w:t>
      </w:r>
      <w:r w:rsidRPr="00520DE9">
        <w:rPr>
          <w:lang w:eastAsia="zh-CN"/>
        </w:rPr>
        <w:t>Other 5GC control plane NFs are not shown in the figure.</w:t>
      </w:r>
    </w:p>
    <w:p w14:paraId="0CDBA16C" w14:textId="7A117A83" w:rsidR="00520DE9" w:rsidRPr="00520DE9" w:rsidRDefault="00520DE9" w:rsidP="00520DE9">
      <w:pPr>
        <w:pStyle w:val="NO"/>
      </w:pPr>
      <w:r w:rsidRPr="00520DE9">
        <w:t>NOTE:</w:t>
      </w:r>
      <w:r w:rsidRPr="00520DE9">
        <w:tab/>
        <w:t>The interaction between NEF-edge and MnS producer follows the MnS services defined in SA WG5.</w:t>
      </w:r>
      <w:r w:rsidR="00EE30B5" w:rsidRPr="00EE30B5">
        <w:t xml:space="preserve"> </w:t>
      </w:r>
      <w:r w:rsidR="00355D16">
        <w:t>SA WG5</w:t>
      </w:r>
      <w:r w:rsidR="00EE30B5">
        <w:t xml:space="preserve"> spec doesn</w:t>
      </w:r>
      <w:r w:rsidR="00770EF6">
        <w:t>'</w:t>
      </w:r>
      <w:r w:rsidR="00EE30B5">
        <w:t xml:space="preserve">t </w:t>
      </w:r>
      <w:r w:rsidR="00EE30B5" w:rsidRPr="00AB5AF8">
        <w:rPr>
          <w:rFonts w:eastAsia="等线"/>
          <w:lang w:eastAsia="zh-CN"/>
        </w:rPr>
        <w:t xml:space="preserve">limit the authorized MnS consumer for the consumption of MnS producer </w:t>
      </w:r>
      <w:r w:rsidR="00EE30B5">
        <w:rPr>
          <w:rFonts w:eastAsia="等线"/>
          <w:lang w:eastAsia="zh-CN"/>
        </w:rPr>
        <w:t>services</w:t>
      </w:r>
      <w:r w:rsidR="00EE30B5" w:rsidRPr="00AB5AF8">
        <w:rPr>
          <w:rFonts w:eastAsia="等线"/>
          <w:lang w:eastAsia="zh-CN"/>
        </w:rPr>
        <w:t>.</w:t>
      </w:r>
      <w:r w:rsidR="00EE30B5">
        <w:rPr>
          <w:rFonts w:eastAsia="等线"/>
          <w:lang w:eastAsia="zh-CN"/>
        </w:rPr>
        <w:t xml:space="preserve"> </w:t>
      </w:r>
      <w:r w:rsidR="00EE30B5" w:rsidRPr="008B37C4">
        <w:rPr>
          <w:rFonts w:eastAsia="等线"/>
          <w:lang w:eastAsia="zh-CN"/>
        </w:rPr>
        <w:t>It supports the use cases where 3GPP Network Element (NE) reports management data (Trace, PM, Analytics and proprietary) to any authorized MnS consumer.</w:t>
      </w:r>
      <w:r w:rsidR="00770EF6">
        <w:rPr>
          <w:rFonts w:eastAsia="等线"/>
          <w:lang w:eastAsia="zh-CN"/>
        </w:rPr>
        <w:t>"</w:t>
      </w:r>
    </w:p>
    <w:p w14:paraId="1AD142AE" w14:textId="77777777" w:rsidR="00520DE9" w:rsidRPr="00520DE9" w:rsidRDefault="00520DE9" w:rsidP="00520DE9">
      <w:pPr>
        <w:rPr>
          <w:lang w:eastAsia="zh-CN"/>
        </w:rPr>
      </w:pPr>
      <w:r w:rsidRPr="00520DE9">
        <w:rPr>
          <w:lang w:eastAsia="zh-CN"/>
        </w:rPr>
        <w:t>The NEF-edge has the following functionalities:</w:t>
      </w:r>
    </w:p>
    <w:p w14:paraId="68F7D571" w14:textId="77777777" w:rsidR="00520DE9" w:rsidRPr="00BD496C" w:rsidRDefault="00520DE9" w:rsidP="00BD496C">
      <w:pPr>
        <w:pStyle w:val="B1"/>
      </w:pPr>
      <w:r w:rsidRPr="00BD496C">
        <w:t>1.</w:t>
      </w:r>
      <w:r w:rsidRPr="00BD496C">
        <w:tab/>
        <w:t>Receiving the information subscription from the AF in the edge network.</w:t>
      </w:r>
    </w:p>
    <w:p w14:paraId="06C42DCA" w14:textId="77777777" w:rsidR="00520DE9" w:rsidRPr="00BD496C" w:rsidRDefault="00520DE9" w:rsidP="00BD496C">
      <w:pPr>
        <w:pStyle w:val="B1"/>
      </w:pPr>
      <w:r w:rsidRPr="00BD496C">
        <w:t>2.</w:t>
      </w:r>
      <w:r w:rsidRPr="00BD496C">
        <w:tab/>
        <w:t>Authenticating the AF request and deciding whether to forward the information subscription message to the NEF-central.</w:t>
      </w:r>
    </w:p>
    <w:p w14:paraId="2F1D5AC7" w14:textId="77777777" w:rsidR="00520DE9" w:rsidRPr="00BD496C" w:rsidRDefault="00520DE9" w:rsidP="00BD496C">
      <w:pPr>
        <w:pStyle w:val="B1"/>
      </w:pPr>
      <w:r w:rsidRPr="00BD496C">
        <w:t>3.</w:t>
      </w:r>
      <w:r w:rsidRPr="00BD496C">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346F6FC2" w:rsidR="00520DE9" w:rsidRPr="00BD496C" w:rsidRDefault="00520DE9" w:rsidP="00BD496C">
      <w:pPr>
        <w:pStyle w:val="B1"/>
      </w:pPr>
      <w:r w:rsidRPr="00BD496C">
        <w:tab/>
        <w:t xml:space="preserve">If the requested information is related with the core network event defined in </w:t>
      </w:r>
      <w:r w:rsidR="004174B9" w:rsidRPr="00BD496C">
        <w:t>TS</w:t>
      </w:r>
      <w:r w:rsidR="004174B9">
        <w:t> </w:t>
      </w:r>
      <w:r w:rsidR="004174B9" w:rsidRPr="00BD496C">
        <w:t>23.502</w:t>
      </w:r>
      <w:r w:rsidR="004174B9">
        <w:t> </w:t>
      </w:r>
      <w:r w:rsidR="004174B9" w:rsidRPr="00BD496C">
        <w:t>[</w:t>
      </w:r>
      <w:r w:rsidRPr="00BD496C">
        <w:t>3], the NEF-edge forwards the information subscription to the NEF-central.</w:t>
      </w:r>
    </w:p>
    <w:p w14:paraId="1B28779A" w14:textId="77777777" w:rsidR="00520DE9" w:rsidRPr="00BD496C" w:rsidRDefault="00520DE9" w:rsidP="00BD496C">
      <w:pPr>
        <w:pStyle w:val="B1"/>
      </w:pPr>
      <w:r w:rsidRPr="00BD496C">
        <w:t>4.</w:t>
      </w:r>
      <w:r w:rsidRPr="00BD496C">
        <w:tab/>
        <w:t>Receiving the exposed information from the MnS producer, or NEF-central.</w:t>
      </w:r>
    </w:p>
    <w:p w14:paraId="7A80FD06" w14:textId="77777777" w:rsidR="00520DE9" w:rsidRPr="00BD496C" w:rsidRDefault="00520DE9" w:rsidP="00BD496C">
      <w:pPr>
        <w:pStyle w:val="B1"/>
      </w:pPr>
      <w:r w:rsidRPr="00BD496C">
        <w:t>5.</w:t>
      </w:r>
      <w:r w:rsidRPr="00BD496C">
        <w:tab/>
        <w:t>Forwarding the information to the AF in the edge network.</w:t>
      </w:r>
    </w:p>
    <w:p w14:paraId="4177C438" w14:textId="77777777" w:rsidR="00520DE9" w:rsidRPr="00520DE9" w:rsidRDefault="00520DE9" w:rsidP="00520DE9">
      <w:pPr>
        <w:pStyle w:val="Heading3"/>
      </w:pPr>
      <w:bookmarkStart w:id="3601" w:name="_Toc43317488"/>
      <w:bookmarkStart w:id="3602" w:name="_Toc43374960"/>
      <w:bookmarkStart w:id="3603" w:name="_Toc43375421"/>
      <w:bookmarkStart w:id="3604" w:name="_Toc43801945"/>
      <w:bookmarkStart w:id="3605" w:name="_Toc43806211"/>
      <w:bookmarkStart w:id="3606" w:name="_Toc43806518"/>
      <w:bookmarkStart w:id="3607" w:name="_Toc50466979"/>
      <w:bookmarkStart w:id="3608" w:name="_Toc50468323"/>
      <w:bookmarkStart w:id="3609" w:name="_Toc50468593"/>
      <w:bookmarkStart w:id="3610" w:name="_Toc50468864"/>
      <w:bookmarkStart w:id="3611" w:name="_Toc50630831"/>
      <w:bookmarkStart w:id="3612" w:name="_Toc54944181"/>
      <w:r w:rsidRPr="00520DE9">
        <w:lastRenderedPageBreak/>
        <w:t>6.44.2</w:t>
      </w:r>
      <w:r w:rsidRPr="00520DE9">
        <w:tab/>
        <w:t>Procedures</w:t>
      </w:r>
      <w:bookmarkEnd w:id="3601"/>
      <w:bookmarkEnd w:id="3602"/>
      <w:bookmarkEnd w:id="3603"/>
      <w:bookmarkEnd w:id="3604"/>
      <w:bookmarkEnd w:id="3605"/>
      <w:bookmarkEnd w:id="3606"/>
      <w:bookmarkEnd w:id="3607"/>
      <w:bookmarkEnd w:id="3608"/>
      <w:bookmarkEnd w:id="3609"/>
      <w:bookmarkEnd w:id="3610"/>
      <w:bookmarkEnd w:id="3611"/>
      <w:bookmarkEnd w:id="3612"/>
    </w:p>
    <w:bookmarkStart w:id="3613" w:name="_MON_1654416801"/>
    <w:bookmarkEnd w:id="3613"/>
    <w:p w14:paraId="2AAF67B2" w14:textId="77777777" w:rsidR="001C39DE" w:rsidRDefault="001C39DE" w:rsidP="001C39DE">
      <w:pPr>
        <w:pStyle w:val="TH"/>
      </w:pPr>
      <w:r>
        <w:object w:dxaOrig="7726" w:dyaOrig="7455" w14:anchorId="3405CC8E">
          <v:shape id="_x0000_i1126" type="#_x0000_t75" style="width:385.65pt;height:371.9pt" o:ole="">
            <v:imagedata r:id="rId215" o:title=""/>
          </v:shape>
          <o:OLEObject Type="Embed" ProgID="Word.Picture.8" ShapeID="_x0000_i1126" DrawAspect="Content" ObjectID="_1665558022" r:id="rId216"/>
        </w:object>
      </w:r>
    </w:p>
    <w:p w14:paraId="2629D8DB"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14:paraId="2E70FE16" w14:textId="52BE3ECA"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r w:rsidR="00EE30B5">
        <w:t xml:space="preserve"> If the event(s) is related with certain UE, the UE IP address or UE ID, e.g., SUPI or GPSI, is also included.</w:t>
      </w:r>
    </w:p>
    <w:p w14:paraId="3FD05222" w14:textId="77777777"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520DE9" w:rsidRDefault="00520DE9" w:rsidP="00520DE9">
      <w:pPr>
        <w:pStyle w:val="B1"/>
      </w:pPr>
      <w:r w:rsidRPr="00520DE9">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14:paraId="2CA8979E" w14:textId="3A0C8994" w:rsidR="00520DE9" w:rsidRPr="00520DE9" w:rsidRDefault="00520DE9" w:rsidP="00520DE9">
      <w:pPr>
        <w:pStyle w:val="B1"/>
      </w:pPr>
      <w:r w:rsidRPr="00520DE9">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t>If GPSI is included in step1, the NEF-edge also maps GPSI to SUPI. If the NEF-edge could fulfil all the functions above without the interaction with NEF-central</w:t>
      </w:r>
      <w:r w:rsidRPr="00520DE9">
        <w:t>it skips step 2b and performs step 3.</w:t>
      </w:r>
    </w:p>
    <w:p w14:paraId="5ACD4936" w14:textId="77777777"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14:paraId="107E7B08" w14:textId="77777777" w:rsidR="00520DE9" w:rsidRPr="00520DE9" w:rsidRDefault="00520DE9" w:rsidP="00520DE9">
      <w:pPr>
        <w:pStyle w:val="B1"/>
      </w:pPr>
      <w:r w:rsidRPr="00520DE9">
        <w:t>2b.</w:t>
      </w:r>
      <w:r w:rsidRPr="00520DE9">
        <w:tab/>
        <w:t>The NEF-edge sends Nnef_EventExposure_Subscribe request to NEF-central.</w:t>
      </w:r>
    </w:p>
    <w:p w14:paraId="5F429049" w14:textId="48A14748" w:rsidR="00520DE9" w:rsidRPr="00520DE9" w:rsidRDefault="00520DE9" w:rsidP="00520DE9">
      <w:pPr>
        <w:pStyle w:val="B1"/>
      </w:pPr>
      <w:r w:rsidRPr="00520DE9">
        <w:lastRenderedPageBreak/>
        <w:tab/>
        <w:t xml:space="preserve">If the event ID is related with radio network information, the NEF-central checks whether the AF is allowed to perform the requested service operation and sends the response the NEF-edge. </w:t>
      </w:r>
      <w:r w:rsidR="00EE30B5">
        <w:t xml:space="preserve">The NEF-central also performs the information mapping if needed, e.g. mapping the UE IP address to SUPI. </w:t>
      </w:r>
      <w:r w:rsidRPr="00520DE9">
        <w:t>If the AF request is accepted, it performs step 3.</w:t>
      </w:r>
    </w:p>
    <w:p w14:paraId="17A62B12" w14:textId="06ACD9A5" w:rsidR="00520DE9" w:rsidRPr="00520DE9" w:rsidRDefault="00520DE9" w:rsidP="00520DE9">
      <w:pPr>
        <w:pStyle w:val="B1"/>
      </w:pPr>
      <w:r w:rsidRPr="00520DE9">
        <w:tab/>
        <w:t xml:space="preserve">If the event ID is not related with radio information, the NEF-central performs the procedure defined in </w:t>
      </w:r>
      <w:r w:rsidR="004174B9">
        <w:t>clause </w:t>
      </w:r>
      <w:r w:rsidRPr="00520DE9">
        <w:t xml:space="preserve">4.15.3.2.3 in </w:t>
      </w:r>
      <w:r w:rsidR="004174B9" w:rsidRPr="00520DE9">
        <w:t>TS</w:t>
      </w:r>
      <w:r w:rsidR="004174B9">
        <w:t> </w:t>
      </w:r>
      <w:r w:rsidR="004174B9" w:rsidRPr="00520DE9">
        <w:t>23.502</w:t>
      </w:r>
      <w:r w:rsidR="004174B9">
        <w:t> </w:t>
      </w:r>
      <w:r w:rsidR="004174B9" w:rsidRPr="00520DE9">
        <w:t>[</w:t>
      </w:r>
      <w:r w:rsidRPr="00520DE9">
        <w:t>3].</w:t>
      </w:r>
    </w:p>
    <w:p w14:paraId="5CCF1041" w14:textId="105781DE" w:rsidR="00520DE9" w:rsidRPr="00520DE9" w:rsidRDefault="00520DE9" w:rsidP="00520DE9">
      <w:pPr>
        <w:pStyle w:val="B1"/>
      </w:pPr>
      <w:r w:rsidRPr="00520DE9">
        <w:t>3.</w:t>
      </w:r>
      <w:r w:rsidRPr="00520DE9">
        <w:tab/>
        <w:t>The NEF-edge invokes management services provided by MnS producer.</w:t>
      </w:r>
      <w:r w:rsidR="00EE30B5">
        <w:t xml:space="preserve"> If the event(s) is related with certain UE, the UE ID, e.g., SUPI, is also included. MnS producer determines the gNB and gets the RAN information related with the Event ID.</w:t>
      </w:r>
    </w:p>
    <w:p w14:paraId="0EAF68BB" w14:textId="77777777" w:rsidR="00520DE9" w:rsidRPr="00520DE9" w:rsidRDefault="00520DE9" w:rsidP="00520DE9">
      <w:pPr>
        <w:pStyle w:val="B1"/>
      </w:pPr>
      <w:r w:rsidRPr="00520DE9">
        <w:t>4.</w:t>
      </w:r>
      <w:r w:rsidRPr="00520DE9">
        <w:tab/>
        <w:t>The MnS producer sends the response to the NEF-edge.</w:t>
      </w:r>
    </w:p>
    <w:p w14:paraId="23267318" w14:textId="77777777" w:rsidR="00520DE9" w:rsidRPr="00520DE9" w:rsidRDefault="00520DE9" w:rsidP="00520DE9">
      <w:pPr>
        <w:pStyle w:val="B1"/>
      </w:pPr>
      <w:r w:rsidRPr="00520DE9">
        <w:t>5.</w:t>
      </w:r>
      <w:r w:rsidRPr="00520DE9">
        <w:tab/>
        <w:t>The NEF-edge acknowledges the execution of Nnef_EventExposure_Subscribe to the AF that initiated the request.</w:t>
      </w:r>
    </w:p>
    <w:p w14:paraId="151A3477" w14:textId="6CA07F32"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4174B9" w:rsidRPr="00520DE9">
        <w:t>TS</w:t>
      </w:r>
      <w:r w:rsidR="004174B9">
        <w:t> </w:t>
      </w:r>
      <w:r w:rsidR="004174B9" w:rsidRPr="00520DE9">
        <w:t>28.533</w:t>
      </w:r>
      <w:r w:rsidR="004174B9">
        <w:t> </w:t>
      </w:r>
      <w:r w:rsidR="004174B9" w:rsidRPr="00520DE9">
        <w:t>[</w:t>
      </w:r>
      <w:r w:rsidRPr="00520DE9">
        <w:t>24].</w:t>
      </w:r>
    </w:p>
    <w:p w14:paraId="295B7D6B" w14:textId="77777777" w:rsidR="00520DE9" w:rsidRPr="00520DE9" w:rsidRDefault="00520DE9" w:rsidP="00520DE9">
      <w:pPr>
        <w:pStyle w:val="B1"/>
      </w:pPr>
      <w:r w:rsidRPr="00520DE9">
        <w:t>7.</w:t>
      </w:r>
      <w:r w:rsidRPr="00520DE9">
        <w:tab/>
        <w:t>The NEF-edge forwards to the AF the reporting event received in step 6.</w:t>
      </w:r>
    </w:p>
    <w:p w14:paraId="35E73096" w14:textId="77777777" w:rsidR="00520DE9" w:rsidRPr="00520DE9" w:rsidRDefault="00520DE9" w:rsidP="00520DE9">
      <w:pPr>
        <w:pStyle w:val="Heading3"/>
      </w:pPr>
      <w:bookmarkStart w:id="3614" w:name="_Toc43317489"/>
      <w:bookmarkStart w:id="3615" w:name="_Toc43374961"/>
      <w:bookmarkStart w:id="3616" w:name="_Toc43375422"/>
      <w:bookmarkStart w:id="3617" w:name="_Toc43801946"/>
      <w:bookmarkStart w:id="3618" w:name="_Toc43806212"/>
      <w:bookmarkStart w:id="3619" w:name="_Toc43806519"/>
      <w:bookmarkStart w:id="3620" w:name="_Toc50466980"/>
      <w:bookmarkStart w:id="3621" w:name="_Toc50468324"/>
      <w:bookmarkStart w:id="3622" w:name="_Toc50468594"/>
      <w:bookmarkStart w:id="3623" w:name="_Toc50468865"/>
      <w:bookmarkStart w:id="3624" w:name="_Toc50630832"/>
      <w:bookmarkStart w:id="3625" w:name="_Toc54944182"/>
      <w:r w:rsidRPr="00520DE9">
        <w:t>6.44.3</w:t>
      </w:r>
      <w:r w:rsidRPr="00520DE9">
        <w:tab/>
      </w:r>
      <w:bookmarkEnd w:id="3614"/>
      <w:r w:rsidRPr="00520DE9">
        <w:t>Impacts on services, entities and interfaces</w:t>
      </w:r>
      <w:bookmarkEnd w:id="3615"/>
      <w:bookmarkEnd w:id="3616"/>
      <w:bookmarkEnd w:id="3617"/>
      <w:bookmarkEnd w:id="3618"/>
      <w:bookmarkEnd w:id="3619"/>
      <w:bookmarkEnd w:id="3620"/>
      <w:bookmarkEnd w:id="3621"/>
      <w:bookmarkEnd w:id="3622"/>
      <w:bookmarkEnd w:id="3623"/>
      <w:bookmarkEnd w:id="3624"/>
      <w:bookmarkEnd w:id="3625"/>
    </w:p>
    <w:p w14:paraId="013FC59C" w14:textId="77777777" w:rsidR="00520DE9" w:rsidRPr="00520DE9" w:rsidRDefault="00520DE9" w:rsidP="00520DE9">
      <w:pPr>
        <w:rPr>
          <w:rFonts w:eastAsia="宋体"/>
          <w:lang w:eastAsia="zh-CN"/>
        </w:rPr>
      </w:pPr>
      <w:r w:rsidRPr="00520DE9">
        <w:rPr>
          <w:rFonts w:eastAsia="宋体"/>
          <w:lang w:eastAsia="zh-CN"/>
        </w:rPr>
        <w:t>NEF-edge functionality is similar with common NEF functionality with the following additional enhancements:</w:t>
      </w:r>
    </w:p>
    <w:p w14:paraId="068CA05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Authenticate whether the AF request should be accepted.</w:t>
      </w:r>
    </w:p>
    <w:p w14:paraId="5BF07CC1"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MnS producer for RAN related information event exposure.</w:t>
      </w:r>
    </w:p>
    <w:p w14:paraId="33EED83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NEF deployed in the core network for the non-RAN related event exposure.</w:t>
      </w:r>
    </w:p>
    <w:p w14:paraId="6CE9268B" w14:textId="6A341379" w:rsidR="00520DE9" w:rsidRPr="00520DE9" w:rsidRDefault="00520DE9" w:rsidP="00EE30B5">
      <w:pPr>
        <w:rPr>
          <w:rFonts w:eastAsia="宋体"/>
          <w:lang w:eastAsia="zh-CN"/>
        </w:rPr>
      </w:pPr>
      <w:r w:rsidRPr="00520DE9">
        <w:rPr>
          <w:rFonts w:eastAsia="宋体"/>
          <w:lang w:eastAsia="zh-CN"/>
        </w:rPr>
        <w:t>NEF: Interaction with NEF-edge for the exposure of non-RAN related information.</w:t>
      </w:r>
    </w:p>
    <w:p w14:paraId="477892AA" w14:textId="77777777" w:rsidR="00520DE9" w:rsidRPr="00520DE9" w:rsidRDefault="00520DE9" w:rsidP="00520DE9">
      <w:pPr>
        <w:rPr>
          <w:rFonts w:eastAsia="宋体"/>
          <w:lang w:eastAsia="zh-CN"/>
        </w:rPr>
      </w:pPr>
      <w:r w:rsidRPr="00520DE9">
        <w:rPr>
          <w:rFonts w:eastAsia="宋体"/>
          <w:lang w:eastAsia="zh-CN"/>
        </w:rPr>
        <w:t>No impacts on UE, RAN, UPF, and other core network NFs.</w:t>
      </w:r>
    </w:p>
    <w:p w14:paraId="779F5A72" w14:textId="6ADC0004" w:rsidR="00520DE9" w:rsidRPr="00520DE9" w:rsidRDefault="00520DE9" w:rsidP="00520DE9">
      <w:pPr>
        <w:pStyle w:val="Heading2"/>
      </w:pPr>
      <w:bookmarkStart w:id="3626" w:name="_Toc43317490"/>
      <w:bookmarkStart w:id="3627" w:name="_Toc43374962"/>
      <w:bookmarkStart w:id="3628" w:name="_Toc43375423"/>
      <w:bookmarkStart w:id="3629" w:name="_Toc43801947"/>
      <w:bookmarkStart w:id="3630" w:name="_Toc43806213"/>
      <w:bookmarkStart w:id="3631" w:name="_Toc43806520"/>
      <w:bookmarkStart w:id="3632" w:name="_Toc50466981"/>
      <w:bookmarkStart w:id="3633" w:name="_Toc50468325"/>
      <w:bookmarkStart w:id="3634" w:name="_Toc50468595"/>
      <w:bookmarkStart w:id="3635" w:name="_Toc50468866"/>
      <w:bookmarkStart w:id="3636" w:name="_Toc50630833"/>
      <w:bookmarkStart w:id="3637" w:name="_Toc54944183"/>
      <w:r w:rsidRPr="00520DE9">
        <w:t>6.45</w:t>
      </w:r>
      <w:r w:rsidRPr="00520DE9">
        <w:rPr>
          <w:rFonts w:hint="eastAsia"/>
        </w:rPr>
        <w:tab/>
      </w:r>
      <w:r w:rsidRPr="00520DE9">
        <w:t>Solution</w:t>
      </w:r>
      <w:r w:rsidRPr="00520DE9">
        <w:rPr>
          <w:rFonts w:hint="eastAsia"/>
        </w:rPr>
        <w:t xml:space="preserve"> #</w:t>
      </w:r>
      <w:r w:rsidRPr="00520DE9">
        <w:t>45: Using NAS message notify UE</w:t>
      </w:r>
      <w:r w:rsidR="00252BF9">
        <w:t>'</w:t>
      </w:r>
      <w:r w:rsidRPr="00520DE9">
        <w:t>s application layer</w:t>
      </w:r>
      <w:bookmarkEnd w:id="3626"/>
      <w:bookmarkEnd w:id="3627"/>
      <w:bookmarkEnd w:id="3628"/>
      <w:bookmarkEnd w:id="3629"/>
      <w:bookmarkEnd w:id="3630"/>
      <w:bookmarkEnd w:id="3631"/>
      <w:bookmarkEnd w:id="3632"/>
      <w:bookmarkEnd w:id="3633"/>
      <w:bookmarkEnd w:id="3634"/>
      <w:bookmarkEnd w:id="3635"/>
      <w:bookmarkEnd w:id="3636"/>
      <w:bookmarkEnd w:id="3637"/>
    </w:p>
    <w:p w14:paraId="375DCDB0" w14:textId="77777777" w:rsidR="00520DE9" w:rsidRPr="00520DE9" w:rsidRDefault="00520DE9" w:rsidP="00520DE9">
      <w:pPr>
        <w:pStyle w:val="Heading3"/>
      </w:pPr>
      <w:bookmarkStart w:id="3638" w:name="_Toc43317491"/>
      <w:bookmarkStart w:id="3639" w:name="_Toc43374963"/>
      <w:bookmarkStart w:id="3640" w:name="_Toc43375424"/>
      <w:bookmarkStart w:id="3641" w:name="_Toc43801948"/>
      <w:bookmarkStart w:id="3642" w:name="_Toc43806214"/>
      <w:bookmarkStart w:id="3643" w:name="_Toc43806521"/>
      <w:bookmarkStart w:id="3644" w:name="_Toc50466982"/>
      <w:bookmarkStart w:id="3645" w:name="_Toc50468326"/>
      <w:bookmarkStart w:id="3646" w:name="_Toc50468596"/>
      <w:bookmarkStart w:id="3647" w:name="_Toc50468867"/>
      <w:bookmarkStart w:id="3648" w:name="_Toc50630834"/>
      <w:bookmarkStart w:id="3649" w:name="_Toc54944184"/>
      <w:r w:rsidRPr="00520DE9">
        <w:t>6.45.1</w:t>
      </w:r>
      <w:r w:rsidRPr="00520DE9">
        <w:rPr>
          <w:rFonts w:hint="eastAsia"/>
        </w:rPr>
        <w:tab/>
        <w:t>Description</w:t>
      </w:r>
      <w:bookmarkEnd w:id="3638"/>
      <w:bookmarkEnd w:id="3639"/>
      <w:bookmarkEnd w:id="3640"/>
      <w:bookmarkEnd w:id="3641"/>
      <w:bookmarkEnd w:id="3642"/>
      <w:bookmarkEnd w:id="3643"/>
      <w:bookmarkEnd w:id="3644"/>
      <w:bookmarkEnd w:id="3645"/>
      <w:bookmarkEnd w:id="3646"/>
      <w:bookmarkEnd w:id="3647"/>
      <w:bookmarkEnd w:id="3648"/>
      <w:bookmarkEnd w:id="3649"/>
    </w:p>
    <w:p w14:paraId="24A89F99" w14:textId="197B7FC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73FF6F12" w14:textId="77777777"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14:paraId="2954F21D" w14:textId="77777777" w:rsidR="00520DE9" w:rsidRPr="00520DE9" w:rsidRDefault="00520DE9" w:rsidP="00520DE9">
      <w:r w:rsidRPr="00520DE9">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520DE9" w:rsidRDefault="00520DE9" w:rsidP="00520DE9">
      <w:pPr>
        <w:pStyle w:val="TH"/>
      </w:pPr>
      <w:r w:rsidRPr="00520DE9">
        <w:object w:dxaOrig="9519" w:dyaOrig="3445" w14:anchorId="5D853ACD">
          <v:shape id="_x0000_i1127" type="#_x0000_t75" style="width:475.85pt;height:172.8pt" o:ole="">
            <v:imagedata r:id="rId217" o:title=""/>
          </v:shape>
          <o:OLEObject Type="Embed" ProgID="Visio.Drawing.11" ShapeID="_x0000_i1127" DrawAspect="Content" ObjectID="_1665558023" r:id="rId218"/>
        </w:object>
      </w:r>
    </w:p>
    <w:p w14:paraId="3187D592" w14:textId="77777777" w:rsidR="00520DE9" w:rsidRPr="00520DE9" w:rsidRDefault="00520DE9" w:rsidP="00520DE9">
      <w:pPr>
        <w:pStyle w:val="TF"/>
      </w:pPr>
      <w:r w:rsidRPr="00520DE9">
        <w:t>Figure-6.45.1-1 5GS notify the change of network information (QoS) to UE</w:t>
      </w:r>
    </w:p>
    <w:p w14:paraId="51D8E148" w14:textId="47B6201B" w:rsidR="00E311E7" w:rsidRDefault="00520DE9" w:rsidP="00E311E7">
      <w:pPr>
        <w:rPr>
          <w:lang w:eastAsia="ko-KR"/>
        </w:rPr>
      </w:pPr>
      <w:r w:rsidRPr="00520DE9">
        <w:rPr>
          <w:lang w:eastAsia="ko-KR"/>
        </w:rPr>
        <w:t>For the non-mobility case, the change of QoS will be delivered to UE via NAS message (e.g. PDU Session modification request).</w:t>
      </w:r>
    </w:p>
    <w:p w14:paraId="084762DF" w14:textId="6C418571" w:rsidR="00E311E7" w:rsidRDefault="00E311E7" w:rsidP="00E311E7">
      <w:pPr>
        <w:rPr>
          <w:lang w:eastAsia="ko-KR"/>
        </w:rPr>
      </w:pPr>
      <w:r>
        <w:rPr>
          <w:lang w:eastAsia="ko-KR"/>
        </w:rPr>
        <w:t xml:space="preserve">The Change of QoS is awared by SMF using existing QoS Notification control defined in </w:t>
      </w:r>
      <w:r w:rsidR="004174B9">
        <w:rPr>
          <w:lang w:eastAsia="ko-KR"/>
        </w:rPr>
        <w:t>clause </w:t>
      </w:r>
      <w:r>
        <w:rPr>
          <w:lang w:eastAsia="ko-KR"/>
        </w:rPr>
        <w:t xml:space="preserve">5.7.2.4 in </w:t>
      </w:r>
      <w:r w:rsidR="00770EF6">
        <w:rPr>
          <w:lang w:eastAsia="ko-KR"/>
        </w:rPr>
        <w:t>TS 2</w:t>
      </w:r>
      <w:r>
        <w:rPr>
          <w:lang w:eastAsia="ko-KR"/>
        </w:rPr>
        <w:t>3.501</w:t>
      </w:r>
      <w:r w:rsidR="004174B9">
        <w:t> [2]</w:t>
      </w:r>
      <w:r>
        <w:rPr>
          <w:lang w:eastAsia="ko-KR"/>
        </w:rPr>
        <w:t>:</w:t>
      </w:r>
    </w:p>
    <w:p w14:paraId="35A8C514" w14:textId="4D6CB32E" w:rsidR="00E311E7" w:rsidRDefault="00E311E7" w:rsidP="00E311E7">
      <w:pPr>
        <w:pStyle w:val="B1"/>
        <w:rPr>
          <w:lang w:eastAsia="ko-KR"/>
        </w:rPr>
      </w:pPr>
      <w:r>
        <w:rPr>
          <w:lang w:eastAsia="ko-KR"/>
        </w:rPr>
        <w:t>-</w:t>
      </w:r>
      <w:r>
        <w:rPr>
          <w:lang w:eastAsia="ko-KR"/>
        </w:rPr>
        <w:tab/>
        <w:t xml:space="preserve">For QoS flow with non-AQP, </w:t>
      </w:r>
      <w:r w:rsidR="00770EF6">
        <w:rPr>
          <w:lang w:eastAsia="ko-KR"/>
        </w:rPr>
        <w:t>"</w:t>
      </w:r>
      <w:r>
        <w:rPr>
          <w:lang w:eastAsia="ko-KR"/>
        </w:rPr>
        <w:t>GFBR can no longer be guaranteed</w:t>
      </w:r>
      <w:r w:rsidR="00770EF6">
        <w:rPr>
          <w:lang w:eastAsia="ko-KR"/>
        </w:rPr>
        <w:t>"</w:t>
      </w:r>
      <w:r>
        <w:rPr>
          <w:lang w:eastAsia="ko-KR"/>
        </w:rPr>
        <w:t xml:space="preserve"> for a QoS flow</w:t>
      </w:r>
    </w:p>
    <w:p w14:paraId="3AEF6956" w14:textId="269D4F5B" w:rsidR="00E311E7" w:rsidRPr="00520DE9" w:rsidRDefault="00E311E7" w:rsidP="00E311E7">
      <w:pPr>
        <w:pStyle w:val="B1"/>
        <w:rPr>
          <w:lang w:eastAsia="ko-KR"/>
        </w:rPr>
      </w:pPr>
      <w:r>
        <w:rPr>
          <w:lang w:eastAsia="ko-KR"/>
        </w:rPr>
        <w:t>-</w:t>
      </w:r>
      <w:r>
        <w:rPr>
          <w:lang w:eastAsia="ko-KR"/>
        </w:rPr>
        <w:tab/>
        <w:t>For QoS flow with AQP, Change in the QoS parameters (i.e. 5QI, GFBR, MFBR) for a QoS flow.</w:t>
      </w:r>
    </w:p>
    <w:p w14:paraId="357D5658" w14:textId="77777777"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14:paraId="24662BC9" w14:textId="77777777"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14:paraId="7EAA923C" w14:textId="77777777"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14:paraId="70B90E4A" w14:textId="77777777" w:rsidR="00520DE9" w:rsidRPr="00520DE9" w:rsidRDefault="00520DE9" w:rsidP="00520DE9">
      <w:pPr>
        <w:pStyle w:val="Heading3"/>
      </w:pPr>
      <w:bookmarkStart w:id="3650" w:name="_Toc43317492"/>
      <w:bookmarkStart w:id="3651" w:name="_Toc43374964"/>
      <w:bookmarkStart w:id="3652" w:name="_Toc43375425"/>
      <w:bookmarkStart w:id="3653" w:name="_Toc43801949"/>
      <w:bookmarkStart w:id="3654" w:name="_Toc43806215"/>
      <w:bookmarkStart w:id="3655" w:name="_Toc43806522"/>
      <w:bookmarkStart w:id="3656" w:name="_Toc50466983"/>
      <w:bookmarkStart w:id="3657" w:name="_Toc50468327"/>
      <w:bookmarkStart w:id="3658" w:name="_Toc50468597"/>
      <w:bookmarkStart w:id="3659" w:name="_Toc50468868"/>
      <w:bookmarkStart w:id="3660" w:name="_Toc50630835"/>
      <w:bookmarkStart w:id="3661" w:name="_Toc54944185"/>
      <w:r w:rsidRPr="00520DE9">
        <w:t>6.45.2</w:t>
      </w:r>
      <w:r w:rsidRPr="00520DE9">
        <w:tab/>
        <w:t>Procedures</w:t>
      </w:r>
      <w:bookmarkEnd w:id="3650"/>
      <w:bookmarkEnd w:id="3651"/>
      <w:bookmarkEnd w:id="3652"/>
      <w:bookmarkEnd w:id="3653"/>
      <w:bookmarkEnd w:id="3654"/>
      <w:bookmarkEnd w:id="3655"/>
      <w:bookmarkEnd w:id="3656"/>
      <w:bookmarkEnd w:id="3657"/>
      <w:bookmarkEnd w:id="3658"/>
      <w:bookmarkEnd w:id="3659"/>
      <w:bookmarkEnd w:id="3660"/>
      <w:bookmarkEnd w:id="3661"/>
    </w:p>
    <w:p w14:paraId="06662EE3" w14:textId="0A2848E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192173A3" w14:textId="14F98B59" w:rsidR="00520DE9" w:rsidRPr="00520DE9" w:rsidRDefault="00520DE9" w:rsidP="00520DE9">
      <w:pPr>
        <w:pStyle w:val="Heading5"/>
      </w:pPr>
      <w:bookmarkStart w:id="3662" w:name="_Toc43317493"/>
      <w:bookmarkStart w:id="3663" w:name="_Toc43374965"/>
      <w:bookmarkStart w:id="3664" w:name="_Toc43375426"/>
      <w:bookmarkStart w:id="3665" w:name="_Toc43801950"/>
      <w:bookmarkStart w:id="3666" w:name="_Toc43806216"/>
      <w:bookmarkStart w:id="3667" w:name="_Toc43806523"/>
      <w:bookmarkStart w:id="3668" w:name="_Toc50630836"/>
      <w:bookmarkStart w:id="3669" w:name="_Toc54944186"/>
      <w:r w:rsidRPr="00520DE9">
        <w:rPr>
          <w:rFonts w:hint="eastAsia"/>
        </w:rPr>
        <w:lastRenderedPageBreak/>
        <w:t>6.45.2.1</w:t>
      </w:r>
      <w:r w:rsidRPr="00520DE9">
        <w:tab/>
      </w:r>
      <w:r w:rsidRPr="00520DE9">
        <w:rPr>
          <w:rFonts w:hint="eastAsia"/>
        </w:rPr>
        <w:t xml:space="preserve">notify the </w:t>
      </w:r>
      <w:r w:rsidRPr="00520DE9">
        <w:t>change</w:t>
      </w:r>
      <w:r w:rsidRPr="00520DE9">
        <w:rPr>
          <w:rFonts w:hint="eastAsia"/>
        </w:rPr>
        <w:t xml:space="preserve"> </w:t>
      </w:r>
      <w:r w:rsidRPr="00520DE9">
        <w:t>of QoS using NAS message</w:t>
      </w:r>
      <w:bookmarkEnd w:id="3662"/>
      <w:bookmarkEnd w:id="3663"/>
      <w:bookmarkEnd w:id="3664"/>
      <w:bookmarkEnd w:id="3665"/>
      <w:bookmarkEnd w:id="3666"/>
      <w:bookmarkEnd w:id="3667"/>
      <w:bookmarkEnd w:id="3668"/>
      <w:bookmarkEnd w:id="3669"/>
    </w:p>
    <w:p w14:paraId="335DFE65" w14:textId="77777777" w:rsidR="00520DE9" w:rsidRPr="00520DE9" w:rsidRDefault="00520DE9" w:rsidP="00520DE9">
      <w:pPr>
        <w:pStyle w:val="TH"/>
      </w:pPr>
      <w:r w:rsidRPr="00520DE9">
        <w:object w:dxaOrig="12471" w:dyaOrig="6391" w14:anchorId="5B2DB4CB">
          <v:shape id="_x0000_i1128" type="#_x0000_t75" style="width:481.45pt;height:246.7pt" o:ole="">
            <v:imagedata r:id="rId219" o:title=""/>
          </v:shape>
          <o:OLEObject Type="Embed" ProgID="Visio.Drawing.11" ShapeID="_x0000_i1128" DrawAspect="Content" ObjectID="_1665558024" r:id="rId220"/>
        </w:object>
      </w:r>
    </w:p>
    <w:p w14:paraId="37F53BCA" w14:textId="77777777"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14:paraId="560378B7" w14:textId="259FCB3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When change of QoS happens, step 1will be used to notify UE the change of QoS quickly. For step 1, the detailed procedure has been described in </w:t>
      </w:r>
      <w:r w:rsidR="004174B9" w:rsidRPr="00520DE9">
        <w:rPr>
          <w:rFonts w:eastAsia="宋体"/>
          <w:lang w:eastAsia="zh-CN"/>
        </w:rPr>
        <w:t>TS</w:t>
      </w:r>
      <w:r w:rsidR="004174B9">
        <w:rPr>
          <w:rFonts w:eastAsia="宋体"/>
          <w:lang w:eastAsia="zh-CN"/>
        </w:rPr>
        <w:t> </w:t>
      </w:r>
      <w:r w:rsidR="004174B9" w:rsidRPr="00520DE9">
        <w:rPr>
          <w:rFonts w:eastAsia="宋体"/>
          <w:lang w:eastAsia="zh-CN"/>
        </w:rPr>
        <w:t>23.502</w:t>
      </w:r>
      <w:r w:rsidR="004174B9">
        <w:rPr>
          <w:rFonts w:eastAsia="宋体"/>
          <w:lang w:eastAsia="zh-CN"/>
        </w:rPr>
        <w:t> </w:t>
      </w:r>
      <w:r w:rsidR="004174B9" w:rsidRPr="00520DE9">
        <w:rPr>
          <w:rFonts w:eastAsia="宋体"/>
          <w:lang w:eastAsia="zh-CN"/>
        </w:rPr>
        <w:t>[</w:t>
      </w:r>
      <w:r w:rsidRPr="00520DE9">
        <w:rPr>
          <w:rFonts w:eastAsia="宋体"/>
          <w:lang w:eastAsia="zh-CN"/>
        </w:rPr>
        <w:t xml:space="preserve">3] </w:t>
      </w:r>
      <w:r w:rsidR="004174B9">
        <w:rPr>
          <w:rFonts w:eastAsia="宋体"/>
          <w:lang w:eastAsia="zh-CN"/>
        </w:rPr>
        <w:t>clause </w:t>
      </w:r>
      <w:r w:rsidRPr="00520DE9">
        <w:rPr>
          <w:rFonts w:eastAsia="宋体"/>
          <w:lang w:eastAsia="zh-CN"/>
        </w:rPr>
        <w:t>4.3.3.2 UE or network requested PDU Session Modification.</w:t>
      </w:r>
    </w:p>
    <w:p w14:paraId="5E3AF77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UE interacts with EAS via user-plane to notify the change of QoS. EAS can further notify it to AF.</w:t>
      </w:r>
    </w:p>
    <w:p w14:paraId="17359603" w14:textId="77777777"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14:paraId="7DC8A084" w14:textId="77777777" w:rsidR="00520DE9" w:rsidRPr="00520DE9" w:rsidRDefault="00520DE9" w:rsidP="00520DE9">
      <w:pPr>
        <w:pStyle w:val="Heading3"/>
      </w:pPr>
      <w:bookmarkStart w:id="3670" w:name="_Toc43317494"/>
      <w:bookmarkStart w:id="3671" w:name="_Toc43374966"/>
      <w:bookmarkStart w:id="3672" w:name="_Toc43375427"/>
      <w:bookmarkStart w:id="3673" w:name="_Toc43801951"/>
      <w:bookmarkStart w:id="3674" w:name="_Toc43806217"/>
      <w:bookmarkStart w:id="3675" w:name="_Toc43806524"/>
      <w:bookmarkStart w:id="3676" w:name="_Toc50466984"/>
      <w:bookmarkStart w:id="3677" w:name="_Toc50468328"/>
      <w:bookmarkStart w:id="3678" w:name="_Toc50468598"/>
      <w:bookmarkStart w:id="3679" w:name="_Toc50468869"/>
      <w:bookmarkStart w:id="3680" w:name="_Toc50630837"/>
      <w:bookmarkStart w:id="3681" w:name="_Toc54944187"/>
      <w:r w:rsidRPr="00520DE9">
        <w:t>6.45.3</w:t>
      </w:r>
      <w:r w:rsidRPr="00520DE9">
        <w:tab/>
      </w:r>
      <w:bookmarkEnd w:id="3670"/>
      <w:r w:rsidRPr="00520DE9">
        <w:t>Impacts on services, entities and interfaces</w:t>
      </w:r>
      <w:bookmarkEnd w:id="3671"/>
      <w:bookmarkEnd w:id="3672"/>
      <w:bookmarkEnd w:id="3673"/>
      <w:bookmarkEnd w:id="3674"/>
      <w:bookmarkEnd w:id="3675"/>
      <w:bookmarkEnd w:id="3676"/>
      <w:bookmarkEnd w:id="3677"/>
      <w:bookmarkEnd w:id="3678"/>
      <w:bookmarkEnd w:id="3679"/>
      <w:bookmarkEnd w:id="3680"/>
      <w:bookmarkEnd w:id="3681"/>
    </w:p>
    <w:p w14:paraId="14C2E756" w14:textId="07275F0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143179A1" w14:textId="77777777" w:rsidR="00520DE9" w:rsidRPr="00520DE9" w:rsidRDefault="00520DE9" w:rsidP="00520DE9">
      <w:pPr>
        <w:rPr>
          <w:lang w:eastAsia="zh-CN"/>
        </w:rPr>
      </w:pPr>
      <w:r w:rsidRPr="00520DE9">
        <w:rPr>
          <w:rFonts w:hint="eastAsia"/>
          <w:lang w:eastAsia="zh-CN"/>
        </w:rPr>
        <w:t>UE:</w:t>
      </w:r>
    </w:p>
    <w:p w14:paraId="4913CF7C" w14:textId="77777777" w:rsidR="001C39DE" w:rsidRDefault="001C39DE" w:rsidP="001C39DE">
      <w:pPr>
        <w:pStyle w:val="B1"/>
        <w:rPr>
          <w:rFonts w:eastAsia="宋体"/>
          <w:lang w:eastAsia="zh-CN"/>
        </w:rPr>
      </w:pPr>
      <w:r>
        <w:rPr>
          <w:rFonts w:eastAsia="宋体"/>
          <w:lang w:eastAsia="zh-CN"/>
        </w:rPr>
        <w:t>-</w:t>
      </w:r>
      <w:r>
        <w:rPr>
          <w:rFonts w:eastAsia="宋体"/>
          <w:lang w:eastAsia="zh-CN"/>
        </w:rPr>
        <w:tab/>
        <w:t>Acquire the network information (e.g. change of QoS) using NAS message (existing mechanism in Rel</w:t>
      </w:r>
      <w:r>
        <w:rPr>
          <w:rFonts w:eastAsia="宋体"/>
          <w:lang w:eastAsia="zh-CN"/>
        </w:rPr>
        <w:noBreakHyphen/>
        <w:t>16).</w:t>
      </w:r>
    </w:p>
    <w:p w14:paraId="180B922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Notify network information to EAS via application layer (out of 3GPP scope).</w:t>
      </w:r>
    </w:p>
    <w:p w14:paraId="0EF2AE4C" w14:textId="77777777" w:rsidR="00520DE9" w:rsidRPr="00520DE9" w:rsidRDefault="00520DE9" w:rsidP="00520DE9">
      <w:r w:rsidRPr="00520DE9">
        <w:t>SMF:</w:t>
      </w:r>
    </w:p>
    <w:p w14:paraId="65CE9B28" w14:textId="55189BA2" w:rsidR="00E311E7" w:rsidRDefault="00520DE9" w:rsidP="00E311E7">
      <w:pPr>
        <w:pStyle w:val="B1"/>
      </w:pPr>
      <w:r w:rsidRPr="00520DE9">
        <w:t>-</w:t>
      </w:r>
      <w:r w:rsidRPr="00520DE9">
        <w:tab/>
        <w:t>Support to notify the network information using NAS message.</w:t>
      </w:r>
      <w:r w:rsidR="00E311E7" w:rsidRPr="00E311E7">
        <w:t xml:space="preserve"> </w:t>
      </w:r>
      <w:r w:rsidR="00E311E7">
        <w:t xml:space="preserve">Specifically, SMF can notify to UE that </w:t>
      </w:r>
      <w:r w:rsidR="00770EF6">
        <w:t>"</w:t>
      </w:r>
      <w:r w:rsidR="00E311E7">
        <w:t>GFBR can no longer be guaranteed</w:t>
      </w:r>
      <w:r w:rsidR="00770EF6">
        <w:t>"</w:t>
      </w:r>
      <w:r w:rsidR="00E311E7">
        <w:t xml:space="preserve"> or </w:t>
      </w:r>
      <w:r w:rsidR="00770EF6">
        <w:t>"</w:t>
      </w:r>
      <w:r w:rsidR="00E311E7">
        <w:t>resumed</w:t>
      </w:r>
      <w:r w:rsidR="00770EF6">
        <w:t>"</w:t>
      </w:r>
      <w:r w:rsidR="00E311E7">
        <w:t xml:space="preserve"> for a QoS flow without AQP using NAS message.</w:t>
      </w:r>
    </w:p>
    <w:p w14:paraId="0F156211" w14:textId="08E2CF85" w:rsidR="00520DE9" w:rsidRPr="00520DE9" w:rsidRDefault="00770EF6" w:rsidP="00E311E7">
      <w:pPr>
        <w:pStyle w:val="NO"/>
      </w:pPr>
      <w:r>
        <w:t>NOTE:</w:t>
      </w:r>
      <w:r>
        <w:tab/>
      </w:r>
      <w:r w:rsidR="00E311E7">
        <w:t>The message and mechanism used for the notification is same as notification of change of AQP for a QoS flow.</w:t>
      </w:r>
    </w:p>
    <w:p w14:paraId="75E52288" w14:textId="77777777" w:rsidR="00520DE9" w:rsidRPr="00520DE9" w:rsidRDefault="00520DE9" w:rsidP="00520DE9">
      <w:pPr>
        <w:pStyle w:val="Heading2"/>
      </w:pPr>
      <w:bookmarkStart w:id="3682" w:name="_Toc43317495"/>
      <w:bookmarkStart w:id="3683" w:name="_Toc43374967"/>
      <w:bookmarkStart w:id="3684" w:name="_Toc43375428"/>
      <w:bookmarkStart w:id="3685" w:name="_Toc43801952"/>
      <w:bookmarkStart w:id="3686" w:name="_Toc43806218"/>
      <w:bookmarkStart w:id="3687" w:name="_Toc43806525"/>
      <w:bookmarkStart w:id="3688" w:name="_Toc50466985"/>
      <w:bookmarkStart w:id="3689" w:name="_Toc50468329"/>
      <w:bookmarkStart w:id="3690" w:name="_Toc50468599"/>
      <w:bookmarkStart w:id="3691" w:name="_Toc50468870"/>
      <w:bookmarkStart w:id="3692" w:name="_Toc50630838"/>
      <w:bookmarkStart w:id="3693" w:name="_Toc54944188"/>
      <w:r w:rsidRPr="00520DE9">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宋体" w:hint="eastAsia"/>
        </w:rPr>
        <w:t>n</w:t>
      </w:r>
      <w:r w:rsidRPr="00520DE9">
        <w:t xml:space="preserve">etwork </w:t>
      </w:r>
      <w:r w:rsidRPr="00520DE9">
        <w:rPr>
          <w:rFonts w:eastAsia="宋体" w:hint="eastAsia"/>
        </w:rPr>
        <w:t>i</w:t>
      </w:r>
      <w:r w:rsidRPr="00520DE9">
        <w:t xml:space="preserve">nformation </w:t>
      </w:r>
      <w:r w:rsidRPr="00520DE9">
        <w:rPr>
          <w:rFonts w:eastAsia="宋体" w:hint="eastAsia"/>
        </w:rPr>
        <w:t>e</w:t>
      </w:r>
      <w:r w:rsidRPr="00520DE9">
        <w:t>xposure to Local A</w:t>
      </w:r>
      <w:r w:rsidRPr="00520DE9">
        <w:rPr>
          <w:rFonts w:eastAsia="宋体" w:hint="eastAsia"/>
        </w:rPr>
        <w:t>F</w:t>
      </w:r>
      <w:r w:rsidRPr="00520DE9">
        <w:t xml:space="preserve"> with Low Latency</w:t>
      </w:r>
      <w:bookmarkEnd w:id="3682"/>
      <w:bookmarkEnd w:id="3683"/>
      <w:bookmarkEnd w:id="3684"/>
      <w:bookmarkEnd w:id="3685"/>
      <w:bookmarkEnd w:id="3686"/>
      <w:bookmarkEnd w:id="3687"/>
      <w:bookmarkEnd w:id="3688"/>
      <w:bookmarkEnd w:id="3689"/>
      <w:bookmarkEnd w:id="3690"/>
      <w:bookmarkEnd w:id="3691"/>
      <w:bookmarkEnd w:id="3692"/>
      <w:bookmarkEnd w:id="3693"/>
    </w:p>
    <w:p w14:paraId="726AA5CD" w14:textId="77777777" w:rsidR="00520DE9" w:rsidRPr="00520DE9" w:rsidRDefault="00520DE9" w:rsidP="00520DE9">
      <w:pPr>
        <w:pStyle w:val="Heading3"/>
      </w:pPr>
      <w:bookmarkStart w:id="3694" w:name="_Toc43317496"/>
      <w:bookmarkStart w:id="3695" w:name="_Toc43374968"/>
      <w:bookmarkStart w:id="3696" w:name="_Toc43375429"/>
      <w:bookmarkStart w:id="3697" w:name="_Toc43801953"/>
      <w:bookmarkStart w:id="3698" w:name="_Toc43806219"/>
      <w:bookmarkStart w:id="3699" w:name="_Toc43806526"/>
      <w:bookmarkStart w:id="3700" w:name="_Toc50466986"/>
      <w:bookmarkStart w:id="3701" w:name="_Toc50468330"/>
      <w:bookmarkStart w:id="3702" w:name="_Toc50468600"/>
      <w:bookmarkStart w:id="3703" w:name="_Toc50468871"/>
      <w:bookmarkStart w:id="3704" w:name="_Toc50630839"/>
      <w:bookmarkStart w:id="3705" w:name="_Toc54944189"/>
      <w:r w:rsidRPr="00520DE9">
        <w:t>6.46.1</w:t>
      </w:r>
      <w:r w:rsidRPr="00520DE9">
        <w:rPr>
          <w:rFonts w:hint="eastAsia"/>
        </w:rPr>
        <w:tab/>
        <w:t>Description</w:t>
      </w:r>
      <w:bookmarkEnd w:id="3694"/>
      <w:bookmarkEnd w:id="3695"/>
      <w:bookmarkEnd w:id="3696"/>
      <w:bookmarkEnd w:id="3697"/>
      <w:bookmarkEnd w:id="3698"/>
      <w:bookmarkEnd w:id="3699"/>
      <w:bookmarkEnd w:id="3700"/>
      <w:bookmarkEnd w:id="3701"/>
      <w:bookmarkEnd w:id="3702"/>
      <w:bookmarkEnd w:id="3703"/>
      <w:bookmarkEnd w:id="3704"/>
      <w:bookmarkEnd w:id="3705"/>
    </w:p>
    <w:p w14:paraId="0067A6FB" w14:textId="77777777"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14:paraId="237DA841" w14:textId="77777777" w:rsidR="00520DE9" w:rsidRPr="00520DE9" w:rsidRDefault="00520DE9" w:rsidP="00520DE9">
      <w:pPr>
        <w:pStyle w:val="B1"/>
      </w:pPr>
      <w:r w:rsidRPr="00520DE9">
        <w:lastRenderedPageBreak/>
        <w:t>-</w:t>
      </w:r>
      <w:r w:rsidRPr="00520DE9">
        <w:tab/>
        <w:t>How to expose the network information to the application functions deployed in the edge with low latency?</w:t>
      </w:r>
    </w:p>
    <w:p w14:paraId="26AC7A84" w14:textId="77777777" w:rsidR="00520DE9" w:rsidRPr="00520DE9" w:rsidRDefault="00520DE9" w:rsidP="00520DE9">
      <w:pPr>
        <w:pStyle w:val="B1"/>
      </w:pPr>
      <w:r w:rsidRPr="00520DE9">
        <w:t>-</w:t>
      </w:r>
      <w:r w:rsidRPr="00520DE9">
        <w:tab/>
        <w:t>Whether and how to maintain the exposure when the UE moves out of the coverage of NF(s) supporting the exposure?</w:t>
      </w:r>
    </w:p>
    <w:p w14:paraId="41E4E4F5" w14:textId="77777777"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14:paraId="05305E07" w14:textId="77777777"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14:paraId="2B93EFE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Nx interface is N4-like interface, which may support the simplified PFCP protocol for association establishment, and information exposure between Local UPF and Local NEF.</w:t>
      </w:r>
    </w:p>
    <w:p w14:paraId="65678E6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r w:rsidR="00EE30B5" w:rsidRPr="00B059F5">
        <w:rPr>
          <w:lang w:eastAsia="zh-CN"/>
        </w:rPr>
        <w:t xml:space="preserve"> </w:t>
      </w:r>
      <w:r w:rsidR="00EE30B5">
        <w:rPr>
          <w:lang w:eastAsia="zh-CN"/>
        </w:rPr>
        <w:t>or it might be obtained using NRF-based discovery procedures</w:t>
      </w:r>
      <w:r w:rsidRPr="00520DE9">
        <w:rPr>
          <w:rFonts w:hint="eastAsia"/>
          <w:lang w:eastAsia="zh-CN"/>
        </w:rPr>
        <w:t>.</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14:paraId="413CFC77" w14:textId="77777777"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14:paraId="5BAE287C" w14:textId="77777777"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14:paraId="43541349" w14:textId="77777777" w:rsidR="00520DE9" w:rsidRPr="00520DE9" w:rsidRDefault="00520DE9" w:rsidP="00520DE9">
      <w:pPr>
        <w:rPr>
          <w:lang w:eastAsia="zh-CN"/>
        </w:rPr>
      </w:pPr>
      <w:r w:rsidRPr="00520DE9">
        <w:rPr>
          <w:rFonts w:hint="eastAsia"/>
          <w:lang w:eastAsia="zh-CN"/>
        </w:rPr>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14:paraId="0B74A320" w14:textId="77777777"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14:paraId="14A2C0AB" w14:textId="77777777"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14:paraId="42C622E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520DE9" w:rsidRDefault="00520DE9" w:rsidP="00520DE9">
      <w:pPr>
        <w:pStyle w:val="Heading3"/>
      </w:pPr>
      <w:bookmarkStart w:id="3706" w:name="_Toc43317497"/>
      <w:bookmarkStart w:id="3707" w:name="_Toc43374969"/>
      <w:bookmarkStart w:id="3708" w:name="_Toc43375430"/>
      <w:bookmarkStart w:id="3709" w:name="_Toc43801954"/>
      <w:bookmarkStart w:id="3710" w:name="_Toc43806220"/>
      <w:bookmarkStart w:id="3711" w:name="_Toc43806527"/>
      <w:bookmarkStart w:id="3712" w:name="_Toc50466987"/>
      <w:bookmarkStart w:id="3713" w:name="_Toc50468331"/>
      <w:bookmarkStart w:id="3714" w:name="_Toc50468601"/>
      <w:bookmarkStart w:id="3715" w:name="_Toc50468872"/>
      <w:bookmarkStart w:id="3716" w:name="_Toc50630840"/>
      <w:bookmarkStart w:id="3717" w:name="_Toc54944190"/>
      <w:r w:rsidRPr="00520DE9">
        <w:t>6.46.2</w:t>
      </w:r>
      <w:r w:rsidRPr="00520DE9">
        <w:tab/>
        <w:t>Procedures</w:t>
      </w:r>
      <w:bookmarkEnd w:id="3706"/>
      <w:bookmarkEnd w:id="3707"/>
      <w:bookmarkEnd w:id="3708"/>
      <w:bookmarkEnd w:id="3709"/>
      <w:bookmarkEnd w:id="3710"/>
      <w:bookmarkEnd w:id="3711"/>
      <w:bookmarkEnd w:id="3712"/>
      <w:bookmarkEnd w:id="3713"/>
      <w:bookmarkEnd w:id="3714"/>
      <w:bookmarkEnd w:id="3715"/>
      <w:bookmarkEnd w:id="3716"/>
      <w:bookmarkEnd w:id="3717"/>
    </w:p>
    <w:p w14:paraId="35B87CE2" w14:textId="77777777" w:rsidR="00520DE9" w:rsidRPr="00520DE9" w:rsidRDefault="00520DE9" w:rsidP="00520DE9">
      <w:r w:rsidRPr="00520DE9">
        <w:t xml:space="preserve">The selection of local UPF for local NEF </w:t>
      </w:r>
      <w:r w:rsidRPr="00520DE9">
        <w:rPr>
          <w:rFonts w:eastAsia="宋体" w:hint="eastAsia"/>
          <w:lang w:eastAsia="zh-CN"/>
        </w:rPr>
        <w:t xml:space="preserve">is </w:t>
      </w:r>
      <w:r w:rsidRPr="00520DE9">
        <w:rPr>
          <w:rFonts w:eastAsia="宋体"/>
          <w:lang w:eastAsia="zh-CN"/>
        </w:rPr>
        <w:t>described</w:t>
      </w:r>
      <w:r w:rsidRPr="00520DE9">
        <w:rPr>
          <w:rFonts w:eastAsia="宋体" w:hint="eastAsia"/>
          <w:lang w:eastAsia="zh-CN"/>
        </w:rPr>
        <w:t xml:space="preserve"> in </w:t>
      </w:r>
      <w:r w:rsidRPr="00520DE9">
        <w:t>Figure 6.46.2-1.</w:t>
      </w:r>
    </w:p>
    <w:p w14:paraId="019BC691" w14:textId="03ECA961" w:rsidR="00520DE9" w:rsidRPr="00520DE9" w:rsidRDefault="00EE30B5" w:rsidP="00520DE9">
      <w:pPr>
        <w:pStyle w:val="TH"/>
        <w:rPr>
          <w:lang w:eastAsia="zh-CN"/>
        </w:rPr>
      </w:pPr>
      <w:r w:rsidRPr="00520DE9">
        <w:rPr>
          <w:lang w:eastAsia="zh-CN"/>
        </w:rPr>
        <w:object w:dxaOrig="11955" w:dyaOrig="8820" w14:anchorId="3492A874">
          <v:shape id="_x0000_i1129" type="#_x0000_t75" style="width:466.1pt;height:344.95pt" o:ole="">
            <v:imagedata r:id="rId221" o:title=""/>
          </v:shape>
          <o:OLEObject Type="Embed" ProgID="Visio.Drawing.11" ShapeID="_x0000_i1129" DrawAspect="Content" ObjectID="_1665558025" r:id="rId222"/>
        </w:object>
      </w:r>
    </w:p>
    <w:p w14:paraId="501D61B2" w14:textId="77777777"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14:paraId="458B15D2" w14:textId="02CFCC0A" w:rsidR="00EE30B5" w:rsidRDefault="00EE30B5" w:rsidP="00EE30B5">
      <w:pPr>
        <w:pStyle w:val="B1"/>
        <w:rPr>
          <w:rFonts w:eastAsia="宋体"/>
        </w:rPr>
      </w:pPr>
      <w:r>
        <w:rPr>
          <w:rFonts w:eastAsia="宋体"/>
        </w:rPr>
        <w:t>0a.</w:t>
      </w:r>
      <w:r>
        <w:rPr>
          <w:rFonts w:eastAsia="宋体"/>
        </w:rPr>
        <w:tab/>
        <w:t>The local NEF informs the NRF of its NF profile, e.g., NFType and locality</w:t>
      </w:r>
    </w:p>
    <w:p w14:paraId="03D0E68B" w14:textId="5C1EC766" w:rsidR="00EE30B5" w:rsidRDefault="00EE30B5" w:rsidP="00EE30B5">
      <w:pPr>
        <w:pStyle w:val="B1"/>
        <w:rPr>
          <w:rFonts w:eastAsia="宋体"/>
        </w:rPr>
      </w:pPr>
      <w:r>
        <w:rPr>
          <w:rFonts w:eastAsia="宋体"/>
        </w:rPr>
        <w:t>0b.</w:t>
      </w:r>
      <w:r>
        <w:rPr>
          <w:rFonts w:eastAsia="宋体"/>
        </w:rPr>
        <w:tab/>
        <w:t>The NRF acknowledges the registration</w:t>
      </w:r>
    </w:p>
    <w:p w14:paraId="00292064" w14:textId="297CE55D" w:rsidR="00EE30B5" w:rsidRDefault="00EE30B5" w:rsidP="00EE30B5">
      <w:pPr>
        <w:pStyle w:val="B1"/>
        <w:rPr>
          <w:rFonts w:eastAsia="宋体"/>
        </w:rPr>
      </w:pPr>
      <w:r>
        <w:rPr>
          <w:rFonts w:eastAsia="宋体"/>
        </w:rPr>
        <w:t>0c.</w:t>
      </w:r>
      <w:r>
        <w:rPr>
          <w:rFonts w:eastAsia="宋体"/>
        </w:rPr>
        <w:tab/>
        <w:t>The AF may use the NRF to find a specific local NEF, e.g., using locality or LADN DNN or DNAI info associated to a relevant AF or EAS.</w:t>
      </w:r>
    </w:p>
    <w:p w14:paraId="44CC5127" w14:textId="0CCBCC5C" w:rsidR="00EE30B5" w:rsidRDefault="00EE30B5" w:rsidP="00EE30B5">
      <w:pPr>
        <w:pStyle w:val="B1"/>
        <w:rPr>
          <w:rFonts w:eastAsia="宋体"/>
        </w:rPr>
      </w:pPr>
      <w:r>
        <w:rPr>
          <w:rFonts w:eastAsia="宋体"/>
        </w:rPr>
        <w:t>0d.</w:t>
      </w:r>
      <w:r>
        <w:rPr>
          <w:rFonts w:eastAsia="宋体"/>
        </w:rPr>
        <w:tab/>
        <w:t>The NRF provides the relevant local NEF instances (and associated IP Addresses or FQDN) according to the input query parameters and internal policies</w:t>
      </w:r>
    </w:p>
    <w:p w14:paraId="1239CC46" w14:textId="77777777" w:rsidR="001C39DE" w:rsidRDefault="001C39DE" w:rsidP="001C39DE">
      <w:pPr>
        <w:pStyle w:val="B1"/>
        <w:rPr>
          <w:rFonts w:eastAsia="宋体"/>
        </w:rPr>
      </w:pPr>
      <w:r>
        <w:rPr>
          <w:rFonts w:eastAsia="宋体"/>
        </w:rPr>
        <w:t>1.</w:t>
      </w:r>
      <w:r>
        <w:rPr>
          <w:rFonts w:eastAsia="宋体"/>
        </w:rPr>
        <w:tab/>
        <w:t>Local AF requests targeting an individual UE by a UE address through Local NEF. Local AF may also provide some real-time information requirement indication in the AF request.</w:t>
      </w:r>
    </w:p>
    <w:p w14:paraId="4E5E59DE" w14:textId="77777777" w:rsidR="001C39DE" w:rsidRDefault="001C39DE" w:rsidP="001C39DE">
      <w:pPr>
        <w:pStyle w:val="B1"/>
        <w:rPr>
          <w:rFonts w:eastAsia="宋体"/>
        </w:rPr>
      </w:pPr>
      <w:r>
        <w:rPr>
          <w:rFonts w:eastAsia="宋体"/>
        </w:rPr>
        <w:t>2-3.</w:t>
      </w:r>
      <w:r>
        <w:rPr>
          <w:rFonts w:eastAsia="宋体"/>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42F2EC6E" w:rsidR="001C39DE" w:rsidRDefault="001C39DE" w:rsidP="001C39DE">
      <w:pPr>
        <w:pStyle w:val="B1"/>
        <w:rPr>
          <w:rFonts w:eastAsia="宋体"/>
        </w:rPr>
      </w:pPr>
      <w:r>
        <w:rPr>
          <w:rFonts w:eastAsia="宋体"/>
        </w:rPr>
        <w:tab/>
        <w:t xml:space="preserve">Local NEF consumes Nbsf_Management_Discovery service operation (providing at least the UE address) to find out the address of the relevant PCF. This is described in </w:t>
      </w:r>
      <w:r w:rsidR="004174B9">
        <w:rPr>
          <w:rFonts w:eastAsia="宋体"/>
        </w:rPr>
        <w:t>TS 23.502 [</w:t>
      </w:r>
      <w:r>
        <w:rPr>
          <w:rFonts w:eastAsia="宋体"/>
        </w:rPr>
        <w:t xml:space="preserve">3], </w:t>
      </w:r>
      <w:r w:rsidR="004174B9">
        <w:rPr>
          <w:rFonts w:eastAsia="宋体"/>
        </w:rPr>
        <w:t>clause </w:t>
      </w:r>
      <w:r>
        <w:rPr>
          <w:rFonts w:eastAsia="宋体"/>
        </w:rPr>
        <w:t>4.3.6.4.</w:t>
      </w:r>
    </w:p>
    <w:p w14:paraId="6B53C61D" w14:textId="77777777" w:rsidR="001C39DE" w:rsidRDefault="001C39DE" w:rsidP="001C39DE">
      <w:pPr>
        <w:pStyle w:val="B1"/>
        <w:rPr>
          <w:rFonts w:eastAsia="宋体"/>
        </w:rPr>
      </w:pPr>
      <w:r>
        <w:rPr>
          <w:rFonts w:eastAsia="宋体"/>
        </w:rPr>
        <w:t>4.</w:t>
      </w:r>
      <w:r>
        <w:rPr>
          <w:rFonts w:eastAsia="宋体"/>
        </w:rPr>
        <w:tab/>
        <w:t>Local NEF invokes the Npcf_PolicyAuthorization service to the PCF to transfer the Local AF request, which including that a suitable local UPF ID or address is needed.</w:t>
      </w:r>
    </w:p>
    <w:p w14:paraId="07E42F37" w14:textId="77777777" w:rsidR="001C39DE" w:rsidRDefault="001C39DE" w:rsidP="001C39DE">
      <w:pPr>
        <w:pStyle w:val="B1"/>
        <w:rPr>
          <w:rFonts w:eastAsia="宋体"/>
        </w:rPr>
      </w:pPr>
      <w:r>
        <w:rPr>
          <w:rFonts w:eastAsia="宋体"/>
        </w:rPr>
        <w:t>5-6.</w:t>
      </w:r>
      <w:r>
        <w:rPr>
          <w:rFonts w:eastAsia="宋体"/>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Default="001C39DE" w:rsidP="001C39DE">
      <w:pPr>
        <w:pStyle w:val="B1"/>
        <w:rPr>
          <w:rFonts w:eastAsia="宋体"/>
        </w:rPr>
      </w:pPr>
      <w:r>
        <w:rPr>
          <w:rFonts w:eastAsia="宋体"/>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Default="001C39DE" w:rsidP="001C39DE">
      <w:pPr>
        <w:pStyle w:val="B1"/>
        <w:rPr>
          <w:rFonts w:eastAsia="宋体"/>
        </w:rPr>
      </w:pPr>
      <w:r>
        <w:rPr>
          <w:rFonts w:eastAsia="宋体"/>
        </w:rPr>
        <w:lastRenderedPageBreak/>
        <w:t>7.</w:t>
      </w:r>
      <w:r>
        <w:rPr>
          <w:rFonts w:eastAsia="宋体"/>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Default="001C39DE" w:rsidP="001C39DE">
      <w:pPr>
        <w:pStyle w:val="B1"/>
        <w:rPr>
          <w:rFonts w:eastAsia="宋体"/>
        </w:rPr>
      </w:pPr>
      <w:r>
        <w:rPr>
          <w:rFonts w:eastAsia="宋体"/>
        </w:rPr>
        <w:t>8.</w:t>
      </w:r>
      <w:r>
        <w:rPr>
          <w:rFonts w:eastAsia="宋体"/>
        </w:rPr>
        <w:tab/>
        <w:t>Local NEF gets the UPF address by local configuration or sending Nnrf_NFDiscovery_Request to NRF based on local UPF ID, if the UPF is provisioned previously in NRF.</w:t>
      </w:r>
    </w:p>
    <w:p w14:paraId="3A4C4056" w14:textId="77777777" w:rsidR="001C39DE" w:rsidRDefault="001C39DE" w:rsidP="001C39DE">
      <w:pPr>
        <w:pStyle w:val="B1"/>
        <w:rPr>
          <w:rFonts w:eastAsia="宋体"/>
        </w:rPr>
      </w:pPr>
      <w:r>
        <w:rPr>
          <w:rFonts w:eastAsia="宋体"/>
        </w:rPr>
        <w:t>9.</w:t>
      </w:r>
      <w:r>
        <w:rPr>
          <w:rFonts w:eastAsia="宋体"/>
        </w:rPr>
        <w:tab/>
        <w:t>The local NEF trigger the Nx session establishment with local UPF.</w:t>
      </w:r>
    </w:p>
    <w:p w14:paraId="1A4D04BA" w14:textId="77777777" w:rsidR="001C39DE" w:rsidRDefault="001C39DE" w:rsidP="001C39DE">
      <w:pPr>
        <w:pStyle w:val="B1"/>
        <w:rPr>
          <w:rFonts w:eastAsia="宋体"/>
        </w:rPr>
      </w:pPr>
      <w:r>
        <w:rPr>
          <w:rFonts w:eastAsia="宋体"/>
        </w:rPr>
        <w:t>10.</w:t>
      </w:r>
      <w:r>
        <w:rPr>
          <w:rFonts w:eastAsia="宋体"/>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Default="001C39DE" w:rsidP="001C39DE">
      <w:pPr>
        <w:pStyle w:val="B1"/>
        <w:rPr>
          <w:rFonts w:eastAsia="宋体"/>
        </w:rPr>
      </w:pPr>
      <w:r>
        <w:rPr>
          <w:rFonts w:eastAsia="宋体"/>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Default="001C39DE" w:rsidP="001C39DE">
      <w:pPr>
        <w:pStyle w:val="B1"/>
        <w:rPr>
          <w:rFonts w:eastAsia="宋体"/>
        </w:rPr>
      </w:pPr>
      <w:r>
        <w:rPr>
          <w:rFonts w:eastAsia="宋体"/>
        </w:rPr>
        <w:tab/>
        <w:t>Local NEF may also send other information including the life time of the connection between local NEF and local UPF.</w:t>
      </w:r>
    </w:p>
    <w:p w14:paraId="641D89B1" w14:textId="77777777" w:rsidR="001C39DE" w:rsidRDefault="001C39DE" w:rsidP="001C39DE">
      <w:pPr>
        <w:pStyle w:val="B1"/>
        <w:rPr>
          <w:rFonts w:eastAsia="宋体"/>
        </w:rPr>
      </w:pPr>
      <w:r>
        <w:rPr>
          <w:rFonts w:eastAsia="宋体"/>
        </w:rPr>
        <w:t>11.</w:t>
      </w:r>
      <w:r>
        <w:rPr>
          <w:rFonts w:eastAsia="宋体"/>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Default="001C39DE" w:rsidP="001C39DE">
      <w:pPr>
        <w:pStyle w:val="B1"/>
        <w:rPr>
          <w:rFonts w:eastAsia="宋体"/>
        </w:rPr>
      </w:pPr>
      <w:r>
        <w:rPr>
          <w:rFonts w:eastAsia="宋体"/>
        </w:rPr>
        <w:t>12.</w:t>
      </w:r>
      <w:r>
        <w:rPr>
          <w:rFonts w:eastAsia="宋体"/>
        </w:rPr>
        <w:tab/>
        <w:t>Local UPF replies to the local NEF with the subscribed real-time network information by Nupf_Event Exposure_Notify/Session modification Response.</w:t>
      </w:r>
    </w:p>
    <w:p w14:paraId="728815A4" w14:textId="77777777" w:rsidR="001C39DE" w:rsidRDefault="001C39DE" w:rsidP="001C39DE">
      <w:pPr>
        <w:pStyle w:val="B1"/>
        <w:rPr>
          <w:rFonts w:eastAsia="宋体"/>
        </w:rPr>
      </w:pPr>
      <w:r>
        <w:rPr>
          <w:rFonts w:eastAsia="宋体"/>
        </w:rPr>
        <w:t>13.</w:t>
      </w:r>
      <w:r>
        <w:rPr>
          <w:rFonts w:eastAsia="宋体"/>
        </w:rPr>
        <w:tab/>
        <w:t>Local NEF reports the real-time network information to local AF through Nef_EventExposure_Notify.</w:t>
      </w:r>
    </w:p>
    <w:p w14:paraId="69B332D5" w14:textId="77777777" w:rsidR="00520DE9" w:rsidRPr="00520DE9" w:rsidRDefault="00520DE9" w:rsidP="00520DE9">
      <w:pPr>
        <w:pStyle w:val="Heading3"/>
      </w:pPr>
      <w:bookmarkStart w:id="3718" w:name="_Toc43317498"/>
      <w:bookmarkStart w:id="3719" w:name="_Toc43374970"/>
      <w:bookmarkStart w:id="3720" w:name="_Toc43375431"/>
      <w:bookmarkStart w:id="3721" w:name="_Toc43801955"/>
      <w:bookmarkStart w:id="3722" w:name="_Toc43806221"/>
      <w:bookmarkStart w:id="3723" w:name="_Toc43806528"/>
      <w:bookmarkStart w:id="3724" w:name="_Toc50466988"/>
      <w:bookmarkStart w:id="3725" w:name="_Toc50468332"/>
      <w:bookmarkStart w:id="3726" w:name="_Toc50468602"/>
      <w:bookmarkStart w:id="3727" w:name="_Toc50468873"/>
      <w:bookmarkStart w:id="3728" w:name="_Toc50630841"/>
      <w:bookmarkStart w:id="3729" w:name="_Toc54944191"/>
      <w:r w:rsidRPr="00520DE9">
        <w:t>6.46.3</w:t>
      </w:r>
      <w:r w:rsidRPr="00520DE9">
        <w:tab/>
      </w:r>
      <w:bookmarkEnd w:id="3718"/>
      <w:r w:rsidRPr="00520DE9">
        <w:t>Impacts on services, entities and interfaces</w:t>
      </w:r>
      <w:bookmarkEnd w:id="3719"/>
      <w:bookmarkEnd w:id="3720"/>
      <w:bookmarkEnd w:id="3721"/>
      <w:bookmarkEnd w:id="3722"/>
      <w:bookmarkEnd w:id="3723"/>
      <w:bookmarkEnd w:id="3724"/>
      <w:bookmarkEnd w:id="3725"/>
      <w:bookmarkEnd w:id="3726"/>
      <w:bookmarkEnd w:id="3727"/>
      <w:bookmarkEnd w:id="3728"/>
      <w:bookmarkEnd w:id="3729"/>
    </w:p>
    <w:p w14:paraId="1AB1F1C5" w14:textId="5C60E37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3794C49F" w14:textId="77777777" w:rsidR="00520DE9" w:rsidRPr="00770EF6" w:rsidRDefault="00520DE9" w:rsidP="00770EF6">
      <w:r w:rsidRPr="00770EF6">
        <w:rPr>
          <w:rFonts w:hint="eastAsia"/>
        </w:rPr>
        <w:t>L</w:t>
      </w:r>
      <w:r w:rsidRPr="00770EF6">
        <w:t>ocal UPF:</w:t>
      </w:r>
    </w:p>
    <w:p w14:paraId="6147C820" w14:textId="3D26F17C" w:rsidR="001C39DE" w:rsidRDefault="001C39DE" w:rsidP="001C39DE">
      <w:pPr>
        <w:pStyle w:val="B1"/>
        <w:rPr>
          <w:rFonts w:eastAsia="宋体"/>
          <w:lang w:eastAsia="zh-CN"/>
        </w:rPr>
      </w:pPr>
      <w:r>
        <w:rPr>
          <w:rFonts w:eastAsia="宋体"/>
          <w:lang w:eastAsia="zh-CN"/>
        </w:rPr>
        <w:t>-</w:t>
      </w:r>
      <w:r>
        <w:rPr>
          <w:rFonts w:eastAsia="宋体"/>
          <w:lang w:eastAsia="zh-CN"/>
        </w:rPr>
        <w:tab/>
        <w:t>Establish control plane connection with local NEF, and expose specified real-time network information to local NEF</w:t>
      </w:r>
      <w:r w:rsidR="00770EF6">
        <w:rPr>
          <w:rFonts w:eastAsia="宋体"/>
          <w:lang w:eastAsia="zh-CN"/>
        </w:rPr>
        <w:t>.</w:t>
      </w:r>
    </w:p>
    <w:p w14:paraId="19D54E9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The local UPF is expected to support SBI interface and the UPF_EventExposure Service, which can facilitate the information exposure from local UPF to local NEF.</w:t>
      </w:r>
    </w:p>
    <w:p w14:paraId="2734BDF7" w14:textId="77777777" w:rsidR="00520DE9" w:rsidRPr="00770EF6" w:rsidRDefault="00520DE9" w:rsidP="00770EF6">
      <w:r w:rsidRPr="00770EF6">
        <w:t>L</w:t>
      </w:r>
      <w:r w:rsidRPr="00770EF6">
        <w:rPr>
          <w:rFonts w:hint="eastAsia"/>
        </w:rPr>
        <w:t>ocal NEF:</w:t>
      </w:r>
    </w:p>
    <w:p w14:paraId="2D686EAB" w14:textId="77777777" w:rsid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Establish control plane connection with local</w:t>
      </w:r>
      <w:r w:rsidRPr="00520DE9">
        <w:rPr>
          <w:rFonts w:eastAsia="宋体" w:hint="eastAsia"/>
          <w:lang w:eastAsia="zh-CN"/>
        </w:rPr>
        <w:t xml:space="preserve"> UPF, </w:t>
      </w:r>
      <w:r w:rsidRPr="00520DE9">
        <w:rPr>
          <w:rFonts w:eastAsia="宋体"/>
          <w:lang w:eastAsia="zh-CN"/>
        </w:rPr>
        <w:t>through</w:t>
      </w:r>
      <w:r w:rsidRPr="00520DE9">
        <w:rPr>
          <w:rFonts w:eastAsia="宋体" w:hint="eastAsia"/>
          <w:lang w:eastAsia="zh-CN"/>
        </w:rPr>
        <w:t xml:space="preserve"> N4-like interface or SBI interface.</w:t>
      </w:r>
    </w:p>
    <w:p w14:paraId="6E4C79EE" w14:textId="60B7D203" w:rsidR="00EE30B5" w:rsidRPr="00EE30B5" w:rsidRDefault="00EE30B5" w:rsidP="00520DE9">
      <w:pPr>
        <w:pStyle w:val="B1"/>
        <w:rPr>
          <w:rFonts w:eastAsia="宋体"/>
          <w:lang w:eastAsia="zh-CN"/>
        </w:rPr>
      </w:pPr>
      <w:r>
        <w:rPr>
          <w:rFonts w:eastAsia="宋体"/>
          <w:lang w:eastAsia="zh-CN"/>
        </w:rPr>
        <w:t>-</w:t>
      </w:r>
      <w:r>
        <w:rPr>
          <w:rFonts w:eastAsia="宋体"/>
          <w:lang w:eastAsia="zh-CN"/>
        </w:rPr>
        <w:tab/>
        <w:t>SBI interface with NRF to register, deregister and update L-NEF profile</w:t>
      </w:r>
      <w:r w:rsidR="00770EF6">
        <w:rPr>
          <w:rFonts w:eastAsia="宋体"/>
          <w:lang w:eastAsia="zh-CN"/>
        </w:rPr>
        <w:t>.</w:t>
      </w:r>
    </w:p>
    <w:p w14:paraId="1A6A69F8" w14:textId="77777777" w:rsidR="00520DE9" w:rsidRPr="00770EF6" w:rsidRDefault="00520DE9" w:rsidP="00770EF6">
      <w:r w:rsidRPr="00770EF6">
        <w:rPr>
          <w:rFonts w:hint="eastAsia"/>
        </w:rPr>
        <w:t>S</w:t>
      </w:r>
      <w:r w:rsidRPr="00770EF6">
        <w:t>MF</w:t>
      </w:r>
      <w:r w:rsidRPr="00770EF6">
        <w:rPr>
          <w:rFonts w:hint="eastAsia"/>
        </w:rPr>
        <w:t>:</w:t>
      </w:r>
    </w:p>
    <w:p w14:paraId="7F700C62" w14:textId="77777777" w:rsidR="00520DE9" w:rsidRDefault="00520DE9" w:rsidP="00520DE9">
      <w:pPr>
        <w:pStyle w:val="B1"/>
        <w:rPr>
          <w:rFonts w:eastAsia="宋体"/>
          <w:lang w:eastAsia="zh-CN"/>
        </w:rPr>
      </w:pPr>
      <w:r w:rsidRPr="00520DE9">
        <w:rPr>
          <w:rFonts w:eastAsia="宋体" w:hint="eastAsia"/>
          <w:lang w:eastAsia="zh-CN"/>
        </w:rPr>
        <w:t>-</w:t>
      </w:r>
      <w:r w:rsidRPr="00520DE9">
        <w:rPr>
          <w:rFonts w:eastAsia="宋体" w:hint="eastAsia"/>
          <w:lang w:eastAsia="zh-CN"/>
        </w:rPr>
        <w:tab/>
      </w:r>
      <w:r w:rsidRPr="00520DE9">
        <w:rPr>
          <w:rFonts w:eastAsia="宋体"/>
          <w:lang w:eastAsia="zh-CN"/>
        </w:rPr>
        <w:t xml:space="preserve">Support </w:t>
      </w:r>
      <w:r w:rsidRPr="00520DE9">
        <w:rPr>
          <w:rFonts w:eastAsia="宋体" w:hint="eastAsia"/>
          <w:lang w:eastAsia="zh-CN"/>
        </w:rPr>
        <w:t xml:space="preserve">to report </w:t>
      </w:r>
      <w:r w:rsidRPr="00520DE9">
        <w:rPr>
          <w:rFonts w:eastAsia="宋体"/>
          <w:lang w:eastAsia="zh-CN"/>
        </w:rPr>
        <w:t>corresponding local PSA UPF ID or address</w:t>
      </w:r>
      <w:r w:rsidRPr="00520DE9">
        <w:rPr>
          <w:rFonts w:eastAsia="宋体" w:hint="eastAsia"/>
          <w:lang w:eastAsia="zh-CN"/>
        </w:rPr>
        <w:t xml:space="preserve"> to local </w:t>
      </w:r>
      <w:r w:rsidRPr="00520DE9">
        <w:rPr>
          <w:rFonts w:eastAsia="宋体"/>
          <w:lang w:eastAsia="zh-CN"/>
        </w:rPr>
        <w:t>NEF</w:t>
      </w:r>
      <w:r w:rsidRPr="00520DE9">
        <w:rPr>
          <w:rFonts w:eastAsia="宋体" w:hint="eastAsia"/>
          <w:lang w:eastAsia="zh-CN"/>
        </w:rPr>
        <w:t>.</w:t>
      </w:r>
    </w:p>
    <w:p w14:paraId="4769F4A7" w14:textId="6C53B949" w:rsidR="00EE30B5" w:rsidRDefault="00EE30B5" w:rsidP="00770EF6">
      <w:r w:rsidRPr="00770EF6">
        <w:t>Local AF:</w:t>
      </w:r>
    </w:p>
    <w:p w14:paraId="62F816CF" w14:textId="00AC5B6C" w:rsidR="00355D16" w:rsidRPr="00770EF6" w:rsidRDefault="00355D16" w:rsidP="00355D16">
      <w:pPr>
        <w:pStyle w:val="B1"/>
      </w:pPr>
      <w:r>
        <w:t>-</w:t>
      </w:r>
      <w:r>
        <w:tab/>
        <w:t>Discovers local NEF through NRF.</w:t>
      </w:r>
    </w:p>
    <w:p w14:paraId="0897FBC6" w14:textId="77777777" w:rsidR="00520DE9" w:rsidRPr="00520DE9" w:rsidRDefault="00520DE9" w:rsidP="00520DE9">
      <w:pPr>
        <w:pStyle w:val="Heading2"/>
      </w:pPr>
      <w:bookmarkStart w:id="3730" w:name="_Toc43317499"/>
      <w:bookmarkStart w:id="3731" w:name="_Toc43374971"/>
      <w:bookmarkStart w:id="3732" w:name="_Toc43375432"/>
      <w:bookmarkStart w:id="3733" w:name="_Toc43801956"/>
      <w:bookmarkStart w:id="3734" w:name="_Toc43806222"/>
      <w:bookmarkStart w:id="3735" w:name="_Toc43806529"/>
      <w:bookmarkStart w:id="3736" w:name="_Toc50466989"/>
      <w:bookmarkStart w:id="3737" w:name="_Toc50468333"/>
      <w:bookmarkStart w:id="3738" w:name="_Toc50468603"/>
      <w:bookmarkStart w:id="3739" w:name="_Toc50468874"/>
      <w:bookmarkStart w:id="3740" w:name="_Toc50630842"/>
      <w:bookmarkStart w:id="3741" w:name="_Toc54944192"/>
      <w:r w:rsidRPr="00520DE9">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3730"/>
      <w:bookmarkEnd w:id="3731"/>
      <w:bookmarkEnd w:id="3732"/>
      <w:bookmarkEnd w:id="3733"/>
      <w:bookmarkEnd w:id="3734"/>
      <w:bookmarkEnd w:id="3735"/>
      <w:bookmarkEnd w:id="3736"/>
      <w:bookmarkEnd w:id="3737"/>
      <w:bookmarkEnd w:id="3738"/>
      <w:bookmarkEnd w:id="3739"/>
      <w:bookmarkEnd w:id="3740"/>
      <w:bookmarkEnd w:id="3741"/>
    </w:p>
    <w:p w14:paraId="49A28B42" w14:textId="77777777" w:rsidR="00520DE9" w:rsidRPr="00520DE9" w:rsidRDefault="00520DE9" w:rsidP="00520DE9">
      <w:pPr>
        <w:pStyle w:val="Heading3"/>
      </w:pPr>
      <w:bookmarkStart w:id="3742" w:name="_Toc43317500"/>
      <w:bookmarkStart w:id="3743" w:name="_Toc43374972"/>
      <w:bookmarkStart w:id="3744" w:name="_Toc43375433"/>
      <w:bookmarkStart w:id="3745" w:name="_Toc43801957"/>
      <w:bookmarkStart w:id="3746" w:name="_Toc43806223"/>
      <w:bookmarkStart w:id="3747" w:name="_Toc43806530"/>
      <w:bookmarkStart w:id="3748" w:name="_Toc50466990"/>
      <w:bookmarkStart w:id="3749" w:name="_Toc50468334"/>
      <w:bookmarkStart w:id="3750" w:name="_Toc50468604"/>
      <w:bookmarkStart w:id="3751" w:name="_Toc50468875"/>
      <w:bookmarkStart w:id="3752" w:name="_Toc50630843"/>
      <w:bookmarkStart w:id="3753" w:name="_Toc54944193"/>
      <w:r w:rsidRPr="00520DE9">
        <w:t>6.47.1</w:t>
      </w:r>
      <w:r w:rsidRPr="00520DE9">
        <w:rPr>
          <w:rFonts w:hint="eastAsia"/>
        </w:rPr>
        <w:tab/>
        <w:t>Description</w:t>
      </w:r>
      <w:bookmarkEnd w:id="3742"/>
      <w:bookmarkEnd w:id="3743"/>
      <w:bookmarkEnd w:id="3744"/>
      <w:bookmarkEnd w:id="3745"/>
      <w:bookmarkEnd w:id="3746"/>
      <w:bookmarkEnd w:id="3747"/>
      <w:bookmarkEnd w:id="3748"/>
      <w:bookmarkEnd w:id="3749"/>
      <w:bookmarkEnd w:id="3750"/>
      <w:bookmarkEnd w:id="3751"/>
      <w:bookmarkEnd w:id="3752"/>
      <w:bookmarkEnd w:id="3753"/>
    </w:p>
    <w:p w14:paraId="59A3C51F" w14:textId="77777777"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14:paraId="7ACE1B30" w14:textId="784E6091" w:rsidR="00520DE9" w:rsidRPr="00520DE9" w:rsidRDefault="00520DE9" w:rsidP="00520DE9">
      <w:pPr>
        <w:rPr>
          <w:rFonts w:eastAsia="宋体"/>
          <w:noProof/>
          <w:lang w:eastAsia="zh-CN"/>
        </w:rPr>
      </w:pPr>
      <w:r w:rsidRPr="00520DE9">
        <w:rPr>
          <w:rFonts w:eastAsia="宋体"/>
          <w:noProof/>
          <w:lang w:eastAsia="zh-CN"/>
        </w:rPr>
        <w:lastRenderedPageBreak/>
        <w:t>Typically, there are two types of Netw</w:t>
      </w:r>
      <w:r w:rsidR="007D67C1">
        <w:rPr>
          <w:rFonts w:eastAsia="宋体"/>
          <w:noProof/>
          <w:lang w:eastAsia="zh-CN"/>
        </w:rPr>
        <w:t>o</w:t>
      </w:r>
      <w:r w:rsidRPr="00520DE9">
        <w:rPr>
          <w:rFonts w:eastAsia="宋体"/>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Default="00520DE9" w:rsidP="00520DE9">
      <w:pPr>
        <w:rPr>
          <w:rFonts w:eastAsia="宋体"/>
          <w:noProof/>
          <w:lang w:eastAsia="zh-CN"/>
        </w:rPr>
      </w:pPr>
      <w:r w:rsidRPr="00520DE9">
        <w:rPr>
          <w:rFonts w:eastAsia="宋体" w:hint="eastAsia"/>
          <w:noProof/>
          <w:lang w:eastAsia="zh-CN"/>
        </w:rPr>
        <w:t>C</w:t>
      </w:r>
      <w:r w:rsidRPr="00520DE9">
        <w:rPr>
          <w:rFonts w:eastAsia="宋体"/>
          <w:noProof/>
          <w:lang w:eastAsia="zh-CN"/>
        </w:rPr>
        <w:t>P based NIP can be well controlled by the operator, e.g. access control, charging, usage rating controll etc, but this out-of-band NIP also intrduces some complexity:</w:t>
      </w:r>
    </w:p>
    <w:p w14:paraId="299D9B42"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the application will need to create a second communication channel to communicate with 5G network;</w:t>
      </w:r>
    </w:p>
    <w:p w14:paraId="1E59F9DC"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synchronization and combination of different information from different bands (CP and user data bands) in different time scale and volume scale are sometime very hard;</w:t>
      </w:r>
    </w:p>
    <w:p w14:paraId="7CD34050"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the CP-based NIP can not provide frequent changed NIP, otherwise it will introduce a lot of singalling to the 5G network.</w:t>
      </w:r>
    </w:p>
    <w:p w14:paraId="4F5743A2" w14:textId="77777777" w:rsidR="001C39DE" w:rsidRDefault="00520DE9" w:rsidP="00520DE9">
      <w:pPr>
        <w:rPr>
          <w:rFonts w:eastAsia="宋体"/>
          <w:noProof/>
          <w:lang w:eastAsia="zh-CN"/>
        </w:rPr>
      </w:pPr>
      <w:r w:rsidRPr="00520DE9">
        <w:rPr>
          <w:rFonts w:eastAsia="宋体" w:hint="eastAsia"/>
          <w:noProof/>
          <w:lang w:eastAsia="zh-CN"/>
        </w:rPr>
        <w:t>W</w:t>
      </w:r>
      <w:r w:rsidRPr="00520DE9">
        <w:rPr>
          <w:rFonts w:eastAsia="宋体"/>
          <w:noProof/>
          <w:lang w:eastAsia="zh-CN"/>
        </w:rPr>
        <w:t>hile the UP based NIP provides some charming features:</w:t>
      </w:r>
    </w:p>
    <w:p w14:paraId="61CA8061"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provide frequent changed NIP;</w:t>
      </w:r>
    </w:p>
    <w:p w14:paraId="30AC03F9"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provide real-time NIP;</w:t>
      </w:r>
    </w:p>
    <w:p w14:paraId="52212F2A"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synchronization the NIP and user data in the same time scale;</w:t>
      </w:r>
    </w:p>
    <w:p w14:paraId="5E1B3194" w14:textId="77777777" w:rsidR="001C39DE" w:rsidRDefault="001C39DE" w:rsidP="001C39DE">
      <w:pPr>
        <w:pStyle w:val="B1"/>
        <w:rPr>
          <w:rFonts w:eastAsia="宋体"/>
          <w:noProof/>
          <w:lang w:eastAsia="zh-CN"/>
        </w:rPr>
      </w:pPr>
      <w:r>
        <w:rPr>
          <w:rFonts w:eastAsia="宋体"/>
          <w:noProof/>
          <w:lang w:eastAsia="zh-CN"/>
        </w:rPr>
        <w:t>4)</w:t>
      </w:r>
      <w:r>
        <w:rPr>
          <w:rFonts w:eastAsia="宋体"/>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520DE9" w:rsidRDefault="00520DE9" w:rsidP="00520DE9">
      <w:pPr>
        <w:rPr>
          <w:rFonts w:eastAsia="宋体"/>
          <w:noProof/>
          <w:lang w:eastAsia="zh-CN"/>
        </w:rPr>
      </w:pPr>
      <w:r w:rsidRPr="00520DE9">
        <w:rPr>
          <w:rFonts w:eastAsia="宋体"/>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Default="00520DE9" w:rsidP="00520DE9">
      <w:pPr>
        <w:rPr>
          <w:rFonts w:eastAsia="宋体"/>
          <w:noProof/>
          <w:lang w:eastAsia="zh-CN"/>
        </w:rPr>
      </w:pPr>
      <w:r w:rsidRPr="00520DE9">
        <w:rPr>
          <w:rFonts w:eastAsia="宋体" w:hint="eastAsia"/>
          <w:noProof/>
          <w:lang w:eastAsia="zh-CN"/>
        </w:rPr>
        <w:t>B</w:t>
      </w:r>
      <w:r w:rsidRPr="00520DE9">
        <w:rPr>
          <w:rFonts w:eastAsia="宋体"/>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1E43B82" w:rsidR="007D67C1" w:rsidRPr="00520DE9" w:rsidRDefault="00770EF6" w:rsidP="007D67C1">
      <w:pPr>
        <w:pStyle w:val="NO"/>
        <w:rPr>
          <w:noProof/>
          <w:lang w:eastAsia="zh-CN"/>
        </w:rPr>
      </w:pPr>
      <w:r>
        <w:rPr>
          <w:noProof/>
          <w:lang w:eastAsia="zh-CN"/>
        </w:rPr>
        <w:t>NOTE:</w:t>
      </w:r>
      <w:r>
        <w:rPr>
          <w:noProof/>
          <w:lang w:eastAsia="zh-CN"/>
        </w:rPr>
        <w:tab/>
      </w:r>
      <w:r w:rsidR="007D67C1" w:rsidRPr="007D67C1">
        <w:rPr>
          <w:noProof/>
          <w:lang w:eastAsia="zh-CN"/>
        </w:rPr>
        <w:t xml:space="preserve">The UE can provide some radio related information in the IP/TCP header in the application layer.e.g. the Radio is in congestion state based on the received ECN from the RAN as defined in </w:t>
      </w:r>
      <w:r w:rsidR="004174B9" w:rsidRPr="007D67C1">
        <w:rPr>
          <w:noProof/>
          <w:lang w:eastAsia="zh-CN"/>
        </w:rPr>
        <w:t>TS</w:t>
      </w:r>
      <w:r w:rsidR="004174B9">
        <w:rPr>
          <w:noProof/>
          <w:lang w:eastAsia="zh-CN"/>
        </w:rPr>
        <w:t> </w:t>
      </w:r>
      <w:r w:rsidR="004174B9" w:rsidRPr="007D67C1">
        <w:rPr>
          <w:noProof/>
          <w:lang w:eastAsia="zh-CN"/>
        </w:rPr>
        <w:t>38.300</w:t>
      </w:r>
      <w:r w:rsidR="004174B9">
        <w:rPr>
          <w:noProof/>
          <w:lang w:eastAsia="zh-CN"/>
        </w:rPr>
        <w:t> [16]</w:t>
      </w:r>
      <w:r w:rsidR="007D67C1" w:rsidRPr="007D67C1">
        <w:rPr>
          <w:noProof/>
          <w:lang w:eastAsia="zh-CN"/>
        </w:rPr>
        <w:t xml:space="preserve"> </w:t>
      </w:r>
      <w:r w:rsidR="004174B9">
        <w:rPr>
          <w:noProof/>
          <w:lang w:eastAsia="zh-CN"/>
        </w:rPr>
        <w:t>clause </w:t>
      </w:r>
      <w:r w:rsidR="007D67C1" w:rsidRPr="007D67C1">
        <w:rPr>
          <w:noProof/>
          <w:lang w:eastAsia="zh-CN"/>
        </w:rPr>
        <w:t>12.2. The RAN can provide some radio information in the UL GTP-U header to the UPF.</w:t>
      </w:r>
    </w:p>
    <w:p w14:paraId="0F15F902" w14:textId="77777777" w:rsidR="00520DE9" w:rsidRPr="00520DE9" w:rsidRDefault="00520DE9" w:rsidP="00520DE9">
      <w:pPr>
        <w:pStyle w:val="Heading3"/>
      </w:pPr>
      <w:bookmarkStart w:id="3754" w:name="_Toc43317501"/>
      <w:bookmarkStart w:id="3755" w:name="_Toc43374973"/>
      <w:bookmarkStart w:id="3756" w:name="_Toc43375434"/>
      <w:bookmarkStart w:id="3757" w:name="_Toc43801958"/>
      <w:bookmarkStart w:id="3758" w:name="_Toc43806224"/>
      <w:bookmarkStart w:id="3759" w:name="_Toc43806531"/>
      <w:bookmarkStart w:id="3760" w:name="_Toc50466991"/>
      <w:bookmarkStart w:id="3761" w:name="_Toc50468335"/>
      <w:bookmarkStart w:id="3762" w:name="_Toc50468605"/>
      <w:bookmarkStart w:id="3763" w:name="_Toc50468876"/>
      <w:bookmarkStart w:id="3764" w:name="_Toc50630844"/>
      <w:bookmarkStart w:id="3765" w:name="_Toc54944194"/>
      <w:r w:rsidRPr="00520DE9">
        <w:t>6.47.2</w:t>
      </w:r>
      <w:r w:rsidRPr="00520DE9">
        <w:tab/>
        <w:t>Procedures</w:t>
      </w:r>
      <w:bookmarkEnd w:id="3754"/>
      <w:bookmarkEnd w:id="3755"/>
      <w:bookmarkEnd w:id="3756"/>
      <w:bookmarkEnd w:id="3757"/>
      <w:bookmarkEnd w:id="3758"/>
      <w:bookmarkEnd w:id="3759"/>
      <w:bookmarkEnd w:id="3760"/>
      <w:bookmarkEnd w:id="3761"/>
      <w:bookmarkEnd w:id="3762"/>
      <w:bookmarkEnd w:id="3763"/>
      <w:bookmarkEnd w:id="3764"/>
      <w:bookmarkEnd w:id="3765"/>
    </w:p>
    <w:p w14:paraId="36FF8540" w14:textId="77777777" w:rsidR="00520DE9" w:rsidRPr="00520DE9" w:rsidRDefault="00520DE9" w:rsidP="00520DE9">
      <w:pPr>
        <w:rPr>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70EF6" w:rsidRDefault="00520DE9" w:rsidP="00252BF9">
      <w:pPr>
        <w:pStyle w:val="TH"/>
      </w:pPr>
      <w:r w:rsidRPr="00770EF6">
        <w:object w:dxaOrig="10849" w:dyaOrig="7909" w14:anchorId="0B2C9FA3">
          <v:shape id="_x0000_i1130" type="#_x0000_t75" style="width:404.75pt;height:294.9pt" o:ole="">
            <v:imagedata r:id="rId223" o:title=""/>
          </v:shape>
          <o:OLEObject Type="Embed" ProgID="Visio.Drawing.15" ShapeID="_x0000_i1130" DrawAspect="Content" ObjectID="_1665558026" r:id="rId224"/>
        </w:object>
      </w:r>
    </w:p>
    <w:p w14:paraId="549D0BBC" w14:textId="23BACC02" w:rsidR="00520DE9" w:rsidRPr="00770EF6" w:rsidRDefault="00520DE9" w:rsidP="00520DE9">
      <w:pPr>
        <w:pStyle w:val="TF"/>
      </w:pPr>
      <w:r w:rsidRPr="00770EF6">
        <w:rPr>
          <w:rFonts w:hint="eastAsia"/>
        </w:rPr>
        <w:t>Figure</w:t>
      </w:r>
      <w:r w:rsidRPr="00770EF6">
        <w:t xml:space="preserve"> 6.47.2</w:t>
      </w:r>
      <w:r w:rsidRPr="00770EF6">
        <w:rPr>
          <w:rFonts w:hint="eastAsia"/>
        </w:rPr>
        <w:t>-1</w:t>
      </w:r>
      <w:r w:rsidR="00770EF6">
        <w:t>:</w:t>
      </w:r>
      <w:r w:rsidRPr="00770EF6">
        <w:t xml:space="preserve"> UP-based NIP from the 5G</w:t>
      </w:r>
    </w:p>
    <w:p w14:paraId="27D81386" w14:textId="77777777" w:rsidR="001C39DE" w:rsidRDefault="001C39DE" w:rsidP="001C39DE">
      <w:pPr>
        <w:pStyle w:val="B1"/>
        <w:rPr>
          <w:rFonts w:eastAsia="宋体"/>
        </w:rPr>
      </w:pPr>
      <w:r>
        <w:rPr>
          <w:rFonts w:eastAsia="宋体"/>
        </w:rPr>
        <w:t>1.</w:t>
      </w:r>
      <w:r>
        <w:rPr>
          <w:rFonts w:eastAsia="宋体"/>
        </w:rPr>
        <w:tab/>
        <w:t>UE establishes a PDU Session and gets an UE IP address, UE uses the IP address to access the EAS.</w:t>
      </w:r>
    </w:p>
    <w:p w14:paraId="2771C88F" w14:textId="77777777" w:rsidR="001C39DE" w:rsidRDefault="001C39DE" w:rsidP="001C39DE">
      <w:pPr>
        <w:pStyle w:val="B1"/>
        <w:rPr>
          <w:rFonts w:eastAsia="宋体"/>
        </w:rPr>
      </w:pPr>
      <w:r>
        <w:rPr>
          <w:rFonts w:eastAsia="宋体"/>
        </w:rPr>
        <w:t>2.</w:t>
      </w:r>
      <w:r>
        <w:rPr>
          <w:rFonts w:eastAsia="宋体"/>
        </w:rPr>
        <w:tab/>
        <w:t>The EAS decides to get the NIP(e.g. radio information) of the UE to do some app optimization (e.g. adaptive codec change).</w:t>
      </w:r>
    </w:p>
    <w:p w14:paraId="36DFC9A6" w14:textId="290E1E04" w:rsidR="007D67C1" w:rsidRDefault="001C39DE" w:rsidP="004A63C7">
      <w:pPr>
        <w:pStyle w:val="B1"/>
        <w:rPr>
          <w:rFonts w:eastAsia="等线"/>
        </w:rPr>
      </w:pPr>
      <w:r>
        <w:rPr>
          <w:rFonts w:eastAsia="宋体"/>
        </w:rPr>
        <w:t>3.</w:t>
      </w:r>
      <w:r>
        <w:rPr>
          <w:rFonts w:eastAsia="宋体"/>
        </w:rPr>
        <w:tab/>
        <w:t xml:space="preserve">The EAS and 5G node(e.g. UPF or the UE) negotiate the security algorithm and key using the same method to </w:t>
      </w:r>
      <w:r w:rsidR="007D67C1">
        <w:t xml:space="preserve">integrity protection of </w:t>
      </w:r>
      <w:r>
        <w:rPr>
          <w:rFonts w:eastAsia="宋体"/>
        </w:rPr>
        <w:t>transport network information between the 5G node and EAS.</w:t>
      </w:r>
    </w:p>
    <w:p w14:paraId="08431C1F" w14:textId="400D5378" w:rsidR="00520DE9" w:rsidRDefault="007D67C1" w:rsidP="00520DE9">
      <w:pPr>
        <w:pStyle w:val="NO"/>
      </w:pPr>
      <w:r w:rsidRPr="003754E4">
        <w:t>NOTE</w:t>
      </w:r>
      <w:r>
        <w:t xml:space="preserve"> 1</w:t>
      </w:r>
      <w:r w:rsidRPr="003754E4">
        <w:t>:</w:t>
      </w:r>
      <w:r w:rsidRPr="003754E4">
        <w:tab/>
      </w:r>
      <w:r w:rsidRPr="001239B1">
        <w:t xml:space="preserve">As defined in </w:t>
      </w:r>
      <w:r w:rsidR="004174B9" w:rsidRPr="001239B1">
        <w:t>TS</w:t>
      </w:r>
      <w:r w:rsidR="004174B9">
        <w:t> </w:t>
      </w:r>
      <w:r w:rsidR="004174B9" w:rsidRPr="001239B1">
        <w:t>23.501</w:t>
      </w:r>
      <w:r w:rsidR="004174B9">
        <w:t> [2]</w:t>
      </w:r>
      <w:r w:rsidRPr="001239B1">
        <w:t xml:space="preserve"> </w:t>
      </w:r>
      <w:r w:rsidR="004174B9">
        <w:t>clause </w:t>
      </w:r>
      <w:r w:rsidRPr="001239B1">
        <w:t xml:space="preserve">5.33.3, the UPF can get QoS monitoring information from the RAN via the GTP-U header. The same mechanism can be reused to </w:t>
      </w:r>
      <w:r>
        <w:t>get</w:t>
      </w:r>
      <w:r w:rsidRPr="001239B1">
        <w:t xml:space="preserve"> new radio information if the RAN can provide these information to the UPF via the UL GTP-U header.</w:t>
      </w:r>
      <w:r w:rsidR="001C39DE" w:rsidRPr="00520DE9">
        <w:t>NOTE</w:t>
      </w:r>
      <w:r>
        <w:t xml:space="preserve"> 2</w:t>
      </w:r>
      <w:r w:rsidR="00520DE9" w:rsidRPr="00520DE9">
        <w:t>:</w:t>
      </w:r>
      <w:r w:rsidR="001C39DE">
        <w:tab/>
      </w:r>
      <w:r w:rsidR="00520DE9" w:rsidRPr="00520DE9">
        <w:t xml:space="preserve">The detailed security procedure is to be defined by </w:t>
      </w:r>
      <w:r w:rsidR="00355D16">
        <w:t>SA WG3</w:t>
      </w:r>
      <w:r w:rsidR="00520DE9" w:rsidRPr="00520DE9">
        <w:t xml:space="preserve"> if needed.</w:t>
      </w:r>
    </w:p>
    <w:p w14:paraId="7024F51C" w14:textId="7B19B60B" w:rsidR="007D67C1" w:rsidRPr="007D67C1" w:rsidRDefault="007D67C1" w:rsidP="00520DE9">
      <w:pPr>
        <w:pStyle w:val="NO"/>
      </w:pPr>
      <w:r>
        <w:t xml:space="preserve">NOTE </w:t>
      </w:r>
      <w:r w:rsidR="00B85C39">
        <w:t>2</w:t>
      </w:r>
      <w:r>
        <w:t xml:space="preserve">: This solution is only applicable if the integrity protection over user plane is used. Otherwise, the recommendation regarding security aspects of ICMP as described in </w:t>
      </w:r>
      <w:r w:rsidR="00770EF6">
        <w:t>TS 3</w:t>
      </w:r>
      <w:r>
        <w:t>3.501</w:t>
      </w:r>
      <w:r w:rsidR="004174B9">
        <w:t> [38]</w:t>
      </w:r>
      <w:r>
        <w:t xml:space="preserve"> is enforced.</w:t>
      </w:r>
    </w:p>
    <w:p w14:paraId="72D71651" w14:textId="77777777" w:rsidR="001C39DE" w:rsidRDefault="001C39DE" w:rsidP="001C39DE">
      <w:pPr>
        <w:pStyle w:val="B1"/>
        <w:rPr>
          <w:rFonts w:eastAsia="宋体"/>
        </w:rPr>
      </w:pPr>
      <w:r>
        <w:rPr>
          <w:rFonts w:eastAsia="宋体"/>
        </w:rPr>
        <w:t>4.</w:t>
      </w:r>
      <w:r>
        <w:rPr>
          <w:rFonts w:eastAsia="宋体"/>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Default="001C39DE" w:rsidP="001C39DE">
      <w:pPr>
        <w:pStyle w:val="B1"/>
        <w:rPr>
          <w:rFonts w:eastAsia="宋体"/>
        </w:rPr>
      </w:pPr>
      <w:r>
        <w:rPr>
          <w:rFonts w:eastAsia="宋体"/>
        </w:rPr>
        <w:t>5.</w:t>
      </w:r>
      <w:r>
        <w:rPr>
          <w:rFonts w:eastAsia="宋体"/>
        </w:rPr>
        <w:tab/>
        <w:t>The DL IP/TCP or the generated ECHO packet are forwarded to the 5G Node(e.g. UPF in the figure).</w:t>
      </w:r>
    </w:p>
    <w:p w14:paraId="0D12E09F" w14:textId="77777777" w:rsidR="001C39DE" w:rsidRDefault="001C39DE" w:rsidP="001C39DE">
      <w:pPr>
        <w:pStyle w:val="B1"/>
        <w:rPr>
          <w:rFonts w:eastAsia="宋体"/>
        </w:rPr>
      </w:pPr>
      <w:r>
        <w:rPr>
          <w:rFonts w:eastAsia="宋体"/>
        </w:rPr>
        <w:t>6.</w:t>
      </w:r>
      <w:r>
        <w:rPr>
          <w:rFonts w:eastAsia="宋体"/>
        </w:rPr>
        <w:tab/>
        <w:t>The 5G Node checks the DL IP/TCP or the generated ECHO packet whether the target of the NIP request is 5G Node. If there is a MAC for the NIP request, the MAC should be verified.</w:t>
      </w:r>
    </w:p>
    <w:p w14:paraId="283FFA0C" w14:textId="57019249" w:rsidR="001C39DE" w:rsidRDefault="001C39DE" w:rsidP="001C39DE">
      <w:pPr>
        <w:pStyle w:val="B1"/>
        <w:rPr>
          <w:rFonts w:eastAsia="宋体"/>
        </w:rPr>
      </w:pPr>
      <w:r>
        <w:rPr>
          <w:rFonts w:eastAsia="宋体"/>
        </w:rPr>
        <w:tab/>
        <w:t>If the DL packet is the IP/TCP and the target of EAS request in the Option field is the "5G Node" (e.g. "UPE/UE"),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Step 8.</w:t>
      </w:r>
    </w:p>
    <w:p w14:paraId="3968605F" w14:textId="23AC64DD" w:rsidR="001C39DE" w:rsidRDefault="001C39DE" w:rsidP="001C39DE">
      <w:pPr>
        <w:pStyle w:val="B1"/>
        <w:rPr>
          <w:rFonts w:eastAsia="宋体"/>
        </w:rPr>
      </w:pPr>
      <w:r>
        <w:rPr>
          <w:rFonts w:eastAsia="宋体"/>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Pr>
          <w:rFonts w:eastAsia="宋体" w:hint="eastAsia"/>
          <w:lang w:eastAsia="zh-CN"/>
        </w:rPr>
        <w:t>O</w:t>
      </w:r>
      <w:r>
        <w:rPr>
          <w:rFonts w:eastAsia="宋体"/>
        </w:rPr>
        <w:t>therwise, the 5G Node continues to forward the DL ICMP ECHO packet without any change to the Application as in Step 8.</w:t>
      </w:r>
    </w:p>
    <w:p w14:paraId="7445F752" w14:textId="77777777" w:rsidR="001C39DE" w:rsidRDefault="001C39DE" w:rsidP="001C39DE">
      <w:pPr>
        <w:pStyle w:val="B1"/>
        <w:rPr>
          <w:rFonts w:eastAsia="宋体"/>
        </w:rPr>
      </w:pPr>
      <w:r>
        <w:rPr>
          <w:rFonts w:eastAsia="宋体"/>
        </w:rPr>
        <w:lastRenderedPageBreak/>
        <w:t>7.</w:t>
      </w:r>
      <w:r>
        <w:rPr>
          <w:rFonts w:eastAsia="宋体"/>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Default="001C39DE" w:rsidP="001C39DE">
      <w:pPr>
        <w:pStyle w:val="B1"/>
        <w:rPr>
          <w:rFonts w:eastAsia="宋体"/>
        </w:rPr>
      </w:pPr>
      <w:r>
        <w:rPr>
          <w:rFonts w:eastAsia="宋体"/>
        </w:rPr>
        <w:t>8.</w:t>
      </w:r>
      <w:r>
        <w:rPr>
          <w:rFonts w:eastAsia="宋体"/>
        </w:rPr>
        <w:tab/>
        <w:t>The IP/TCP packet is forwarded to the Application.</w:t>
      </w:r>
    </w:p>
    <w:p w14:paraId="705CCC30" w14:textId="2CEC510A" w:rsidR="001C39DE" w:rsidRDefault="001C39DE" w:rsidP="001C39DE">
      <w:pPr>
        <w:pStyle w:val="B1"/>
        <w:rPr>
          <w:rFonts w:eastAsia="宋体"/>
        </w:rPr>
      </w:pPr>
      <w:r>
        <w:rPr>
          <w:rFonts w:eastAsia="宋体"/>
        </w:rPr>
        <w:t>9.</w:t>
      </w:r>
      <w:r>
        <w:rPr>
          <w:rFonts w:eastAsia="宋体"/>
        </w:rPr>
        <w:tab/>
        <w:t>There is a UL IP/TCP packet from the Application.</w:t>
      </w:r>
    </w:p>
    <w:p w14:paraId="33124DDE" w14:textId="77777777" w:rsidR="001C39DE" w:rsidRDefault="001C39DE" w:rsidP="001C39DE">
      <w:pPr>
        <w:pStyle w:val="B1"/>
        <w:rPr>
          <w:rFonts w:eastAsia="宋体"/>
        </w:rPr>
      </w:pPr>
      <w:r>
        <w:rPr>
          <w:rFonts w:eastAsia="宋体"/>
        </w:rPr>
        <w:t>10.</w:t>
      </w:r>
      <w:r>
        <w:rPr>
          <w:rFonts w:eastAsia="宋体"/>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Default="001C39DE" w:rsidP="001C39DE">
      <w:pPr>
        <w:pStyle w:val="B1"/>
        <w:rPr>
          <w:rFonts w:eastAsia="宋体"/>
        </w:rPr>
      </w:pPr>
      <w:r>
        <w:rPr>
          <w:rFonts w:eastAsia="宋体"/>
        </w:rPr>
        <w:t>11.</w:t>
      </w:r>
      <w:r>
        <w:rPr>
          <w:rFonts w:eastAsia="宋体"/>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Default="001C39DE" w:rsidP="001C39DE">
      <w:pPr>
        <w:pStyle w:val="B1"/>
        <w:rPr>
          <w:rFonts w:eastAsia="宋体"/>
        </w:rPr>
      </w:pPr>
      <w:r>
        <w:rPr>
          <w:rFonts w:eastAsia="宋体"/>
        </w:rPr>
        <w:t>12a.</w:t>
      </w:r>
      <w:r>
        <w:rPr>
          <w:rFonts w:eastAsia="宋体"/>
        </w:rPr>
        <w:tab/>
        <w:t>If the NI is provided by the AMF/SMF, the 5G Node decides to immediately sends the NI to the EAS by the ICMP ECHO as described in step 7.</w:t>
      </w:r>
    </w:p>
    <w:p w14:paraId="36CEA432"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12b and 12c are similar with the step</w:t>
      </w:r>
      <w:r>
        <w:rPr>
          <w:rFonts w:eastAsia="宋体"/>
        </w:rPr>
        <w:t>s</w:t>
      </w:r>
      <w:r w:rsidR="00520DE9" w:rsidRPr="00520DE9">
        <w:rPr>
          <w:rFonts w:eastAsia="宋体"/>
        </w:rPr>
        <w:t xml:space="preserve"> 9 and 10 to provide the NI to the EAS in the Option field of the UL IP/TCP packet.</w:t>
      </w:r>
    </w:p>
    <w:p w14:paraId="307DD41A" w14:textId="77777777" w:rsidR="001C39DE" w:rsidRDefault="001C39DE" w:rsidP="001C39DE">
      <w:pPr>
        <w:pStyle w:val="B1"/>
        <w:rPr>
          <w:rFonts w:eastAsia="宋体"/>
        </w:rPr>
      </w:pPr>
      <w:r>
        <w:rPr>
          <w:rFonts w:eastAsia="宋体"/>
        </w:rPr>
        <w:t>13.</w:t>
      </w:r>
      <w:r>
        <w:rPr>
          <w:rFonts w:eastAsia="宋体"/>
        </w:rPr>
        <w:tab/>
        <w:t>The UE and EAS continue the UL/DL packets.</w:t>
      </w:r>
    </w:p>
    <w:p w14:paraId="663EBD4A" w14:textId="77777777" w:rsidR="001C39DE" w:rsidRDefault="001C39DE" w:rsidP="001C39DE">
      <w:pPr>
        <w:pStyle w:val="B1"/>
        <w:rPr>
          <w:rFonts w:eastAsia="宋体"/>
        </w:rPr>
      </w:pPr>
      <w:r>
        <w:rPr>
          <w:rFonts w:eastAsia="宋体"/>
        </w:rPr>
        <w:t>14.</w:t>
      </w:r>
      <w:r>
        <w:rPr>
          <w:rFonts w:eastAsia="宋体"/>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15a~15b are similar as the step</w:t>
      </w:r>
      <w:r>
        <w:rPr>
          <w:rFonts w:eastAsia="宋体"/>
        </w:rPr>
        <w:t>s</w:t>
      </w:r>
      <w:r w:rsidR="00520DE9" w:rsidRPr="00520DE9">
        <w:rPr>
          <w:rFonts w:eastAsia="宋体"/>
        </w:rPr>
        <w:t xml:space="preserve"> 7~10 and are used to provide the new NI to the EAS by ECHO or Option field in real time or in piggyback mode.</w:t>
      </w:r>
    </w:p>
    <w:p w14:paraId="1DBEAEF1" w14:textId="77777777" w:rsidR="00520DE9" w:rsidRPr="00520DE9" w:rsidRDefault="00520DE9" w:rsidP="00520DE9">
      <w:pPr>
        <w:pStyle w:val="Heading3"/>
      </w:pPr>
      <w:bookmarkStart w:id="3766" w:name="_Toc43317502"/>
      <w:bookmarkStart w:id="3767" w:name="_Toc43374974"/>
      <w:bookmarkStart w:id="3768" w:name="_Toc43375435"/>
      <w:bookmarkStart w:id="3769" w:name="_Toc43801959"/>
      <w:bookmarkStart w:id="3770" w:name="_Toc43806225"/>
      <w:bookmarkStart w:id="3771" w:name="_Toc43806532"/>
      <w:bookmarkStart w:id="3772" w:name="_Toc50466992"/>
      <w:bookmarkStart w:id="3773" w:name="_Toc50468336"/>
      <w:bookmarkStart w:id="3774" w:name="_Toc50468606"/>
      <w:bookmarkStart w:id="3775" w:name="_Toc50468877"/>
      <w:bookmarkStart w:id="3776" w:name="_Toc50630845"/>
      <w:bookmarkStart w:id="3777" w:name="_Toc54944195"/>
      <w:r w:rsidRPr="00520DE9">
        <w:t>6.47.3</w:t>
      </w:r>
      <w:r w:rsidRPr="00520DE9">
        <w:tab/>
      </w:r>
      <w:bookmarkEnd w:id="3766"/>
      <w:r w:rsidRPr="00520DE9">
        <w:t>Impacts on services, entities and interfaces</w:t>
      </w:r>
      <w:bookmarkEnd w:id="3767"/>
      <w:bookmarkEnd w:id="3768"/>
      <w:bookmarkEnd w:id="3769"/>
      <w:bookmarkEnd w:id="3770"/>
      <w:bookmarkEnd w:id="3771"/>
      <w:bookmarkEnd w:id="3772"/>
      <w:bookmarkEnd w:id="3773"/>
      <w:bookmarkEnd w:id="3774"/>
      <w:bookmarkEnd w:id="3775"/>
      <w:bookmarkEnd w:id="3776"/>
      <w:bookmarkEnd w:id="3777"/>
    </w:p>
    <w:p w14:paraId="2D80CEC7" w14:textId="77777777" w:rsidR="00520DE9" w:rsidRPr="00520DE9" w:rsidRDefault="00520DE9" w:rsidP="00520DE9">
      <w:pPr>
        <w:rPr>
          <w:lang w:eastAsia="zh-CN"/>
        </w:rPr>
      </w:pPr>
      <w:r w:rsidRPr="00520DE9">
        <w:rPr>
          <w:rFonts w:hint="eastAsia"/>
          <w:lang w:eastAsia="zh-CN"/>
        </w:rPr>
        <w:t>E</w:t>
      </w:r>
      <w:r w:rsidRPr="00520DE9">
        <w:rPr>
          <w:lang w:eastAsia="zh-CN"/>
        </w:rPr>
        <w:t>AS</w:t>
      </w:r>
      <w:r w:rsidRPr="00520DE9">
        <w:rPr>
          <w:rFonts w:hint="eastAsia"/>
          <w:lang w:eastAsia="zh-CN"/>
        </w:rPr>
        <w:t>:</w:t>
      </w:r>
    </w:p>
    <w:p w14:paraId="41897312" w14:textId="77777777" w:rsidR="00520DE9" w:rsidRPr="00520DE9" w:rsidRDefault="00520DE9" w:rsidP="00520DE9">
      <w:pPr>
        <w:pStyle w:val="B1"/>
        <w:rPr>
          <w:rFonts w:eastAsia="宋体"/>
        </w:rPr>
      </w:pPr>
      <w:r w:rsidRPr="00520DE9">
        <w:rPr>
          <w:rFonts w:eastAsia="宋体"/>
          <w:lang w:eastAsia="zh-CN"/>
        </w:rPr>
        <w:t>-</w:t>
      </w:r>
      <w:r w:rsidRPr="00520DE9">
        <w:rPr>
          <w:rFonts w:eastAsia="宋体"/>
          <w:lang w:eastAsia="zh-CN"/>
        </w:rPr>
        <w:tab/>
      </w:r>
      <w:r w:rsidRPr="00520DE9">
        <w:rPr>
          <w:rFonts w:eastAsia="宋体"/>
        </w:rPr>
        <w:t>Handle the NIP in the User plane</w:t>
      </w:r>
      <w:r w:rsidR="001C39DE">
        <w:rPr>
          <w:rFonts w:eastAsia="宋体"/>
        </w:rPr>
        <w:t>.</w:t>
      </w:r>
    </w:p>
    <w:p w14:paraId="51105E04" w14:textId="77777777" w:rsidR="00520DE9" w:rsidRPr="00520DE9" w:rsidRDefault="00520DE9" w:rsidP="00520DE9">
      <w:r w:rsidRPr="00520DE9">
        <w:t>UE/UPF:</w:t>
      </w:r>
    </w:p>
    <w:p w14:paraId="7BF3AF8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Handle the NIP in the User plane</w:t>
      </w:r>
      <w:r w:rsidR="001C39DE">
        <w:rPr>
          <w:rFonts w:eastAsia="宋体"/>
          <w:lang w:eastAsia="zh-CN"/>
        </w:rPr>
        <w:t>.</w:t>
      </w:r>
    </w:p>
    <w:p w14:paraId="4EA25D82" w14:textId="77777777" w:rsidR="00520DE9" w:rsidRPr="00520DE9" w:rsidRDefault="00520DE9" w:rsidP="00520DE9">
      <w:pPr>
        <w:pStyle w:val="Heading2"/>
      </w:pPr>
      <w:bookmarkStart w:id="3778" w:name="_Toc43317503"/>
      <w:bookmarkStart w:id="3779" w:name="_Toc43374975"/>
      <w:bookmarkStart w:id="3780" w:name="_Toc43375436"/>
      <w:bookmarkStart w:id="3781" w:name="_Toc43801960"/>
      <w:bookmarkStart w:id="3782" w:name="_Toc43806226"/>
      <w:bookmarkStart w:id="3783" w:name="_Toc43806533"/>
      <w:bookmarkStart w:id="3784" w:name="_Toc50466993"/>
      <w:bookmarkStart w:id="3785" w:name="_Toc50468337"/>
      <w:bookmarkStart w:id="3786" w:name="_Toc50468607"/>
      <w:bookmarkStart w:id="3787" w:name="_Toc50468878"/>
      <w:bookmarkStart w:id="3788" w:name="_Toc50630846"/>
      <w:bookmarkStart w:id="3789" w:name="_Toc54944196"/>
      <w:r w:rsidRPr="00520DE9">
        <w:t>6.48</w:t>
      </w:r>
      <w:r w:rsidRPr="00520DE9">
        <w:tab/>
        <w:t xml:space="preserve">Solution #48: </w:t>
      </w:r>
      <w:r w:rsidRPr="00520DE9">
        <w:rPr>
          <w:rFonts w:hint="eastAsia"/>
        </w:rPr>
        <w:t>QoS monitoring information exposure based on unstructured data transmission mechanism</w:t>
      </w:r>
      <w:bookmarkEnd w:id="3778"/>
      <w:bookmarkEnd w:id="3779"/>
      <w:bookmarkEnd w:id="3780"/>
      <w:bookmarkEnd w:id="3781"/>
      <w:bookmarkEnd w:id="3782"/>
      <w:bookmarkEnd w:id="3783"/>
      <w:bookmarkEnd w:id="3784"/>
      <w:bookmarkEnd w:id="3785"/>
      <w:bookmarkEnd w:id="3786"/>
      <w:bookmarkEnd w:id="3787"/>
      <w:bookmarkEnd w:id="3788"/>
      <w:bookmarkEnd w:id="3789"/>
    </w:p>
    <w:p w14:paraId="45EA215D" w14:textId="77777777" w:rsidR="00520DE9" w:rsidRPr="00520DE9" w:rsidRDefault="00520DE9" w:rsidP="00520DE9">
      <w:pPr>
        <w:pStyle w:val="Heading3"/>
      </w:pPr>
      <w:bookmarkStart w:id="3790" w:name="_Toc43317504"/>
      <w:bookmarkStart w:id="3791" w:name="_Toc43374976"/>
      <w:bookmarkStart w:id="3792" w:name="_Toc43375437"/>
      <w:bookmarkStart w:id="3793" w:name="_Toc43801961"/>
      <w:bookmarkStart w:id="3794" w:name="_Toc43806227"/>
      <w:bookmarkStart w:id="3795" w:name="_Toc43806534"/>
      <w:bookmarkStart w:id="3796" w:name="_Toc50466994"/>
      <w:bookmarkStart w:id="3797" w:name="_Toc50468338"/>
      <w:bookmarkStart w:id="3798" w:name="_Toc50468608"/>
      <w:bookmarkStart w:id="3799" w:name="_Toc50468879"/>
      <w:bookmarkStart w:id="3800" w:name="_Toc50630847"/>
      <w:bookmarkStart w:id="3801" w:name="_Toc54944197"/>
      <w:r w:rsidRPr="00520DE9">
        <w:t>6.48.1</w:t>
      </w:r>
      <w:r w:rsidRPr="00520DE9">
        <w:tab/>
        <w:t>Description</w:t>
      </w:r>
      <w:bookmarkEnd w:id="3790"/>
      <w:bookmarkEnd w:id="3791"/>
      <w:bookmarkEnd w:id="3792"/>
      <w:bookmarkEnd w:id="3793"/>
      <w:bookmarkEnd w:id="3794"/>
      <w:bookmarkEnd w:id="3795"/>
      <w:bookmarkEnd w:id="3796"/>
      <w:bookmarkEnd w:id="3797"/>
      <w:bookmarkEnd w:id="3798"/>
      <w:bookmarkEnd w:id="3799"/>
      <w:bookmarkEnd w:id="3800"/>
      <w:bookmarkEnd w:id="3801"/>
    </w:p>
    <w:p w14:paraId="420EBE28" w14:textId="77777777"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14:paraId="4AA1E869" w14:textId="77777777" w:rsidR="00520DE9" w:rsidRDefault="00520DE9" w:rsidP="00520DE9">
      <w:pPr>
        <w:rPr>
          <w:rFonts w:eastAsia="宋体"/>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宋体"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26A77ABA" w:rsidR="00B7218B" w:rsidRPr="00520DE9" w:rsidRDefault="00B7218B" w:rsidP="00520DE9">
      <w:pPr>
        <w:rPr>
          <w:lang w:eastAsia="zh-CN"/>
        </w:rPr>
      </w:pPr>
      <w:r>
        <w:rPr>
          <w:rFonts w:hint="eastAsia"/>
          <w:lang w:eastAsia="zh-CN"/>
        </w:rPr>
        <w:t xml:space="preserve">The detailed QoS monitoring information depends on the AF request. It could be e.g. the packet delay, packet rate and so on. </w:t>
      </w:r>
      <w:r>
        <w:rPr>
          <w:lang w:eastAsia="zh-CN"/>
        </w:rPr>
        <w:t>T</w:t>
      </w:r>
      <w:r>
        <w:rPr>
          <w:rFonts w:hint="eastAsia"/>
          <w:lang w:eastAsia="zh-CN"/>
        </w:rPr>
        <w:t xml:space="preserve">o calculate the packet delay, the QoS monitoring mechanism for URLLC can be re-used. The UPF supports the capability to calculate the packet rate based on description in </w:t>
      </w:r>
      <w:r w:rsidR="004174B9">
        <w:rPr>
          <w:rFonts w:hint="eastAsia"/>
          <w:lang w:eastAsia="zh-CN"/>
        </w:rPr>
        <w:t>clause</w:t>
      </w:r>
      <w:r w:rsidR="004174B9">
        <w:rPr>
          <w:lang w:eastAsia="zh-CN"/>
        </w:rPr>
        <w:t> </w:t>
      </w:r>
      <w:r>
        <w:rPr>
          <w:rFonts w:hint="eastAsia"/>
          <w:lang w:eastAsia="zh-CN"/>
        </w:rPr>
        <w:t>5.8.2.11.4 in TS</w:t>
      </w:r>
      <w:r>
        <w:rPr>
          <w:rFonts w:hint="cs"/>
          <w:lang w:val="en-US" w:eastAsia="zh-CN"/>
        </w:rPr>
        <w:t> 23.501</w:t>
      </w:r>
      <w:r w:rsidR="004174B9">
        <w:t> [2]</w:t>
      </w:r>
      <w:r>
        <w:rPr>
          <w:rFonts w:hint="eastAsia"/>
          <w:lang w:eastAsia="zh-CN"/>
        </w:rPr>
        <w:t>.</w:t>
      </w:r>
    </w:p>
    <w:p w14:paraId="405DE2DB" w14:textId="77777777" w:rsidR="00520DE9" w:rsidRPr="00520DE9" w:rsidRDefault="00520DE9" w:rsidP="00520DE9">
      <w:pPr>
        <w:pStyle w:val="Heading3"/>
      </w:pPr>
      <w:bookmarkStart w:id="3802" w:name="_Toc43317505"/>
      <w:bookmarkStart w:id="3803" w:name="_Toc43374977"/>
      <w:bookmarkStart w:id="3804" w:name="_Toc43375438"/>
      <w:bookmarkStart w:id="3805" w:name="_Toc43801962"/>
      <w:bookmarkStart w:id="3806" w:name="_Toc43806228"/>
      <w:bookmarkStart w:id="3807" w:name="_Toc43806535"/>
      <w:bookmarkStart w:id="3808" w:name="_Toc50466995"/>
      <w:bookmarkStart w:id="3809" w:name="_Toc50468339"/>
      <w:bookmarkStart w:id="3810" w:name="_Toc50468609"/>
      <w:bookmarkStart w:id="3811" w:name="_Toc50468880"/>
      <w:bookmarkStart w:id="3812" w:name="_Toc50630848"/>
      <w:bookmarkStart w:id="3813" w:name="_Toc54944198"/>
      <w:r w:rsidRPr="00520DE9">
        <w:lastRenderedPageBreak/>
        <w:t>6.48.2</w:t>
      </w:r>
      <w:r w:rsidRPr="00520DE9">
        <w:tab/>
        <w:t>Procedures</w:t>
      </w:r>
      <w:bookmarkEnd w:id="3802"/>
      <w:bookmarkEnd w:id="3803"/>
      <w:bookmarkEnd w:id="3804"/>
      <w:bookmarkEnd w:id="3805"/>
      <w:bookmarkEnd w:id="3806"/>
      <w:bookmarkEnd w:id="3807"/>
      <w:bookmarkEnd w:id="3808"/>
      <w:bookmarkEnd w:id="3809"/>
      <w:bookmarkEnd w:id="3810"/>
      <w:bookmarkEnd w:id="3811"/>
      <w:bookmarkEnd w:id="3812"/>
      <w:bookmarkEnd w:id="3813"/>
    </w:p>
    <w:p w14:paraId="6CD4B5CF" w14:textId="77777777" w:rsidR="00520DE9" w:rsidRPr="00520DE9" w:rsidRDefault="00520DE9" w:rsidP="00520DE9">
      <w:pPr>
        <w:pStyle w:val="TH"/>
        <w:rPr>
          <w:lang w:eastAsia="zh-CN"/>
        </w:rPr>
      </w:pPr>
      <w:r w:rsidRPr="00520DE9">
        <w:object w:dxaOrig="10685" w:dyaOrig="3740" w14:anchorId="49F4DDC5">
          <v:shape id="_x0000_i1131" type="#_x0000_t75" style="width:463.6pt;height:162.15pt" o:ole="">
            <v:imagedata r:id="rId225" o:title=""/>
          </v:shape>
          <o:OLEObject Type="Embed" ProgID="Visio.Drawing.11" ShapeID="_x0000_i1131" DrawAspect="Content" ObjectID="_1665558027" r:id="rId226"/>
        </w:object>
      </w:r>
    </w:p>
    <w:p w14:paraId="374FC6A1" w14:textId="77777777" w:rsidR="00520DE9" w:rsidRPr="00520DE9" w:rsidRDefault="00520DE9" w:rsidP="00520DE9">
      <w:pPr>
        <w:pStyle w:val="TF"/>
      </w:pPr>
      <w:r w:rsidRPr="00520DE9">
        <w:t>Figure 6.48.</w:t>
      </w:r>
      <w:r w:rsidRPr="00520DE9">
        <w:rPr>
          <w:rFonts w:hint="eastAsia"/>
        </w:rPr>
        <w:t>2</w:t>
      </w:r>
      <w:r w:rsidRPr="00520DE9">
        <w:t xml:space="preserve">-1: </w:t>
      </w:r>
      <w:bookmarkStart w:id="3814" w:name="OLE_LINK3"/>
      <w:r w:rsidRPr="00520DE9">
        <w:rPr>
          <w:rFonts w:hint="eastAsia"/>
        </w:rPr>
        <w:t>unstructured data transmission based QoS monitoring information exposure</w:t>
      </w:r>
      <w:bookmarkEnd w:id="3814"/>
    </w:p>
    <w:p w14:paraId="0A83CEDB" w14:textId="77777777" w:rsidR="00520DE9" w:rsidRPr="00520DE9" w:rsidRDefault="00520DE9" w:rsidP="00520DE9">
      <w:pPr>
        <w:pStyle w:val="B1"/>
        <w:rPr>
          <w:rFonts w:eastAsia="宋体"/>
        </w:rPr>
      </w:pPr>
      <w:r w:rsidRPr="00520DE9">
        <w:rPr>
          <w:rFonts w:eastAsia="宋体" w:hint="eastAsia"/>
        </w:rPr>
        <w:t>1</w:t>
      </w:r>
      <w:r w:rsidRPr="00520DE9">
        <w:rPr>
          <w:rFonts w:eastAsia="宋体"/>
        </w:rPr>
        <w:t>.</w:t>
      </w:r>
      <w:r w:rsidRPr="00520DE9">
        <w:rPr>
          <w:rFonts w:eastAsia="宋体"/>
        </w:rPr>
        <w:tab/>
        <w:t xml:space="preserve">The </w:t>
      </w:r>
      <w:r w:rsidRPr="00520DE9">
        <w:rPr>
          <w:rFonts w:eastAsia="宋体"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520DE9" w:rsidRDefault="00520DE9" w:rsidP="00520DE9">
      <w:pPr>
        <w:pStyle w:val="B1"/>
        <w:rPr>
          <w:rFonts w:eastAsia="宋体"/>
        </w:rPr>
      </w:pPr>
      <w:r w:rsidRPr="00520DE9">
        <w:rPr>
          <w:rFonts w:eastAsia="宋体" w:hint="eastAsia"/>
        </w:rPr>
        <w:t>2</w:t>
      </w:r>
      <w:r w:rsidRPr="00520DE9">
        <w:rPr>
          <w:rFonts w:eastAsia="宋体"/>
        </w:rPr>
        <w:t>.</w:t>
      </w:r>
      <w:r w:rsidRPr="00520DE9">
        <w:rPr>
          <w:rFonts w:eastAsia="宋体"/>
        </w:rPr>
        <w:tab/>
        <w:t xml:space="preserve">The </w:t>
      </w:r>
      <w:r w:rsidRPr="00520DE9">
        <w:rPr>
          <w:rFonts w:eastAsia="宋体" w:hint="eastAsia"/>
        </w:rPr>
        <w:t>PCF invokes the Npcf_SMPolicyControl_UpdateNotify request to SMF to send QoS monitoring policy and notification target address (+notification correlation ID)</w:t>
      </w:r>
      <w:r w:rsidRPr="00520DE9">
        <w:rPr>
          <w:rFonts w:eastAsia="宋体"/>
        </w:rPr>
        <w:t>.</w:t>
      </w:r>
    </w:p>
    <w:p w14:paraId="7F1357FF" w14:textId="77777777" w:rsidR="00520DE9" w:rsidRPr="00520DE9" w:rsidRDefault="00520DE9" w:rsidP="00520DE9">
      <w:pPr>
        <w:pStyle w:val="B1"/>
        <w:rPr>
          <w:rFonts w:eastAsia="宋体"/>
        </w:rPr>
      </w:pPr>
      <w:r w:rsidRPr="00520DE9">
        <w:rPr>
          <w:rFonts w:eastAsia="宋体" w:hint="eastAsia"/>
        </w:rPr>
        <w:t>3</w:t>
      </w:r>
      <w:r w:rsidRPr="00520DE9">
        <w:rPr>
          <w:rFonts w:eastAsia="宋体"/>
        </w:rPr>
        <w:t>.</w:t>
      </w:r>
      <w:r w:rsidRPr="00520DE9">
        <w:rPr>
          <w:rFonts w:eastAsia="宋体"/>
        </w:rPr>
        <w:tab/>
        <w:t xml:space="preserve">The </w:t>
      </w:r>
      <w:r w:rsidRPr="00520DE9">
        <w:rPr>
          <w:rFonts w:eastAsia="宋体" w:hint="eastAsia"/>
        </w:rPr>
        <w:t>SMF sends N4 rule includes QoS monitoring rule and notification target address (+notification correlation ID) to UPF</w:t>
      </w:r>
      <w:r w:rsidRPr="00520DE9">
        <w:rPr>
          <w:rFonts w:eastAsia="宋体"/>
        </w:rPr>
        <w:t>.</w:t>
      </w:r>
    </w:p>
    <w:p w14:paraId="2423E061" w14:textId="77777777" w:rsidR="00520DE9" w:rsidRPr="00520DE9" w:rsidRDefault="00520DE9" w:rsidP="00520DE9">
      <w:pPr>
        <w:pStyle w:val="B1"/>
        <w:rPr>
          <w:rFonts w:eastAsia="宋体"/>
        </w:rPr>
      </w:pPr>
      <w:r w:rsidRPr="00520DE9">
        <w:rPr>
          <w:rFonts w:eastAsia="宋体" w:hint="eastAsia"/>
        </w:rPr>
        <w:t>4</w:t>
      </w:r>
      <w:r w:rsidRPr="00520DE9">
        <w:rPr>
          <w:rFonts w:eastAsia="宋体"/>
        </w:rPr>
        <w:t>.</w:t>
      </w:r>
      <w:r w:rsidRPr="00520DE9">
        <w:rPr>
          <w:rFonts w:eastAsia="宋体"/>
        </w:rPr>
        <w:tab/>
      </w:r>
      <w:r w:rsidRPr="00520DE9">
        <w:rPr>
          <w:rFonts w:eastAsia="宋体" w:hint="eastAsia"/>
        </w:rPr>
        <w:t>QoS monitoring procedure.</w:t>
      </w:r>
    </w:p>
    <w:p w14:paraId="45F38791" w14:textId="2C178A5E" w:rsidR="00B7218B" w:rsidRPr="00B7218B" w:rsidRDefault="00520DE9" w:rsidP="00B7218B">
      <w:pPr>
        <w:pStyle w:val="B1"/>
        <w:rPr>
          <w:rFonts w:eastAsia="宋体"/>
        </w:rPr>
      </w:pPr>
      <w:r w:rsidRPr="00520DE9">
        <w:rPr>
          <w:rFonts w:eastAsia="宋体" w:hint="eastAsia"/>
        </w:rPr>
        <w:t>5</w:t>
      </w:r>
      <w:r w:rsidRPr="00520DE9">
        <w:rPr>
          <w:rFonts w:eastAsia="宋体"/>
        </w:rPr>
        <w:t>.</w:t>
      </w:r>
      <w:r w:rsidRPr="00520DE9">
        <w:rPr>
          <w:rFonts w:eastAsia="宋体"/>
        </w:rPr>
        <w:tab/>
      </w:r>
      <w:r w:rsidRPr="00520DE9">
        <w:rPr>
          <w:rFonts w:eastAsia="宋体" w:hint="eastAsia"/>
        </w:rPr>
        <w:t>When the QoS monitoring information is received from RAN, t</w:t>
      </w:r>
      <w:r w:rsidRPr="00520DE9">
        <w:rPr>
          <w:rFonts w:eastAsia="宋体"/>
        </w:rPr>
        <w:t xml:space="preserve">he </w:t>
      </w:r>
      <w:r w:rsidRPr="00520DE9">
        <w:rPr>
          <w:rFonts w:eastAsia="宋体" w:hint="eastAsia"/>
        </w:rPr>
        <w:t>UPF constructs unstructured data to include the QoS monitoring information and notification correlation ID received in step 3.</w:t>
      </w:r>
      <w:r w:rsidR="00B7218B" w:rsidRPr="00B7218B">
        <w:rPr>
          <w:rFonts w:eastAsia="宋体"/>
        </w:rPr>
        <w:t xml:space="preserve"> In order to make the AF understand the QoS monitoring information, the UPF includes the information and notification correlation ID in a NSH (Network Service Header) as defined in IETF RFC 8300.</w:t>
      </w:r>
    </w:p>
    <w:p w14:paraId="0F639DC4" w14:textId="2AA49B52" w:rsidR="00520DE9" w:rsidRPr="00520DE9" w:rsidRDefault="00B7218B" w:rsidP="00B7218B">
      <w:pPr>
        <w:pStyle w:val="NO"/>
      </w:pPr>
      <w:r w:rsidRPr="00B7218B">
        <w:t>NOTE:</w:t>
      </w:r>
      <w:r w:rsidRPr="00B7218B">
        <w:tab/>
        <w:t>This would require CT3 to define a dedicated 3GPP container within the NSH framework.</w:t>
      </w:r>
    </w:p>
    <w:p w14:paraId="7BA82857" w14:textId="77777777" w:rsidR="00520DE9" w:rsidRPr="00520DE9" w:rsidRDefault="00520DE9" w:rsidP="00520DE9">
      <w:pPr>
        <w:pStyle w:val="B1"/>
        <w:rPr>
          <w:rFonts w:eastAsia="宋体"/>
        </w:rPr>
      </w:pPr>
      <w:r w:rsidRPr="00520DE9">
        <w:rPr>
          <w:rFonts w:eastAsia="宋体" w:hint="eastAsia"/>
        </w:rPr>
        <w:t>6</w:t>
      </w:r>
      <w:r w:rsidRPr="00520DE9">
        <w:rPr>
          <w:rFonts w:eastAsia="宋体"/>
        </w:rPr>
        <w:t>.</w:t>
      </w:r>
      <w:r w:rsidRPr="00520DE9">
        <w:rPr>
          <w:rFonts w:eastAsia="宋体"/>
        </w:rPr>
        <w:tab/>
        <w:t xml:space="preserve">The </w:t>
      </w:r>
      <w:r w:rsidRPr="00520DE9">
        <w:rPr>
          <w:rFonts w:eastAsia="宋体" w:hint="eastAsia"/>
        </w:rPr>
        <w:t>UPF encapsulates the unstructured data using the IPv6 address and UDP port received in step 3 and forwards the unstructured data to the destination in the data network over the N6 PtP tunnel.</w:t>
      </w:r>
    </w:p>
    <w:p w14:paraId="628FA616" w14:textId="77777777" w:rsidR="00520DE9" w:rsidRPr="00520DE9" w:rsidRDefault="00520DE9" w:rsidP="00520DE9">
      <w:pPr>
        <w:pStyle w:val="Heading3"/>
      </w:pPr>
      <w:bookmarkStart w:id="3815" w:name="_Toc43317506"/>
      <w:bookmarkStart w:id="3816" w:name="_Toc43374978"/>
      <w:bookmarkStart w:id="3817" w:name="_Toc43375439"/>
      <w:bookmarkStart w:id="3818" w:name="_Toc43801963"/>
      <w:bookmarkStart w:id="3819" w:name="_Toc43806229"/>
      <w:bookmarkStart w:id="3820" w:name="_Toc43806536"/>
      <w:bookmarkStart w:id="3821" w:name="_Toc50466996"/>
      <w:bookmarkStart w:id="3822" w:name="_Toc50468340"/>
      <w:bookmarkStart w:id="3823" w:name="_Toc50468610"/>
      <w:bookmarkStart w:id="3824" w:name="_Toc50468881"/>
      <w:bookmarkStart w:id="3825" w:name="_Toc50630849"/>
      <w:bookmarkStart w:id="3826" w:name="_Toc54944199"/>
      <w:r w:rsidRPr="00520DE9">
        <w:t>6.48.3</w:t>
      </w:r>
      <w:r w:rsidRPr="00520DE9">
        <w:tab/>
      </w:r>
      <w:bookmarkEnd w:id="3815"/>
      <w:r w:rsidRPr="00520DE9">
        <w:t>Impacts on services, entities and interfaces</w:t>
      </w:r>
      <w:bookmarkEnd w:id="3816"/>
      <w:bookmarkEnd w:id="3817"/>
      <w:bookmarkEnd w:id="3818"/>
      <w:bookmarkEnd w:id="3819"/>
      <w:bookmarkEnd w:id="3820"/>
      <w:bookmarkEnd w:id="3821"/>
      <w:bookmarkEnd w:id="3822"/>
      <w:bookmarkEnd w:id="3823"/>
      <w:bookmarkEnd w:id="3824"/>
      <w:bookmarkEnd w:id="3825"/>
      <w:bookmarkEnd w:id="3826"/>
    </w:p>
    <w:p w14:paraId="3BE38836" w14:textId="77777777" w:rsidR="00520DE9" w:rsidRPr="00520DE9" w:rsidRDefault="00520DE9" w:rsidP="00520DE9">
      <w:pPr>
        <w:rPr>
          <w:noProof/>
          <w:lang w:val="en-US" w:eastAsia="zh-CN"/>
        </w:rPr>
      </w:pPr>
      <w:r w:rsidRPr="00520DE9">
        <w:rPr>
          <w:rFonts w:hint="eastAsia"/>
          <w:noProof/>
          <w:lang w:val="en-US" w:eastAsia="zh-CN"/>
        </w:rPr>
        <w:t>Impacts on existing NFs are as follows:</w:t>
      </w:r>
    </w:p>
    <w:p w14:paraId="22ED60E0" w14:textId="77777777" w:rsidR="00520DE9" w:rsidRPr="00520DE9" w:rsidRDefault="00520DE9" w:rsidP="001C39DE">
      <w:r w:rsidRPr="00520DE9">
        <w:t>PCF:</w:t>
      </w:r>
    </w:p>
    <w:p w14:paraId="07AA4260" w14:textId="77777777" w:rsidR="00520DE9" w:rsidRPr="00520DE9" w:rsidRDefault="00520DE9" w:rsidP="001C39DE">
      <w:pPr>
        <w:pStyle w:val="B1"/>
      </w:pPr>
      <w:r w:rsidRPr="00520DE9">
        <w:t>-</w:t>
      </w:r>
      <w:r w:rsidRPr="00520DE9">
        <w:tab/>
      </w:r>
      <w:r w:rsidRPr="00520DE9">
        <w:rPr>
          <w:rFonts w:hint="eastAsia"/>
        </w:rPr>
        <w:t xml:space="preserve">Receives </w:t>
      </w:r>
      <w:r w:rsidRPr="00520DE9">
        <w:rPr>
          <w:rFonts w:eastAsia="宋体" w:hint="eastAsia"/>
        </w:rPr>
        <w:t>the notification target address (+notification correlation ID) from AF. The notification target address includes IPv6 address and UDP port of the tunnel end in the edge hosting environment.</w:t>
      </w:r>
    </w:p>
    <w:p w14:paraId="29C11DEA" w14:textId="77777777" w:rsidR="00520DE9" w:rsidRPr="00520DE9" w:rsidRDefault="00520DE9" w:rsidP="001C39DE">
      <w:pPr>
        <w:pStyle w:val="B1"/>
      </w:pPr>
      <w:r w:rsidRPr="00520DE9">
        <w:t>-</w:t>
      </w:r>
      <w:r w:rsidRPr="00520DE9">
        <w:tab/>
      </w:r>
      <w:r w:rsidRPr="00520DE9">
        <w:rPr>
          <w:rFonts w:hint="eastAsia"/>
        </w:rPr>
        <w:t xml:space="preserve">Sends </w:t>
      </w:r>
      <w:r w:rsidRPr="00520DE9">
        <w:rPr>
          <w:rFonts w:eastAsia="宋体" w:hint="eastAsia"/>
        </w:rPr>
        <w:t>the notification target address (+notification correlation ID) to SMF.</w:t>
      </w:r>
    </w:p>
    <w:p w14:paraId="70A566F5" w14:textId="77777777" w:rsidR="001C39DE" w:rsidRDefault="00520DE9" w:rsidP="001C39DE">
      <w:r w:rsidRPr="00520DE9">
        <w:rPr>
          <w:rFonts w:hint="eastAsia"/>
        </w:rPr>
        <w:t>SMF</w:t>
      </w:r>
      <w:r w:rsidRPr="00520DE9">
        <w:t>:</w:t>
      </w:r>
    </w:p>
    <w:p w14:paraId="146BB3C0" w14:textId="77777777" w:rsidR="00520DE9" w:rsidRPr="00520DE9" w:rsidRDefault="001C39DE" w:rsidP="001C39DE">
      <w:pPr>
        <w:pStyle w:val="B1"/>
      </w:pPr>
      <w:r>
        <w:t>-</w:t>
      </w:r>
      <w:r>
        <w:tab/>
      </w:r>
      <w:r w:rsidR="00520DE9" w:rsidRPr="00520DE9">
        <w:rPr>
          <w:rFonts w:hint="eastAsia"/>
        </w:rPr>
        <w:t xml:space="preserve">Includes the </w:t>
      </w:r>
      <w:r w:rsidR="00520DE9" w:rsidRPr="00520DE9">
        <w:rPr>
          <w:rFonts w:eastAsia="宋体" w:hint="eastAsia"/>
        </w:rPr>
        <w:t>notification target address (+notification correlation ID) in N4 rule</w:t>
      </w:r>
      <w:r w:rsidR="00520DE9" w:rsidRPr="00520DE9">
        <w:t>.</w:t>
      </w:r>
    </w:p>
    <w:p w14:paraId="02DB9236" w14:textId="77777777" w:rsidR="00520DE9" w:rsidRPr="00520DE9" w:rsidRDefault="00520DE9" w:rsidP="001C39DE">
      <w:r w:rsidRPr="00520DE9">
        <w:rPr>
          <w:rFonts w:hint="eastAsia"/>
        </w:rPr>
        <w:t>UPF(PSA)</w:t>
      </w:r>
      <w:r w:rsidRPr="00520DE9">
        <w:t>:</w:t>
      </w:r>
    </w:p>
    <w:p w14:paraId="3C84E3B4" w14:textId="77777777"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14:paraId="5120522C" w14:textId="77777777"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宋体" w:hint="eastAsia"/>
        </w:rPr>
        <w:t xml:space="preserve"> over the N6 PtP tunnel</w:t>
      </w:r>
      <w:r w:rsidRPr="00520DE9">
        <w:rPr>
          <w:rFonts w:hint="eastAsia"/>
        </w:rPr>
        <w:t>.</w:t>
      </w:r>
    </w:p>
    <w:p w14:paraId="5FFD5466" w14:textId="77777777" w:rsidR="001C39DE" w:rsidRDefault="00520DE9" w:rsidP="001C39DE">
      <w:r w:rsidRPr="00520DE9">
        <w:rPr>
          <w:rFonts w:hint="eastAsia"/>
        </w:rPr>
        <w:t>AF</w:t>
      </w:r>
      <w:r w:rsidRPr="00520DE9">
        <w:t>:</w:t>
      </w:r>
    </w:p>
    <w:p w14:paraId="149BB4E9" w14:textId="77777777" w:rsidR="00520DE9" w:rsidRPr="00520DE9" w:rsidRDefault="001C39DE" w:rsidP="001C39DE">
      <w:pPr>
        <w:pStyle w:val="B1"/>
        <w:rPr>
          <w:rFonts w:eastAsia="宋体"/>
        </w:rPr>
      </w:pPr>
      <w:r>
        <w:lastRenderedPageBreak/>
        <w:t>-</w:t>
      </w:r>
      <w:r>
        <w:tab/>
      </w:r>
      <w:r w:rsidR="00520DE9" w:rsidRPr="00520DE9">
        <w:rPr>
          <w:rFonts w:hint="eastAsia"/>
        </w:rPr>
        <w:t xml:space="preserve">Sends </w:t>
      </w:r>
      <w:r w:rsidR="00520DE9" w:rsidRPr="00520DE9">
        <w:rPr>
          <w:rFonts w:eastAsia="宋体" w:hint="eastAsia"/>
        </w:rPr>
        <w:t>the notification target address (+notification correlation ID) to PCF. The notification target address includes IPv6 address and UDP port of the tunnel end in the edge hosting environment.</w:t>
      </w:r>
    </w:p>
    <w:p w14:paraId="3477F8AE" w14:textId="77777777" w:rsidR="00520DE9" w:rsidRPr="00520DE9" w:rsidRDefault="00520DE9" w:rsidP="00520DE9">
      <w:pPr>
        <w:pStyle w:val="Heading2"/>
      </w:pPr>
      <w:bookmarkStart w:id="3827" w:name="_Toc43317507"/>
      <w:bookmarkStart w:id="3828" w:name="_Toc43374979"/>
      <w:bookmarkStart w:id="3829" w:name="_Toc43375440"/>
      <w:bookmarkStart w:id="3830" w:name="_Toc43801964"/>
      <w:bookmarkStart w:id="3831" w:name="_Toc43806230"/>
      <w:bookmarkStart w:id="3832" w:name="_Toc43806537"/>
      <w:bookmarkStart w:id="3833" w:name="_Toc50466997"/>
      <w:bookmarkStart w:id="3834" w:name="_Toc50468341"/>
      <w:bookmarkStart w:id="3835" w:name="_Toc50468611"/>
      <w:bookmarkStart w:id="3836" w:name="_Toc50468882"/>
      <w:bookmarkStart w:id="3837" w:name="_Toc50630850"/>
      <w:bookmarkStart w:id="3838" w:name="_Toc54944200"/>
      <w:r w:rsidRPr="00520DE9">
        <w:t>6.49</w:t>
      </w:r>
      <w:r w:rsidRPr="00520DE9">
        <w:tab/>
        <w:t>Solution #49: Network Information Provisioning to EAS with low latency based on User Plane</w:t>
      </w:r>
      <w:bookmarkEnd w:id="3827"/>
      <w:bookmarkEnd w:id="3828"/>
      <w:bookmarkEnd w:id="3829"/>
      <w:bookmarkEnd w:id="3830"/>
      <w:bookmarkEnd w:id="3831"/>
      <w:bookmarkEnd w:id="3832"/>
      <w:bookmarkEnd w:id="3833"/>
      <w:bookmarkEnd w:id="3834"/>
      <w:bookmarkEnd w:id="3835"/>
      <w:bookmarkEnd w:id="3836"/>
      <w:bookmarkEnd w:id="3837"/>
      <w:bookmarkEnd w:id="3838"/>
    </w:p>
    <w:p w14:paraId="798C013A" w14:textId="77777777" w:rsidR="00520DE9" w:rsidRPr="00520DE9" w:rsidRDefault="00520DE9" w:rsidP="00520DE9">
      <w:pPr>
        <w:pStyle w:val="Heading3"/>
      </w:pPr>
      <w:bookmarkStart w:id="3839" w:name="_Toc43317508"/>
      <w:bookmarkStart w:id="3840" w:name="_Toc43374980"/>
      <w:bookmarkStart w:id="3841" w:name="_Toc43375441"/>
      <w:bookmarkStart w:id="3842" w:name="_Toc43801965"/>
      <w:bookmarkStart w:id="3843" w:name="_Toc43806231"/>
      <w:bookmarkStart w:id="3844" w:name="_Toc43806538"/>
      <w:bookmarkStart w:id="3845" w:name="_Toc50466998"/>
      <w:bookmarkStart w:id="3846" w:name="_Toc50468342"/>
      <w:bookmarkStart w:id="3847" w:name="_Toc50468612"/>
      <w:bookmarkStart w:id="3848" w:name="_Toc50468883"/>
      <w:bookmarkStart w:id="3849" w:name="_Toc50630851"/>
      <w:bookmarkStart w:id="3850" w:name="_Toc54944201"/>
      <w:r w:rsidRPr="00520DE9">
        <w:t>6.49.1</w:t>
      </w:r>
      <w:r w:rsidRPr="00520DE9">
        <w:tab/>
        <w:t>Description</w:t>
      </w:r>
      <w:bookmarkEnd w:id="3839"/>
      <w:bookmarkEnd w:id="3840"/>
      <w:bookmarkEnd w:id="3841"/>
      <w:bookmarkEnd w:id="3842"/>
      <w:bookmarkEnd w:id="3843"/>
      <w:bookmarkEnd w:id="3844"/>
      <w:bookmarkEnd w:id="3845"/>
      <w:bookmarkEnd w:id="3846"/>
      <w:bookmarkEnd w:id="3847"/>
      <w:bookmarkEnd w:id="3848"/>
      <w:bookmarkEnd w:id="3849"/>
      <w:bookmarkEnd w:id="3850"/>
    </w:p>
    <w:p w14:paraId="0B17FBFE" w14:textId="77777777" w:rsidR="00520DE9" w:rsidRDefault="00520DE9" w:rsidP="00520DE9">
      <w:pPr>
        <w:rPr>
          <w:lang w:eastAsia="ko-KR"/>
        </w:rPr>
      </w:pPr>
      <w:r w:rsidRPr="00520DE9">
        <w:rPr>
          <w:lang w:eastAsia="ko-KR"/>
        </w:rPr>
        <w:t>In this solution, the network information is sent via user plane in the core network to the Local PSA and then further sent to the AF via a Local NEF.</w:t>
      </w:r>
    </w:p>
    <w:p w14:paraId="11B24874" w14:textId="35C2D1FA" w:rsidR="00044656" w:rsidRPr="00520DE9" w:rsidRDefault="00044656" w:rsidP="00520DE9">
      <w:pPr>
        <w:rPr>
          <w:lang w:eastAsia="ko-KR"/>
        </w:rPr>
      </w:pPr>
      <w:r>
        <w:rPr>
          <w:lang w:eastAsia="ko-KR"/>
        </w:rPr>
        <w:t xml:space="preserve">The solution supports only providing information about UE defined in </w:t>
      </w:r>
      <w:r w:rsidR="00355D16">
        <w:rPr>
          <w:lang w:eastAsia="ko-KR"/>
        </w:rPr>
        <w:t>Rel-16</w:t>
      </w:r>
      <w:r>
        <w:rPr>
          <w:lang w:eastAsia="ko-KR"/>
        </w:rPr>
        <w:t xml:space="preserve"> as part of QoS monitoring</w:t>
      </w:r>
    </w:p>
    <w:bookmarkStart w:id="3851" w:name="OLE_LINK44"/>
    <w:p w14:paraId="322B04BC" w14:textId="77777777" w:rsidR="00520DE9" w:rsidRPr="00520DE9" w:rsidRDefault="00520DE9" w:rsidP="00520DE9">
      <w:pPr>
        <w:pStyle w:val="TH"/>
      </w:pPr>
      <w:r w:rsidRPr="00520DE9">
        <w:object w:dxaOrig="7380" w:dyaOrig="2985" w14:anchorId="51ECB930">
          <v:shape id="_x0000_i1132" type="#_x0000_t75" style="width:368.75pt;height:149.65pt" o:ole="">
            <v:imagedata r:id="rId227" o:title=""/>
          </v:shape>
          <o:OLEObject Type="Embed" ProgID="Visio.Drawing.15" ShapeID="_x0000_i1132" DrawAspect="Content" ObjectID="_1665558028" r:id="rId228"/>
        </w:object>
      </w:r>
      <w:bookmarkEnd w:id="3851"/>
    </w:p>
    <w:p w14:paraId="37616262" w14:textId="77777777" w:rsidR="00520DE9" w:rsidRPr="00520DE9" w:rsidRDefault="00520DE9" w:rsidP="00520DE9">
      <w:pPr>
        <w:pStyle w:val="TF"/>
      </w:pPr>
      <w:r w:rsidRPr="00520DE9">
        <w:t>Figure 6.49.1-1: Local NEF-based exposure</w:t>
      </w:r>
    </w:p>
    <w:p w14:paraId="2E082B62" w14:textId="77777777"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2B507BED" w:rsidR="00520DE9" w:rsidRPr="00520DE9" w:rsidRDefault="00520DE9" w:rsidP="00520DE9">
      <w:pPr>
        <w:rPr>
          <w:lang w:eastAsia="zh-CN"/>
        </w:rPr>
      </w:pPr>
      <w:bookmarkStart w:id="3852" w:name="_Hlk42087224"/>
      <w:r w:rsidRPr="00520DE9">
        <w:rPr>
          <w:lang w:eastAsia="zh-CN"/>
        </w:rPr>
        <w:t xml:space="preserve">The solution targets reporting QoS monitoring results as defined in Rel-16 </w:t>
      </w:r>
      <w:r w:rsidR="004174B9" w:rsidRPr="00520DE9">
        <w:t>TS</w:t>
      </w:r>
      <w:r w:rsidR="004174B9">
        <w:t> </w:t>
      </w:r>
      <w:r w:rsidR="004174B9" w:rsidRPr="00520DE9">
        <w:t>23.502</w:t>
      </w:r>
      <w:r w:rsidR="004174B9">
        <w:t> </w:t>
      </w:r>
      <w:r w:rsidR="004174B9" w:rsidRPr="00520DE9">
        <w:t>[</w:t>
      </w:r>
      <w:r w:rsidRPr="00520DE9">
        <w:t>3]</w:t>
      </w:r>
      <w:r w:rsidRPr="00520DE9">
        <w:rPr>
          <w:lang w:eastAsia="zh-CN"/>
        </w:rPr>
        <w:t xml:space="preserve"> towards the EAS/application</w:t>
      </w:r>
      <w:r w:rsidR="001C39DE">
        <w:rPr>
          <w:lang w:eastAsia="zh-CN"/>
        </w:rPr>
        <w:t>.</w:t>
      </w:r>
    </w:p>
    <w:bookmarkEnd w:id="3852"/>
    <w:p w14:paraId="4BD9A602" w14:textId="77777777" w:rsidR="00520DE9" w:rsidRPr="001C39DE" w:rsidRDefault="00520DE9" w:rsidP="001C39DE">
      <w:pPr>
        <w:rPr>
          <w:rFonts w:eastAsia="宋体"/>
          <w:b/>
          <w:bCs/>
          <w:lang w:eastAsia="zh-CN"/>
        </w:rPr>
      </w:pPr>
      <w:r w:rsidRPr="001C39DE">
        <w:rPr>
          <w:rFonts w:eastAsia="宋体"/>
          <w:b/>
          <w:bCs/>
          <w:lang w:eastAsia="zh-CN"/>
        </w:rPr>
        <w:t>1.</w:t>
      </w:r>
      <w:r w:rsidRPr="001C39DE">
        <w:rPr>
          <w:b/>
          <w:bCs/>
          <w:lang w:eastAsia="zh-CN"/>
        </w:rPr>
        <w:tab/>
      </w:r>
      <w:r w:rsidRPr="001C39DE">
        <w:rPr>
          <w:rFonts w:eastAsia="宋体"/>
          <w:b/>
          <w:bCs/>
          <w:lang w:eastAsia="zh-CN"/>
        </w:rPr>
        <w:t>Event subscription</w:t>
      </w:r>
    </w:p>
    <w:p w14:paraId="77C26A4C" w14:textId="6F936FE3" w:rsidR="00520DE9" w:rsidRPr="00520DE9" w:rsidRDefault="00520DE9" w:rsidP="00520DE9">
      <w:pPr>
        <w:rPr>
          <w:rFonts w:eastAsia="宋体"/>
          <w:lang w:eastAsia="zh-CN"/>
        </w:rPr>
      </w:pPr>
      <w:r w:rsidRPr="00520DE9">
        <w:rPr>
          <w:lang w:eastAsia="zh-CN"/>
        </w:rPr>
        <w:t xml:space="preserve">The AF responsible for the EAS subscribes the event by invoking Nnef_AFsessionWithQoS service to the local NEF and then the local NEF subscribes the event via the central NEF or PCF with the notification endpoint to the local NEF. </w:t>
      </w:r>
      <w:r w:rsidR="007D514F">
        <w:rPr>
          <w:lang w:val="en-US" w:eastAsia="zh-CN"/>
        </w:rPr>
        <w:t xml:space="preserve">The </w:t>
      </w:r>
      <w:r w:rsidR="007D514F" w:rsidRPr="00520DE9">
        <w:rPr>
          <w:lang w:val="en-US" w:eastAsia="zh-CN"/>
        </w:rPr>
        <w:t xml:space="preserve">notification endpoint </w:t>
      </w:r>
      <w:r w:rsidR="007D514F">
        <w:rPr>
          <w:lang w:val="en-US" w:eastAsia="zh-CN"/>
        </w:rPr>
        <w:t xml:space="preserve">can be used to identify the </w:t>
      </w:r>
      <w:r w:rsidR="007D514F" w:rsidRPr="004C1136">
        <w:rPr>
          <w:rFonts w:hint="eastAsia"/>
          <w:lang w:val="en-US" w:eastAsia="zh-CN"/>
        </w:rPr>
        <w:t>associate</w:t>
      </w:r>
      <w:r w:rsidR="007D514F">
        <w:rPr>
          <w:lang w:val="en-US" w:eastAsia="zh-CN"/>
        </w:rPr>
        <w:t xml:space="preserve">d AF subscription event in the local NEF. </w:t>
      </w:r>
      <w:r w:rsidRPr="00520DE9">
        <w:rPr>
          <w:lang w:eastAsia="zh-CN"/>
        </w:rPr>
        <w:t>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1C39DE" w:rsidRDefault="00520DE9" w:rsidP="001C39DE">
      <w:pPr>
        <w:rPr>
          <w:rFonts w:eastAsia="宋体"/>
          <w:b/>
          <w:bCs/>
          <w:lang w:eastAsia="zh-CN"/>
        </w:rPr>
      </w:pPr>
      <w:r w:rsidRPr="001C39DE">
        <w:rPr>
          <w:rFonts w:eastAsia="宋体"/>
          <w:b/>
          <w:bCs/>
          <w:lang w:eastAsia="zh-CN"/>
        </w:rPr>
        <w:t>2.</w:t>
      </w:r>
      <w:r w:rsidRPr="001C39DE">
        <w:rPr>
          <w:rFonts w:eastAsia="宋体"/>
          <w:b/>
          <w:bCs/>
          <w:lang w:eastAsia="zh-CN"/>
        </w:rPr>
        <w:tab/>
        <w:t>Supported Events and notification procedure</w:t>
      </w:r>
    </w:p>
    <w:p w14:paraId="371174C7" w14:textId="585CA11E"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 the notification to the SMF if the duplicate notification is needed.</w:t>
      </w:r>
    </w:p>
    <w:p w14:paraId="77D1D848" w14:textId="77777777" w:rsidR="00520DE9" w:rsidRPr="001C39DE" w:rsidRDefault="00520DE9" w:rsidP="001C39DE">
      <w:pPr>
        <w:rPr>
          <w:rFonts w:eastAsia="宋体"/>
          <w:b/>
          <w:bCs/>
          <w:lang w:val="en-US" w:eastAsia="zh-CN"/>
        </w:rPr>
      </w:pPr>
      <w:r w:rsidRPr="001C39DE">
        <w:rPr>
          <w:rFonts w:eastAsia="宋体"/>
          <w:b/>
          <w:bCs/>
          <w:lang w:val="en-US" w:eastAsia="zh-CN"/>
        </w:rPr>
        <w:t>3.</w:t>
      </w:r>
      <w:r w:rsidRPr="001C39DE">
        <w:rPr>
          <w:rFonts w:eastAsia="宋体"/>
          <w:b/>
          <w:bCs/>
          <w:lang w:val="en-US" w:eastAsia="zh-CN"/>
        </w:rPr>
        <w:tab/>
        <w:t>Mobility supporting</w:t>
      </w:r>
    </w:p>
    <w:p w14:paraId="3ECF7F8B" w14:textId="33560292" w:rsidR="00044656" w:rsidRDefault="00520DE9" w:rsidP="00044656">
      <w:r w:rsidRPr="00520DE9">
        <w:rPr>
          <w:rFonts w:eastAsia="宋体"/>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6.3.14. </w:t>
      </w:r>
      <w:r w:rsidR="00044656">
        <w:t xml:space="preserve">The new AF initiates a new AF session with required QoS and </w:t>
      </w:r>
      <w:r w:rsidR="00044656" w:rsidRPr="00770BB7">
        <w:rPr>
          <w:lang w:val="en-IN"/>
        </w:rPr>
        <w:t xml:space="preserve">QoS monitoring </w:t>
      </w:r>
      <w:r w:rsidR="00044656">
        <w:rPr>
          <w:lang w:val="en-IN"/>
        </w:rPr>
        <w:t>is established and the old AF revokes the AF session</w:t>
      </w:r>
      <w:r w:rsidR="00044656">
        <w:t xml:space="preserve"> and </w:t>
      </w:r>
      <w:r w:rsidR="00044656" w:rsidRPr="00770BB7">
        <w:rPr>
          <w:lang w:val="en-IN"/>
        </w:rPr>
        <w:t xml:space="preserve">QoS monitoring </w:t>
      </w:r>
      <w:r w:rsidR="00044656">
        <w:rPr>
          <w:lang w:val="en-IN"/>
        </w:rPr>
        <w:t>is removed.</w:t>
      </w:r>
    </w:p>
    <w:p w14:paraId="48634727" w14:textId="395CC892" w:rsidR="00520DE9" w:rsidRPr="00520DE9" w:rsidRDefault="00044656" w:rsidP="00044656">
      <w:pPr>
        <w:rPr>
          <w:rFonts w:eastAsia="宋体"/>
          <w:lang w:eastAsia="zh-CN"/>
        </w:rPr>
      </w:pPr>
      <w:r w:rsidRPr="0000117C">
        <w:rPr>
          <w:lang w:val="en-IN"/>
        </w:rPr>
        <w:lastRenderedPageBreak/>
        <w:t>T</w:t>
      </w:r>
      <w:r w:rsidRPr="0000117C">
        <w:rPr>
          <w:rFonts w:eastAsia="等线"/>
          <w:lang w:val="en-US" w:eastAsia="zh-CN"/>
        </w:rPr>
        <w:t>he new L-NEF can be determined with the assistance of 5GC (e.g. SMF, NEF) and the new EAS will trigger QoS monitoring to new L-NEF.</w:t>
      </w:r>
    </w:p>
    <w:p w14:paraId="23AD8CE5" w14:textId="77777777" w:rsidR="00520DE9" w:rsidRPr="00520DE9" w:rsidRDefault="00520DE9" w:rsidP="00520DE9">
      <w:pPr>
        <w:pStyle w:val="Heading3"/>
        <w:rPr>
          <w:rFonts w:eastAsia="宋体"/>
        </w:rPr>
      </w:pPr>
      <w:bookmarkStart w:id="3853" w:name="_Toc43317509"/>
      <w:bookmarkStart w:id="3854" w:name="_Toc43374981"/>
      <w:bookmarkStart w:id="3855" w:name="_Toc43375442"/>
      <w:bookmarkStart w:id="3856" w:name="_Toc43801966"/>
      <w:bookmarkStart w:id="3857" w:name="_Toc43806232"/>
      <w:bookmarkStart w:id="3858" w:name="_Toc43806539"/>
      <w:bookmarkStart w:id="3859" w:name="_Toc50466999"/>
      <w:bookmarkStart w:id="3860" w:name="_Toc50468343"/>
      <w:bookmarkStart w:id="3861" w:name="_Toc50468613"/>
      <w:bookmarkStart w:id="3862" w:name="_Toc50468884"/>
      <w:bookmarkStart w:id="3863" w:name="_Toc50630852"/>
      <w:bookmarkStart w:id="3864" w:name="_Toc54944202"/>
      <w:r w:rsidRPr="00520DE9">
        <w:t>6.49.2</w:t>
      </w:r>
      <w:r w:rsidRPr="00520DE9">
        <w:tab/>
        <w:t>Procedures</w:t>
      </w:r>
      <w:bookmarkEnd w:id="3853"/>
      <w:bookmarkEnd w:id="3854"/>
      <w:bookmarkEnd w:id="3855"/>
      <w:bookmarkEnd w:id="3856"/>
      <w:bookmarkEnd w:id="3857"/>
      <w:bookmarkEnd w:id="3858"/>
      <w:bookmarkEnd w:id="3859"/>
      <w:bookmarkEnd w:id="3860"/>
      <w:bookmarkEnd w:id="3861"/>
      <w:bookmarkEnd w:id="3862"/>
      <w:bookmarkEnd w:id="3863"/>
      <w:bookmarkEnd w:id="3864"/>
    </w:p>
    <w:p w14:paraId="5402EBFB" w14:textId="51111316" w:rsidR="001C39DE" w:rsidRDefault="00044656" w:rsidP="00BD496C">
      <w:pPr>
        <w:pStyle w:val="TH"/>
      </w:pPr>
      <w:r w:rsidRPr="001E38D8">
        <w:rPr>
          <w:lang w:val="x-none"/>
        </w:rPr>
        <w:object w:dxaOrig="9384" w:dyaOrig="7800" w14:anchorId="4579F74B">
          <v:shape id="_x0000_i1133" type="#_x0000_t75" style="width:468.65pt;height:390.05pt" o:ole="">
            <v:imagedata r:id="rId229" o:title="" cropright="4355f"/>
          </v:shape>
          <o:OLEObject Type="Embed" ProgID="Word.Document.12" ShapeID="_x0000_i1133" DrawAspect="Content" ObjectID="_1665558029" r:id="rId230">
            <o:FieldCodes>\s</o:FieldCodes>
          </o:OLEObject>
        </w:object>
      </w:r>
    </w:p>
    <w:p w14:paraId="0F23DE45" w14:textId="77777777" w:rsidR="00520DE9" w:rsidRPr="00520DE9" w:rsidRDefault="00520DE9" w:rsidP="00520DE9">
      <w:pPr>
        <w:pStyle w:val="TF"/>
      </w:pPr>
      <w:r w:rsidRPr="00520DE9">
        <w:t>Figure 6.49.2-1: Network Information Provisioning to Local Applications with low latency based on User Plane</w:t>
      </w:r>
    </w:p>
    <w:p w14:paraId="6E12A7A0" w14:textId="41339D75" w:rsidR="001C39DE" w:rsidRDefault="001C39DE" w:rsidP="001C39DE">
      <w:pPr>
        <w:pStyle w:val="B1"/>
      </w:pPr>
      <w:r>
        <w:t>1.</w:t>
      </w:r>
      <w:r>
        <w:tab/>
        <w:t xml:space="preserve">The UE establishes a PDU session with Local PSA as defined in </w:t>
      </w:r>
      <w:r w:rsidR="004174B9">
        <w:t>clause </w:t>
      </w:r>
      <w:r>
        <w:t xml:space="preserve">4.3.2.2.1 of </w:t>
      </w:r>
      <w:r w:rsidR="004174B9">
        <w:t>TS 23.502 [</w:t>
      </w:r>
      <w:r>
        <w:t>3].</w:t>
      </w:r>
    </w:p>
    <w:p w14:paraId="10D150F5" w14:textId="3D938CE4" w:rsidR="00044656" w:rsidRPr="00EC0248" w:rsidRDefault="00044656" w:rsidP="00044656">
      <w:pPr>
        <w:pStyle w:val="B1"/>
      </w:pPr>
      <w:r w:rsidRPr="00EC0248">
        <w:t>2.</w:t>
      </w:r>
      <w:r w:rsidRPr="00EC0248">
        <w:tab/>
        <w:t xml:space="preserve">The AF initiates an AF session with required QoS procedure as defined in </w:t>
      </w:r>
      <w:r w:rsidR="004174B9">
        <w:t>clause </w:t>
      </w:r>
      <w:r w:rsidRPr="00EC0248">
        <w:t xml:space="preserve">4.15.6.6 of </w:t>
      </w:r>
      <w:r w:rsidR="004174B9" w:rsidRPr="00EC0248">
        <w:t>TS</w:t>
      </w:r>
      <w:r w:rsidR="004174B9">
        <w:t> </w:t>
      </w:r>
      <w:r w:rsidR="004174B9" w:rsidRPr="00EC0248">
        <w:t>23.502</w:t>
      </w:r>
      <w:r w:rsidR="004174B9">
        <w:t> </w:t>
      </w:r>
      <w:r w:rsidR="004174B9" w:rsidRPr="00EC0248">
        <w:t>[</w:t>
      </w:r>
      <w:r w:rsidRPr="00EC0248">
        <w:t>3].</w:t>
      </w:r>
    </w:p>
    <w:p w14:paraId="491B9138" w14:textId="77777777" w:rsidR="00044656" w:rsidRPr="00EE30B5" w:rsidRDefault="00044656" w:rsidP="00EE30B5">
      <w:pPr>
        <w:pStyle w:val="B1"/>
      </w:pPr>
      <w:r w:rsidRPr="00EE30B5">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EE30B5" w:rsidRDefault="00044656" w:rsidP="00EE30B5">
      <w:pPr>
        <w:pStyle w:val="B1"/>
      </w:pPr>
      <w:r w:rsidRPr="00EE30B5">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EE30B5" w:rsidRDefault="00EE30B5" w:rsidP="00EE30B5">
      <w:pPr>
        <w:pStyle w:val="B1"/>
      </w:pPr>
      <w:r w:rsidRPr="00EE30B5">
        <w:tab/>
      </w:r>
      <w:r w:rsidR="00044656" w:rsidRPr="00EE30B5">
        <w:t>The PCF makes the policy decision. The PCF generates the PCC rule based on the service information.</w:t>
      </w:r>
    </w:p>
    <w:p w14:paraId="1BBF5D9C" w14:textId="28364DDD" w:rsidR="00044656" w:rsidRPr="00EE30B5" w:rsidRDefault="00EE30B5" w:rsidP="00EE30B5">
      <w:pPr>
        <w:pStyle w:val="B1"/>
      </w:pPr>
      <w:r w:rsidRPr="00EE30B5">
        <w:tab/>
      </w:r>
      <w:r w:rsidR="00044656" w:rsidRPr="00EE30B5">
        <w:t>If the local notification of QoS monitoring is subscribed, the PCF includes the QoS monitoring policy, notification endpoint of the Local NEF and the indication of local event notification within the PCC rule.</w:t>
      </w:r>
    </w:p>
    <w:p w14:paraId="1776E9AA" w14:textId="49A01DF3" w:rsidR="00044656" w:rsidRPr="00EE30B5" w:rsidRDefault="00EE30B5" w:rsidP="00EE30B5">
      <w:pPr>
        <w:pStyle w:val="B1"/>
      </w:pPr>
      <w:r w:rsidRPr="00EE30B5">
        <w:tab/>
      </w:r>
      <w:r w:rsidR="00044656" w:rsidRPr="00EE30B5">
        <w:t>Based on the operator</w:t>
      </w:r>
      <w:r w:rsidR="00770EF6">
        <w:t>'</w:t>
      </w:r>
      <w:r w:rsidR="00044656" w:rsidRPr="00EE30B5">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7932177D" w:rsidR="001C39DE" w:rsidRDefault="001C39DE" w:rsidP="001C39DE">
      <w:pPr>
        <w:pStyle w:val="B1"/>
      </w:pPr>
      <w:r>
        <w:lastRenderedPageBreak/>
        <w:t>3.</w:t>
      </w:r>
      <w:r>
        <w:tab/>
        <w:t xml:space="preserve">PCF initiates the PDU session modification procedure as defined in </w:t>
      </w:r>
      <w:r w:rsidR="004174B9">
        <w:t>clause </w:t>
      </w:r>
      <w:r>
        <w:t xml:space="preserve">4.3.3.2 of </w:t>
      </w:r>
      <w:r w:rsidR="004174B9">
        <w:t>TS 23.502 [</w:t>
      </w:r>
      <w:r>
        <w:t>3], step 1b, 3b, 4-8b.</w:t>
      </w:r>
    </w:p>
    <w:p w14:paraId="49FA020E" w14:textId="77777777" w:rsidR="001C39DE" w:rsidRDefault="001C39DE" w:rsidP="001C39DE">
      <w:pPr>
        <w:pStyle w:val="B1"/>
      </w:pPr>
      <w:r>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4E02B564" w:rsidR="00EE30B5" w:rsidRPr="00EC0248" w:rsidRDefault="00EE30B5" w:rsidP="00EE30B5">
      <w:pPr>
        <w:pStyle w:val="B1"/>
      </w:pPr>
      <w:bookmarkStart w:id="3865" w:name="_Toc43317510"/>
      <w:bookmarkStart w:id="3866" w:name="_Toc43374982"/>
      <w:bookmarkStart w:id="3867" w:name="_Toc43375443"/>
      <w:bookmarkStart w:id="3868" w:name="_Toc43801967"/>
      <w:bookmarkStart w:id="3869" w:name="_Toc43806233"/>
      <w:bookmarkStart w:id="3870" w:name="_Toc43806540"/>
      <w:r>
        <w:t>4</w:t>
      </w:r>
      <w:r w:rsidRPr="00EC0248">
        <w:t>.</w:t>
      </w:r>
      <w:r w:rsidR="004174B9">
        <w:tab/>
      </w:r>
      <w:r w:rsidRPr="00EC0248">
        <w:t xml:space="preserve">If the QoS monitoring is enabled, the Local PSA calculates the UL, DL or round trip packet delay of the QoS Flow as defined in </w:t>
      </w:r>
      <w:r w:rsidR="004174B9">
        <w:t>clause </w:t>
      </w:r>
      <w:r w:rsidRPr="00EC0248">
        <w:t xml:space="preserve">5.33.3 of </w:t>
      </w:r>
      <w:r w:rsidR="004174B9" w:rsidRPr="00EC0248">
        <w:t>TS</w:t>
      </w:r>
      <w:r w:rsidR="004174B9">
        <w:t> </w:t>
      </w:r>
      <w:r w:rsidR="004174B9" w:rsidRPr="00EC0248">
        <w:t>23.501</w:t>
      </w:r>
      <w:r w:rsidR="004174B9">
        <w:t> </w:t>
      </w:r>
      <w:r w:rsidR="004174B9" w:rsidRPr="00EC0248">
        <w:t>[</w:t>
      </w:r>
      <w:r w:rsidRPr="00EC0248">
        <w:t>2]. When the reporting trigger(s) is satisfied, e.g. the measured packet delay value exceeds the reporting threshold, or the reporting period expires, or the PDU Session is released, the event is detected.</w:t>
      </w:r>
    </w:p>
    <w:p w14:paraId="2E5A2C71" w14:textId="2915F61C" w:rsidR="00EE30B5" w:rsidRDefault="00EE30B5" w:rsidP="00EE30B5">
      <w:pPr>
        <w:pStyle w:val="B1"/>
      </w:pPr>
      <w:r>
        <w:t>5</w:t>
      </w:r>
      <w:r w:rsidRPr="00EC0248">
        <w:t>.</w:t>
      </w:r>
      <w:r w:rsidR="004174B9">
        <w:tab/>
      </w:r>
      <w:r w:rsidRPr="00EC0248">
        <w:t xml:space="preserve">The Local PSA sends the event notification to the notification endpoint of the Local NEF </w:t>
      </w:r>
      <w:r w:rsidRPr="006E381A">
        <w:t>carry</w:t>
      </w:r>
      <w:r>
        <w:t>ing</w:t>
      </w:r>
      <w:r w:rsidRPr="00EC0248">
        <w:t xml:space="preserve"> UL, DL or round trip packet delay measurement report.</w:t>
      </w:r>
    </w:p>
    <w:p w14:paraId="5467C4F7" w14:textId="023F24B9" w:rsidR="00EE30B5" w:rsidRPr="00EC0248" w:rsidRDefault="00EE30B5" w:rsidP="00EE30B5">
      <w:pPr>
        <w:pStyle w:val="B1"/>
      </w:pPr>
      <w:r w:rsidRPr="00EC0248">
        <w:tab/>
        <w:t xml:space="preserve">If the duplicated event notification indication is received, the Local PSA sends the notification to the SMF as well as defined in </w:t>
      </w:r>
      <w:r w:rsidR="00770EF6" w:rsidRPr="00EC0248">
        <w:t>TS</w:t>
      </w:r>
      <w:r w:rsidR="00770EF6">
        <w:t> </w:t>
      </w:r>
      <w:r w:rsidR="00770EF6" w:rsidRPr="00EC0248">
        <w:t>2</w:t>
      </w:r>
      <w:r w:rsidRPr="00EC0248">
        <w:t>3.501</w:t>
      </w:r>
      <w:r w:rsidR="004174B9">
        <w:t> </w:t>
      </w:r>
      <w:r w:rsidRPr="00EC0248">
        <w:t>[2].</w:t>
      </w:r>
    </w:p>
    <w:p w14:paraId="2BFC105F" w14:textId="32401594" w:rsidR="00EE30B5" w:rsidRPr="00EC0248" w:rsidRDefault="00EE30B5" w:rsidP="00EE30B5">
      <w:pPr>
        <w:pStyle w:val="B1"/>
      </w:pPr>
      <w:r>
        <w:t>6</w:t>
      </w:r>
      <w:r w:rsidR="004174B9">
        <w:t>.</w:t>
      </w:r>
      <w:r w:rsidR="004174B9">
        <w:tab/>
      </w:r>
      <w:r w:rsidRPr="00EC0248">
        <w:t>The Local NEF sends the event notification to the notification endpoint of the AF.</w:t>
      </w:r>
    </w:p>
    <w:p w14:paraId="093E8442" w14:textId="63BC7522" w:rsidR="00EE30B5" w:rsidRPr="00752775" w:rsidRDefault="00EE30B5" w:rsidP="00EE30B5">
      <w:pPr>
        <w:pStyle w:val="B1"/>
      </w:pPr>
      <w:r w:rsidRPr="00752775">
        <w:t>7.</w:t>
      </w:r>
      <w:r w:rsidR="004174B9">
        <w:tab/>
      </w:r>
      <w:r w:rsidRPr="00752775">
        <w:t>If due to mobility, UE moves to another area where DNAI changes. The PSA relocation and EAS relocation are performed.</w:t>
      </w:r>
    </w:p>
    <w:p w14:paraId="3E64A036" w14:textId="64C315F9" w:rsidR="00EE30B5" w:rsidRPr="00752775" w:rsidRDefault="00EE30B5" w:rsidP="00EE30B5">
      <w:pPr>
        <w:pStyle w:val="B1"/>
      </w:pPr>
      <w:r w:rsidRPr="00752775">
        <w:t>8.</w:t>
      </w:r>
      <w:r w:rsidR="004174B9">
        <w:tab/>
      </w:r>
      <w:r w:rsidRPr="00752775">
        <w:t>The new AF initiates a new AF session with required QoS</w:t>
      </w:r>
      <w:r>
        <w:t xml:space="preserve"> to the new local NEF </w:t>
      </w:r>
      <w:r w:rsidRPr="0000117C">
        <w:t>or the one indicated by 5GC (e.g. SMF or NEF)</w:t>
      </w:r>
      <w:r>
        <w:t xml:space="preserve">. </w:t>
      </w:r>
      <w:r w:rsidRPr="00752775">
        <w:t>QoS monitoring is established by executing steps 2-4.</w:t>
      </w:r>
    </w:p>
    <w:p w14:paraId="3562FCA5" w14:textId="76B57F92" w:rsidR="00EE30B5" w:rsidRPr="00752775" w:rsidRDefault="00EE30B5" w:rsidP="00EE30B5">
      <w:pPr>
        <w:pStyle w:val="B1"/>
      </w:pPr>
      <w:r w:rsidRPr="00752775">
        <w:t>9.</w:t>
      </w:r>
      <w:r w:rsidR="004174B9">
        <w:tab/>
      </w:r>
      <w:r w:rsidRPr="00752775">
        <w:t xml:space="preserve">The old AF revokes the AF session </w:t>
      </w:r>
      <w:r>
        <w:t xml:space="preserve">with the old local NEF </w:t>
      </w:r>
      <w:r w:rsidRPr="00752775">
        <w:t>and QoS monitoring is removed</w:t>
      </w:r>
      <w:r>
        <w:t xml:space="preserve"> for the old QoS flow</w:t>
      </w:r>
      <w:r w:rsidRPr="00752775">
        <w:t>.</w:t>
      </w:r>
    </w:p>
    <w:p w14:paraId="4ECB4CC5" w14:textId="77777777" w:rsidR="00520DE9" w:rsidRPr="00520DE9" w:rsidRDefault="00520DE9" w:rsidP="00520DE9">
      <w:pPr>
        <w:pStyle w:val="Heading3"/>
        <w:rPr>
          <w:lang w:eastAsia="zh-CN"/>
        </w:rPr>
      </w:pPr>
      <w:bookmarkStart w:id="3871" w:name="_Toc50467000"/>
      <w:bookmarkStart w:id="3872" w:name="_Toc50468344"/>
      <w:bookmarkStart w:id="3873" w:name="_Toc50468614"/>
      <w:bookmarkStart w:id="3874" w:name="_Toc50468885"/>
      <w:bookmarkStart w:id="3875" w:name="_Toc50630853"/>
      <w:bookmarkStart w:id="3876" w:name="_Toc54944203"/>
      <w:r w:rsidRPr="00520DE9">
        <w:rPr>
          <w:lang w:eastAsia="zh-CN"/>
        </w:rPr>
        <w:t>6.49.3</w:t>
      </w:r>
      <w:r w:rsidRPr="00520DE9">
        <w:rPr>
          <w:lang w:eastAsia="zh-CN"/>
        </w:rPr>
        <w:tab/>
      </w:r>
      <w:bookmarkEnd w:id="3865"/>
      <w:r w:rsidRPr="00520DE9">
        <w:t>Impacts on services, entities and interfaces</w:t>
      </w:r>
      <w:bookmarkEnd w:id="3866"/>
      <w:bookmarkEnd w:id="3867"/>
      <w:bookmarkEnd w:id="3868"/>
      <w:bookmarkEnd w:id="3869"/>
      <w:bookmarkEnd w:id="3870"/>
      <w:bookmarkEnd w:id="3871"/>
      <w:bookmarkEnd w:id="3872"/>
      <w:bookmarkEnd w:id="3873"/>
      <w:bookmarkEnd w:id="3874"/>
      <w:bookmarkEnd w:id="3875"/>
      <w:bookmarkEnd w:id="3876"/>
    </w:p>
    <w:p w14:paraId="684D10C2" w14:textId="77777777" w:rsidR="00520DE9" w:rsidRPr="00520DE9" w:rsidRDefault="00520DE9" w:rsidP="00520DE9">
      <w:pPr>
        <w:rPr>
          <w:rFonts w:eastAsia="宋体"/>
          <w:lang w:eastAsia="zh-CN"/>
        </w:rPr>
      </w:pPr>
      <w:r w:rsidRPr="00520DE9">
        <w:rPr>
          <w:rFonts w:eastAsia="宋体"/>
          <w:lang w:eastAsia="zh-CN"/>
        </w:rPr>
        <w:t>AF:</w:t>
      </w:r>
    </w:p>
    <w:p w14:paraId="6F88D19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6EDD9C5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Re-select Local NEF based on UE location, AF Identifier, NEF Service Area, and DNAI.</w:t>
      </w:r>
    </w:p>
    <w:p w14:paraId="46C4AE92" w14:textId="77777777" w:rsidR="00520DE9" w:rsidRPr="00520DE9" w:rsidRDefault="00520DE9" w:rsidP="00520DE9">
      <w:pPr>
        <w:rPr>
          <w:rFonts w:eastAsia="宋体"/>
          <w:lang w:eastAsia="zh-CN"/>
        </w:rPr>
      </w:pPr>
      <w:r w:rsidRPr="00520DE9">
        <w:rPr>
          <w:rFonts w:eastAsia="宋体"/>
          <w:lang w:eastAsia="zh-CN"/>
        </w:rPr>
        <w:t>PCF:</w:t>
      </w:r>
    </w:p>
    <w:p w14:paraId="0269EA9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34594446" w14:textId="77777777" w:rsidR="00520DE9" w:rsidRPr="00520DE9" w:rsidRDefault="00520DE9" w:rsidP="00520DE9">
      <w:pPr>
        <w:rPr>
          <w:rFonts w:eastAsia="宋体"/>
          <w:lang w:eastAsia="zh-CN"/>
        </w:rPr>
      </w:pPr>
      <w:r w:rsidRPr="00520DE9">
        <w:rPr>
          <w:rFonts w:eastAsia="宋体"/>
          <w:lang w:eastAsia="zh-CN"/>
        </w:rPr>
        <w:t>SMF:</w:t>
      </w:r>
    </w:p>
    <w:p w14:paraId="5F9D0BB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 (from UPF to Local NEF).</w:t>
      </w:r>
    </w:p>
    <w:p w14:paraId="0EE587A4"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26D77DF8" w14:textId="77777777" w:rsidR="00520DE9" w:rsidRPr="00520DE9" w:rsidRDefault="00520DE9" w:rsidP="00520DE9">
      <w:pPr>
        <w:rPr>
          <w:rFonts w:eastAsia="宋体"/>
          <w:lang w:eastAsia="zh-CN"/>
        </w:rPr>
      </w:pPr>
      <w:r w:rsidRPr="00520DE9">
        <w:rPr>
          <w:rFonts w:eastAsia="宋体"/>
          <w:lang w:eastAsia="zh-CN"/>
        </w:rPr>
        <w:t>UPF:</w:t>
      </w:r>
    </w:p>
    <w:p w14:paraId="34084AB1"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report local notification of QoS Monitoring to local NEF.</w:t>
      </w:r>
    </w:p>
    <w:p w14:paraId="0ECFBD38" w14:textId="77777777" w:rsidR="00EE30B5" w:rsidRPr="0000117C" w:rsidRDefault="00EE30B5" w:rsidP="00EE30B5">
      <w:pPr>
        <w:rPr>
          <w:rFonts w:eastAsia="宋体"/>
          <w:lang w:eastAsia="zh-CN"/>
        </w:rPr>
      </w:pPr>
      <w:r w:rsidRPr="0000117C">
        <w:rPr>
          <w:rFonts w:eastAsia="宋体"/>
          <w:lang w:eastAsia="zh-CN"/>
        </w:rPr>
        <w:t>NEF:</w:t>
      </w:r>
    </w:p>
    <w:p w14:paraId="529AC10B"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3D263999" w14:textId="77777777" w:rsidR="00520DE9" w:rsidRPr="00520DE9" w:rsidRDefault="00520DE9" w:rsidP="00520DE9">
      <w:pPr>
        <w:rPr>
          <w:rFonts w:eastAsia="宋体"/>
          <w:lang w:eastAsia="zh-CN"/>
        </w:rPr>
      </w:pPr>
      <w:r w:rsidRPr="00520DE9">
        <w:rPr>
          <w:rFonts w:eastAsia="宋体"/>
          <w:lang w:eastAsia="zh-CN"/>
        </w:rPr>
        <w:t>Local NEF:</w:t>
      </w:r>
    </w:p>
    <w:p w14:paraId="7E7C7F7D"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Receive local notification of QoS Monitoring and transfer it to the AF.</w:t>
      </w:r>
    </w:p>
    <w:p w14:paraId="2748EF44" w14:textId="77777777" w:rsidR="00520DE9" w:rsidRPr="00520DE9" w:rsidRDefault="00520DE9" w:rsidP="00520DE9">
      <w:pPr>
        <w:pStyle w:val="Heading2"/>
      </w:pPr>
      <w:bookmarkStart w:id="3877" w:name="_Toc20224672"/>
      <w:bookmarkStart w:id="3878" w:name="_Toc43317511"/>
      <w:bookmarkStart w:id="3879" w:name="_Toc43374983"/>
      <w:bookmarkStart w:id="3880" w:name="_Toc43375444"/>
      <w:bookmarkStart w:id="3881" w:name="_Toc43801968"/>
      <w:bookmarkStart w:id="3882" w:name="_Toc43806234"/>
      <w:bookmarkStart w:id="3883" w:name="_Toc43806541"/>
      <w:bookmarkStart w:id="3884" w:name="_Toc50467001"/>
      <w:bookmarkStart w:id="3885" w:name="_Toc50468345"/>
      <w:bookmarkStart w:id="3886" w:name="_Toc50468615"/>
      <w:bookmarkStart w:id="3887" w:name="_Toc50468886"/>
      <w:bookmarkStart w:id="3888" w:name="_Toc50630854"/>
      <w:bookmarkStart w:id="3889" w:name="_Toc54944204"/>
      <w:r w:rsidRPr="00520DE9">
        <w:lastRenderedPageBreak/>
        <w:t>6.50</w:t>
      </w:r>
      <w:r w:rsidRPr="00520DE9">
        <w:tab/>
        <w:t xml:space="preserve">Solution #50: </w:t>
      </w:r>
      <w:bookmarkEnd w:id="3877"/>
      <w:r w:rsidRPr="00520DE9">
        <w:t>Activating the traffic routing towards Local Data Network per AF request</w:t>
      </w:r>
      <w:bookmarkEnd w:id="3878"/>
      <w:bookmarkEnd w:id="3879"/>
      <w:bookmarkEnd w:id="3880"/>
      <w:bookmarkEnd w:id="3881"/>
      <w:bookmarkEnd w:id="3882"/>
      <w:bookmarkEnd w:id="3883"/>
      <w:bookmarkEnd w:id="3884"/>
      <w:bookmarkEnd w:id="3885"/>
      <w:bookmarkEnd w:id="3886"/>
      <w:bookmarkEnd w:id="3887"/>
      <w:bookmarkEnd w:id="3888"/>
      <w:bookmarkEnd w:id="3889"/>
    </w:p>
    <w:p w14:paraId="340FC1E5" w14:textId="77777777" w:rsidR="00520DE9" w:rsidRPr="00520DE9" w:rsidRDefault="00520DE9" w:rsidP="00520DE9">
      <w:pPr>
        <w:pStyle w:val="Heading3"/>
      </w:pPr>
      <w:bookmarkStart w:id="3890" w:name="_Toc20224674"/>
      <w:bookmarkStart w:id="3891" w:name="_Toc43317512"/>
      <w:bookmarkStart w:id="3892" w:name="_Toc43374984"/>
      <w:bookmarkStart w:id="3893" w:name="_Toc43375445"/>
      <w:bookmarkStart w:id="3894" w:name="_Toc43801969"/>
      <w:bookmarkStart w:id="3895" w:name="_Toc43806235"/>
      <w:bookmarkStart w:id="3896" w:name="_Toc43806542"/>
      <w:bookmarkStart w:id="3897" w:name="_Toc50467002"/>
      <w:bookmarkStart w:id="3898" w:name="_Toc50468346"/>
      <w:bookmarkStart w:id="3899" w:name="_Toc50468616"/>
      <w:bookmarkStart w:id="3900" w:name="_Toc50468887"/>
      <w:bookmarkStart w:id="3901" w:name="_Toc50630855"/>
      <w:bookmarkStart w:id="3902" w:name="_Toc54944205"/>
      <w:r w:rsidRPr="00520DE9">
        <w:t>6.50.</w:t>
      </w:r>
      <w:r w:rsidRPr="00520DE9">
        <w:rPr>
          <w:rFonts w:hint="eastAsia"/>
        </w:rPr>
        <w:t>1</w:t>
      </w:r>
      <w:r w:rsidRPr="00520DE9">
        <w:tab/>
        <w:t>Description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5B8E3EE3" w14:textId="588457BE" w:rsidR="00520DE9" w:rsidRPr="00520DE9" w:rsidRDefault="00520DE9" w:rsidP="00EE30B5">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4174B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Session Breakout Connection Model </w:t>
      </w:r>
      <w:r w:rsidR="00EE30B5" w:rsidRPr="00A3396D">
        <w:rPr>
          <w:lang w:val="en-IN"/>
        </w:rPr>
        <w:t xml:space="preserve">(for SSC Mode 1 PDU sessions) </w:t>
      </w:r>
      <w:r w:rsidR="00EE30B5">
        <w:rPr>
          <w:lang w:val="en-IN"/>
        </w:rPr>
        <w:t>.</w:t>
      </w:r>
    </w:p>
    <w:p w14:paraId="7B0F7C5A" w14:textId="08CA5B48" w:rsidR="00520DE9" w:rsidRPr="00520DE9" w:rsidRDefault="00520DE9" w:rsidP="00EE30B5">
      <w:pPr>
        <w:rPr>
          <w:lang w:val="en-IN"/>
        </w:rPr>
      </w:pPr>
      <w:r w:rsidRPr="00520DE9">
        <w:rPr>
          <w:lang w:val="en-IN"/>
        </w:rPr>
        <w:t xml:space="preserve">The AF uses AF influence traffic mechanism to activate the traffic routing towards the requested DNAI. The AMF performs I-SMF selection. In order to select a proper I-SMF, the AMF selects </w:t>
      </w:r>
      <w:r w:rsidR="00EE30B5">
        <w:rPr>
          <w:lang w:val="en-IN"/>
        </w:rPr>
        <w:t>a</w:t>
      </w:r>
      <w:r w:rsidR="00EE30B5" w:rsidRPr="00520DE9">
        <w:rPr>
          <w:lang w:val="en-IN"/>
        </w:rPr>
        <w:t xml:space="preserve">n </w:t>
      </w:r>
      <w:r w:rsidRPr="00520DE9">
        <w:rPr>
          <w:lang w:val="en-IN"/>
        </w:rPr>
        <w:t xml:space="preserve">I-SMF based on </w:t>
      </w:r>
      <w:r w:rsidR="00EE30B5" w:rsidRPr="00A3396D">
        <w:rPr>
          <w:rFonts w:hint="eastAsia"/>
          <w:lang w:val="en-IN" w:eastAsia="zh-CN"/>
        </w:rPr>
        <w:t>requested DNAI(s)</w:t>
      </w:r>
      <w:r w:rsidRPr="00520DE9">
        <w:rPr>
          <w:rFonts w:hint="eastAsia"/>
          <w:lang w:val="en-IN"/>
        </w:rPr>
        <w:t>.</w:t>
      </w:r>
    </w:p>
    <w:p w14:paraId="07F50BDF" w14:textId="1895DA35" w:rsidR="001C39DE" w:rsidRDefault="00520DE9" w:rsidP="00E00686">
      <w:pPr>
        <w:rPr>
          <w:lang w:val="en-IN"/>
        </w:rPr>
      </w:pPr>
      <w:r w:rsidRPr="00520DE9">
        <w:rPr>
          <w:lang w:val="en-IN"/>
        </w:rPr>
        <w:t xml:space="preserve">The solution assumes </w:t>
      </w:r>
      <w:r w:rsidR="00271D33">
        <w:rPr>
          <w:rFonts w:hint="eastAsia"/>
          <w:lang w:val="en-IN" w:eastAsia="zh-CN"/>
        </w:rPr>
        <w:t>t</w:t>
      </w:r>
      <w:r w:rsidR="00EE30B5" w:rsidRPr="00A3396D">
        <w:rPr>
          <w:lang w:val="en-IN"/>
        </w:rPr>
        <w:t>he supported DNAI list is stored in the SMF profile in NRF</w:t>
      </w:r>
      <w:r w:rsidR="00EE30B5" w:rsidRPr="00A3396D">
        <w:rPr>
          <w:rFonts w:hint="eastAsia"/>
          <w:lang w:val="en-IN" w:eastAsia="zh-CN"/>
        </w:rPr>
        <w:t xml:space="preserve"> or locally configured in AMF</w:t>
      </w:r>
      <w:r w:rsidRPr="00520DE9">
        <w:rPr>
          <w:lang w:val="en-IN"/>
        </w:rPr>
        <w:t xml:space="preserve">. </w:t>
      </w:r>
      <w:r w:rsidR="001C39DE">
        <w:rPr>
          <w:lang w:val="en-IN"/>
        </w:rPr>
        <w:t xml:space="preserve">After receiving the AF influenced Traffic Steering Enforcement Control in the PCC rule, if the SMF determines it cannot serve the requested DNAI, it sends the requested DNAI to the AMF in </w:t>
      </w:r>
      <w:r w:rsidR="00EE30B5" w:rsidRPr="00A3396D">
        <w:rPr>
          <w:lang w:val="en-IN"/>
        </w:rPr>
        <w:t xml:space="preserve">e.g. </w:t>
      </w:r>
      <w:r w:rsidR="00EE49B1" w:rsidRPr="00140E21">
        <w:rPr>
          <w:lang w:eastAsia="ko-KR"/>
        </w:rPr>
        <w:t>Nsmf_PDUSession_SMContextStatusNotify</w:t>
      </w:r>
      <w:r w:rsidR="001C39DE">
        <w:rPr>
          <w:lang w:val="en-IN"/>
        </w:rPr>
        <w:t>. This option can be applied to existing PDU session.</w:t>
      </w:r>
    </w:p>
    <w:p w14:paraId="5ED50E20" w14:textId="77777777" w:rsidR="00520DE9" w:rsidRPr="00520DE9" w:rsidRDefault="00520DE9" w:rsidP="00520DE9">
      <w:pPr>
        <w:pStyle w:val="TH"/>
      </w:pPr>
      <w:r w:rsidRPr="00520DE9">
        <w:rPr>
          <w:noProof/>
        </w:rPr>
        <w:object w:dxaOrig="12900" w:dyaOrig="6075" w14:anchorId="0C2E360B">
          <v:shape id="_x0000_i1134" type="#_x0000_t75" style="width:466.45pt;height:218.5pt" o:ole="">
            <v:imagedata r:id="rId231" o:title=""/>
          </v:shape>
          <o:OLEObject Type="Embed" ProgID="Visio.Drawing.11" ShapeID="_x0000_i1134" DrawAspect="Content" ObjectID="_1665558030" r:id="rId232"/>
        </w:object>
      </w:r>
    </w:p>
    <w:p w14:paraId="2E8BD098" w14:textId="77777777"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14:paraId="44CE316F" w14:textId="77777777" w:rsidR="00520DE9" w:rsidRDefault="00520DE9" w:rsidP="00520DE9">
      <w:pPr>
        <w:pStyle w:val="Heading3"/>
      </w:pPr>
      <w:bookmarkStart w:id="3903" w:name="_Toc43317513"/>
      <w:bookmarkStart w:id="3904" w:name="_Toc43374985"/>
      <w:bookmarkStart w:id="3905" w:name="_Toc43375446"/>
      <w:bookmarkStart w:id="3906" w:name="_Toc43801970"/>
      <w:bookmarkStart w:id="3907" w:name="_Toc43806236"/>
      <w:bookmarkStart w:id="3908" w:name="_Toc43806543"/>
      <w:bookmarkStart w:id="3909" w:name="_Toc50467003"/>
      <w:bookmarkStart w:id="3910" w:name="_Toc50468347"/>
      <w:bookmarkStart w:id="3911" w:name="_Toc50468617"/>
      <w:bookmarkStart w:id="3912" w:name="_Toc50468888"/>
      <w:bookmarkStart w:id="3913" w:name="_Toc50630856"/>
      <w:bookmarkStart w:id="3914" w:name="_Toc54944206"/>
      <w:r w:rsidRPr="00520DE9">
        <w:lastRenderedPageBreak/>
        <w:t>6.50.</w:t>
      </w:r>
      <w:r w:rsidRPr="00520DE9">
        <w:rPr>
          <w:rFonts w:hint="eastAsia"/>
        </w:rPr>
        <w:t>2</w:t>
      </w:r>
      <w:r w:rsidRPr="00520DE9">
        <w:tab/>
        <w:t>Procedure</w:t>
      </w:r>
      <w:bookmarkEnd w:id="3903"/>
      <w:bookmarkEnd w:id="3904"/>
      <w:bookmarkEnd w:id="3905"/>
      <w:bookmarkEnd w:id="3906"/>
      <w:bookmarkEnd w:id="3907"/>
      <w:bookmarkEnd w:id="3908"/>
      <w:bookmarkEnd w:id="3909"/>
      <w:bookmarkEnd w:id="3910"/>
      <w:bookmarkEnd w:id="3911"/>
      <w:bookmarkEnd w:id="3912"/>
      <w:bookmarkEnd w:id="3913"/>
      <w:bookmarkEnd w:id="3914"/>
    </w:p>
    <w:p w14:paraId="4984CE0A" w14:textId="0A036E52" w:rsidR="00EE30B5" w:rsidRPr="00EE30B5" w:rsidRDefault="00EE30B5" w:rsidP="00EE30B5">
      <w:pPr>
        <w:pStyle w:val="Heading4"/>
      </w:pPr>
      <w:bookmarkStart w:id="3915" w:name="_Toc50630857"/>
      <w:bookmarkStart w:id="3916" w:name="_Toc54944207"/>
      <w:r w:rsidRPr="00A3396D">
        <w:t>6.50.2.1</w:t>
      </w:r>
      <w:r w:rsidRPr="00A3396D">
        <w:tab/>
        <w:t>I-SMF insertion for existing PDU Session</w:t>
      </w:r>
      <w:bookmarkEnd w:id="3915"/>
      <w:bookmarkEnd w:id="3916"/>
    </w:p>
    <w:p w14:paraId="354B3D7A" w14:textId="47E0F41A" w:rsidR="001C39DE" w:rsidRDefault="00EE49B1" w:rsidP="00BD496C">
      <w:pPr>
        <w:pStyle w:val="TH"/>
      </w:pPr>
      <w:r w:rsidRPr="00A3396D">
        <w:object w:dxaOrig="20805" w:dyaOrig="12826" w14:anchorId="371CD250">
          <v:shape id="_x0000_i1135" type="#_x0000_t75" style="width:480.5pt;height:296.15pt" o:ole="">
            <v:imagedata r:id="rId233" o:title=""/>
          </v:shape>
          <o:OLEObject Type="Embed" ProgID="Visio.Drawing.15" ShapeID="_x0000_i1135" DrawAspect="Content" ObjectID="_1665558031" r:id="rId234"/>
        </w:object>
      </w:r>
    </w:p>
    <w:p w14:paraId="2282361B" w14:textId="6043594D" w:rsidR="00520DE9" w:rsidRPr="00520DE9" w:rsidRDefault="00520DE9" w:rsidP="00520DE9">
      <w:pPr>
        <w:pStyle w:val="TF"/>
      </w:pPr>
      <w:r w:rsidRPr="00520DE9">
        <w:t>Figure </w:t>
      </w:r>
      <w:r w:rsidRPr="00520DE9">
        <w:rPr>
          <w:rFonts w:hint="eastAsia"/>
        </w:rPr>
        <w:t>6.50.2</w:t>
      </w:r>
      <w:r w:rsidR="00EE30B5">
        <w:t>.1</w:t>
      </w:r>
      <w:r w:rsidRPr="00520DE9">
        <w:t>-</w:t>
      </w:r>
      <w:r w:rsidRPr="00520DE9">
        <w:rPr>
          <w:lang w:val="en-US"/>
        </w:rPr>
        <w:t>1</w:t>
      </w:r>
      <w:r w:rsidRPr="00520DE9">
        <w:t xml:space="preserve">: Solution </w:t>
      </w:r>
      <w:r w:rsidR="001C39DE">
        <w:t>-</w:t>
      </w:r>
      <w:r w:rsidRPr="00520DE9">
        <w:rPr>
          <w:rFonts w:hint="eastAsia"/>
        </w:rPr>
        <w:t xml:space="preserve"> I-SMF</w:t>
      </w:r>
      <w:r w:rsidR="00EE30B5" w:rsidRPr="00A3396D">
        <w:t xml:space="preserve"> insertion for existing PDU Session</w:t>
      </w:r>
    </w:p>
    <w:p w14:paraId="786279E7" w14:textId="3C69B596" w:rsidR="001C39DE" w:rsidRDefault="001C39DE" w:rsidP="001C39DE">
      <w:pPr>
        <w:pStyle w:val="B1"/>
      </w:pPr>
      <w:r>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t>clause </w:t>
      </w:r>
      <w:r>
        <w:t xml:space="preserve">4.3.6.2 in </w:t>
      </w:r>
      <w:r w:rsidR="004174B9">
        <w:t>TS 23.502 [</w:t>
      </w:r>
      <w:r>
        <w:t>3].</w:t>
      </w:r>
    </w:p>
    <w:p w14:paraId="74EB99C9" w14:textId="5BC4978A" w:rsidR="001C39DE" w:rsidRDefault="001C39DE" w:rsidP="001C39DE">
      <w:pPr>
        <w:pStyle w:val="B1"/>
      </w:pPr>
      <w:r>
        <w:t>2.</w:t>
      </w:r>
      <w:r>
        <w:tab/>
      </w:r>
      <w:r w:rsidR="00EE30B5" w:rsidRPr="00A3396D">
        <w:t>void</w:t>
      </w:r>
    </w:p>
    <w:p w14:paraId="0D77B26D" w14:textId="1C0162EA" w:rsidR="001C39DE" w:rsidRDefault="001C39DE" w:rsidP="001C39DE">
      <w:pPr>
        <w:pStyle w:val="B1"/>
      </w:pPr>
      <w:r>
        <w:t>3a.</w:t>
      </w:r>
      <w:r>
        <w:tab/>
        <w:t xml:space="preserve">The SM_PCF updates the SMF with corresponding new PCC rule(s) including the DNAI(s) for the PDU sessions by invoking Npcf_SMPolicyControl_UpdateNotify service operation. The service procedure is described in the step 5 in </w:t>
      </w:r>
      <w:r w:rsidR="004174B9">
        <w:t>clause </w:t>
      </w:r>
      <w:r>
        <w:t xml:space="preserve">4.3.6.2 of </w:t>
      </w:r>
      <w:r w:rsidR="004174B9">
        <w:t>TS 23.502 [</w:t>
      </w:r>
      <w:r>
        <w:t>3].</w:t>
      </w:r>
    </w:p>
    <w:p w14:paraId="09FF151B" w14:textId="5360776C" w:rsidR="00EE49B1" w:rsidRDefault="00EE49B1" w:rsidP="00EE49B1">
      <w:pPr>
        <w:pStyle w:val="B1"/>
      </w:pPr>
      <w:r>
        <w:tab/>
        <w:t>Based on the received DNAI(s) information, the SMF may subscribe to the UE mobility event notification from the AMF (e.g. UE moving into or out of Area of Interest).</w:t>
      </w:r>
    </w:p>
    <w:p w14:paraId="19D95C04" w14:textId="36D24978" w:rsidR="00EE49B1" w:rsidRDefault="00EE49B1" w:rsidP="00EE49B1">
      <w:pPr>
        <w:pStyle w:val="B1"/>
      </w:pPr>
      <w:r>
        <w:tab/>
        <w:t>The SMF determines the target DNAI(s) which are applicable to the current UE location.</w:t>
      </w:r>
    </w:p>
    <w:p w14:paraId="30EBD6E4" w14:textId="3C595543" w:rsidR="00EE49B1" w:rsidRDefault="00EE49B1" w:rsidP="00EE49B1">
      <w:pPr>
        <w:pStyle w:val="B1"/>
      </w:pPr>
      <w:r>
        <w:tab/>
        <w:t>The SMF may decide the target DNA(s) finally when the SMF receives the Nsmf_TraficInfluence_AppRelocationInfo request if the AF acknowledge is expected.</w:t>
      </w:r>
    </w:p>
    <w:p w14:paraId="4404C38F" w14:textId="6A2D2D0D" w:rsidR="001C39DE" w:rsidRDefault="001C39DE" w:rsidP="001C39DE">
      <w:pPr>
        <w:pStyle w:val="B1"/>
      </w:pPr>
      <w:r>
        <w:t>3b.</w:t>
      </w:r>
      <w:r>
        <w:tab/>
      </w:r>
      <w:r w:rsidR="00EE49B1">
        <w:t>void.</w:t>
      </w:r>
    </w:p>
    <w:p w14:paraId="05CF1520" w14:textId="18405059" w:rsidR="001C39DE" w:rsidRDefault="001C39DE" w:rsidP="001C39DE">
      <w:pPr>
        <w:pStyle w:val="B1"/>
      </w:pPr>
      <w:r>
        <w:t>3c.</w:t>
      </w:r>
      <w:r>
        <w:tab/>
      </w:r>
      <w:r w:rsidR="00EE49B1">
        <w:rPr>
          <w:lang w:eastAsia="zh-CN"/>
        </w:rPr>
        <w:t>T</w:t>
      </w:r>
      <w:r>
        <w:t xml:space="preserve">he SMF invokes a </w:t>
      </w:r>
      <w:r w:rsidR="00EE49B1" w:rsidRPr="00140E21">
        <w:rPr>
          <w:lang w:eastAsia="ko-KR"/>
        </w:rPr>
        <w:t>Nsmf_PDUSession_SMContextStatusNotify</w:t>
      </w:r>
      <w:r w:rsidR="00EE49B1">
        <w:rPr>
          <w:lang w:eastAsia="ko-KR"/>
        </w:rPr>
        <w:t>(target DNAI(s) for existing PDU session)</w:t>
      </w:r>
      <w:r>
        <w:t xml:space="preserve"> service operation if it </w:t>
      </w:r>
      <w:r w:rsidR="00EE30B5" w:rsidRPr="00A3396D">
        <w:t xml:space="preserve">(or the associated old I-SMF) </w:t>
      </w:r>
      <w:r>
        <w:t>can not serve the target DNAI(s), and the content of the message includes the target DNAI</w:t>
      </w:r>
      <w:r w:rsidR="00EE30B5" w:rsidRPr="00A3396D">
        <w:t>(s)</w:t>
      </w:r>
      <w:r>
        <w:t>, the PDU Session ID. This message triggers the AMF to select a suitable I-SMF for the PDU Session.</w:t>
      </w:r>
    </w:p>
    <w:p w14:paraId="746A2DBC" w14:textId="3AD3053F" w:rsidR="001C39DE" w:rsidRDefault="001C39DE" w:rsidP="001C39DE">
      <w:pPr>
        <w:pStyle w:val="B1"/>
      </w:pPr>
      <w:r>
        <w:tab/>
        <w:t xml:space="preserve">If there is an I-SMF serving the PDU session, </w:t>
      </w:r>
      <w:r w:rsidR="00EE49B1">
        <w:t xml:space="preserve">the SMF invokes </w:t>
      </w:r>
      <w:r w:rsidR="00EE49B1" w:rsidRPr="00140E21">
        <w:rPr>
          <w:lang w:eastAsia="ko-KR"/>
        </w:rPr>
        <w:t>Nsmf_PDUSession_StatusNotify</w:t>
      </w:r>
      <w:r w:rsidR="00EE49B1">
        <w:t xml:space="preserve"> and then the I-SMF invokes </w:t>
      </w:r>
      <w:r w:rsidR="00EE49B1" w:rsidRPr="00140E21">
        <w:rPr>
          <w:lang w:eastAsia="ko-KR"/>
        </w:rPr>
        <w:t>Nsmf_PDUSession_</w:t>
      </w:r>
      <w:r w:rsidR="00EE49B1">
        <w:rPr>
          <w:lang w:eastAsia="ko-KR"/>
        </w:rPr>
        <w:t>SMContext</w:t>
      </w:r>
      <w:r w:rsidR="00EE49B1" w:rsidRPr="00140E21">
        <w:rPr>
          <w:lang w:eastAsia="ko-KR"/>
        </w:rPr>
        <w:t>StatusNotify</w:t>
      </w:r>
      <w:r w:rsidR="00EE49B1">
        <w:t xml:space="preserve"> message to send </w:t>
      </w:r>
      <w:r w:rsidR="00EE49B1" w:rsidRPr="008512F2">
        <w:rPr>
          <w:rFonts w:hint="eastAsia"/>
        </w:rPr>
        <w:t>t</w:t>
      </w:r>
      <w:r w:rsidR="00EE49B1" w:rsidRPr="008512F2">
        <w:t xml:space="preserve">he </w:t>
      </w:r>
      <w:r w:rsidR="00EE49B1">
        <w:t>target DNAI(s) for existing PDU sessio</w:t>
      </w:r>
      <w:r w:rsidR="00EE49B1">
        <w:rPr>
          <w:lang w:eastAsia="ko-KR"/>
        </w:rPr>
        <w:t>n</w:t>
      </w:r>
      <w:r w:rsidR="00EE49B1">
        <w:t xml:space="preserve"> to AMF</w:t>
      </w:r>
      <w:r>
        <w:t>.</w:t>
      </w:r>
    </w:p>
    <w:p w14:paraId="72503B63" w14:textId="76EB1CBF" w:rsidR="001C39DE" w:rsidRDefault="001C39DE" w:rsidP="001C39DE">
      <w:pPr>
        <w:pStyle w:val="B1"/>
        <w:rPr>
          <w:lang w:eastAsia="zh-CN"/>
        </w:rPr>
      </w:pPr>
      <w:r>
        <w:rPr>
          <w:lang w:eastAsia="zh-CN"/>
        </w:rPr>
        <w:t>4.</w:t>
      </w:r>
      <w:r>
        <w:rPr>
          <w:lang w:eastAsia="zh-CN"/>
        </w:rPr>
        <w:tab/>
      </w:r>
      <w:r w:rsidR="00EE49B1">
        <w:rPr>
          <w:lang w:eastAsia="zh-CN"/>
        </w:rPr>
        <w:t>T</w:t>
      </w:r>
      <w:r>
        <w:rPr>
          <w:lang w:eastAsia="zh-CN"/>
        </w:rPr>
        <w:t>he AMF may select a new I-SMF which can serve the target DNAI for the</w:t>
      </w:r>
      <w:r w:rsidR="00EE49B1" w:rsidRPr="00EE49B1">
        <w:rPr>
          <w:lang w:eastAsia="zh-CN"/>
        </w:rPr>
        <w:t xml:space="preserve"> </w:t>
      </w:r>
      <w:r w:rsidR="00EE49B1">
        <w:rPr>
          <w:lang w:eastAsia="zh-CN"/>
        </w:rPr>
        <w:t>existing</w:t>
      </w:r>
      <w:r>
        <w:rPr>
          <w:lang w:eastAsia="zh-CN"/>
        </w:rPr>
        <w:t xml:space="preserve"> PDU Session.</w:t>
      </w:r>
    </w:p>
    <w:p w14:paraId="6777E6F8" w14:textId="325376F0" w:rsidR="00EE30B5" w:rsidRDefault="001C39DE" w:rsidP="00EE30B5">
      <w:pPr>
        <w:pStyle w:val="B1"/>
      </w:pPr>
      <w:r>
        <w:rPr>
          <w:lang w:eastAsia="zh-CN"/>
        </w:rPr>
        <w:lastRenderedPageBreak/>
        <w:tab/>
      </w:r>
      <w:r w:rsidR="00EE30B5">
        <w:rPr>
          <w:lang w:eastAsia="zh-CN"/>
        </w:rPr>
        <w:t>I</w:t>
      </w:r>
      <w:r>
        <w:rPr>
          <w:lang w:eastAsia="zh-CN"/>
        </w:rPr>
        <w:t>f the AMF doesn't have the knowledge which DNAIs the I-SMF/SMF can serve the target DNAI based on local configuration, it invokes the NF discovery request with NRF which provides the list of SMFs supporting the requested DNAI(s).</w:t>
      </w:r>
      <w:r w:rsidR="00EE30B5" w:rsidRPr="00A3396D">
        <w:tab/>
        <w:t>If the AMF receives more than one requested DNAI(s), the AMF selects a new I-SMF which can serve all the DNAI(s) associated with this PDU Session. If the AMF can</w:t>
      </w:r>
      <w:r w:rsidR="00770EF6">
        <w:t>'</w:t>
      </w:r>
      <w:r w:rsidR="00EE30B5" w:rsidRPr="00A3396D">
        <w:t>t find such I-SMF, the AMF determines to select an I-SMF which serves the target DNAI(s) per operator</w:t>
      </w:r>
      <w:r w:rsidR="00770EF6">
        <w:t>'</w:t>
      </w:r>
      <w:r w:rsidR="00EE30B5" w:rsidRPr="00A3396D">
        <w:t>s policy.</w:t>
      </w:r>
    </w:p>
    <w:p w14:paraId="147C173C" w14:textId="7DE4AF00" w:rsidR="001C39DE" w:rsidRDefault="001C39DE" w:rsidP="00EE30B5">
      <w:pPr>
        <w:pStyle w:val="B1"/>
        <w:rPr>
          <w:lang w:eastAsia="zh-CN"/>
        </w:rPr>
      </w:pPr>
      <w:r>
        <w:rPr>
          <w:lang w:eastAsia="zh-CN"/>
        </w:rPr>
        <w:t>5.</w:t>
      </w:r>
      <w:r>
        <w:rPr>
          <w:lang w:eastAsia="zh-CN"/>
        </w:rPr>
        <w:tab/>
        <w:t>The AMF sends a Nsmf_PDUSession_CreateSMContext Request to the new I-SMF, the request message includes the target DNAI(s).</w:t>
      </w:r>
    </w:p>
    <w:p w14:paraId="779415C9" w14:textId="77777777"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14:paraId="0714BAAE" w14:textId="77777777"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14:paraId="414A6606" w14:textId="77777777" w:rsidR="001C39DE" w:rsidRDefault="001C39DE" w:rsidP="001C39DE">
      <w:pPr>
        <w:pStyle w:val="B1"/>
        <w:rPr>
          <w:lang w:eastAsia="zh-CN"/>
        </w:rPr>
      </w:pPr>
      <w:r>
        <w:rPr>
          <w:lang w:eastAsia="zh-CN"/>
        </w:rPr>
        <w:t>8.</w:t>
      </w:r>
      <w:r>
        <w:rPr>
          <w:lang w:eastAsia="zh-CN"/>
        </w:rPr>
        <w:tab/>
        <w:t>The new I-SMF initiates a N4 Session Establishment to the new I-UPF.</w:t>
      </w:r>
    </w:p>
    <w:p w14:paraId="5E38D296" w14:textId="77777777"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14:paraId="560A3B21" w14:textId="77777777" w:rsidR="001C39DE" w:rsidRDefault="001C39DE" w:rsidP="001C39DE">
      <w:pPr>
        <w:pStyle w:val="B1"/>
        <w:rPr>
          <w:lang w:eastAsia="zh-CN"/>
        </w:rPr>
      </w:pPr>
      <w:r>
        <w:rPr>
          <w:lang w:eastAsia="zh-CN"/>
        </w:rPr>
        <w:t>11.</w:t>
      </w:r>
      <w:r>
        <w:rPr>
          <w:lang w:eastAsia="zh-CN"/>
        </w:rPr>
        <w:tab/>
        <w:t>The new I-SMF sends a Nsmf_PDUSession_CreateSMContext Response to the AMF.</w:t>
      </w:r>
    </w:p>
    <w:p w14:paraId="618B4611" w14:textId="77777777"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14:paraId="370BD54A" w14:textId="0AF21ED4" w:rsidR="001C39DE" w:rsidRDefault="001C39DE" w:rsidP="001C39DE">
      <w:pPr>
        <w:pStyle w:val="B1"/>
        <w:rPr>
          <w:lang w:eastAsia="zh-CN"/>
        </w:rPr>
      </w:pPr>
      <w:r>
        <w:rPr>
          <w:lang w:eastAsia="zh-CN"/>
        </w:rPr>
        <w:t>13.</w:t>
      </w:r>
      <w:r>
        <w:rPr>
          <w:lang w:eastAsia="zh-CN"/>
        </w:rPr>
        <w:tab/>
        <w:t xml:space="preserve">Add a PDU Session Anchor and Branching Point or UL CL controlled by I-SMF. The same procedure is performed as described in </w:t>
      </w:r>
      <w:r w:rsidR="004174B9">
        <w:rPr>
          <w:lang w:eastAsia="zh-CN"/>
        </w:rPr>
        <w:t>clause </w:t>
      </w:r>
      <w:r>
        <w:rPr>
          <w:lang w:eastAsia="zh-CN"/>
        </w:rPr>
        <w:t xml:space="preserve">4.23.9.1-1 starting from step 3 in </w:t>
      </w:r>
      <w:r w:rsidR="004174B9">
        <w:rPr>
          <w:lang w:eastAsia="zh-CN"/>
        </w:rPr>
        <w:t>TS 23.502 [</w:t>
      </w:r>
      <w:r>
        <w:rPr>
          <w:lang w:eastAsia="zh-CN"/>
        </w:rPr>
        <w:t>3].</w:t>
      </w:r>
    </w:p>
    <w:p w14:paraId="662A9B5E" w14:textId="7D0E51D8" w:rsidR="00EE30B5" w:rsidRDefault="00EE30B5" w:rsidP="00EE30B5">
      <w:pPr>
        <w:pStyle w:val="B1"/>
        <w:rPr>
          <w:lang w:eastAsia="zh-CN"/>
        </w:rPr>
      </w:pPr>
      <w:r>
        <w:rPr>
          <w:lang w:eastAsia="zh-CN"/>
        </w:rPr>
        <w:t xml:space="preserve">Steps 6 to 13 are per </w:t>
      </w:r>
      <w:r w:rsidR="00355D16">
        <w:rPr>
          <w:lang w:eastAsia="zh-CN"/>
        </w:rPr>
        <w:t>Rel-16</w:t>
      </w:r>
      <w:r>
        <w:rPr>
          <w:lang w:eastAsia="zh-CN"/>
        </w:rPr>
        <w:t xml:space="preserve"> specifications; Other ETSUN related procedures are not modified</w:t>
      </w:r>
      <w:r w:rsidR="00EE49B1">
        <w:rPr>
          <w:lang w:eastAsia="zh-CN"/>
        </w:rPr>
        <w:t>.</w:t>
      </w:r>
    </w:p>
    <w:p w14:paraId="2476CFCB" w14:textId="3AE6010E" w:rsidR="00EE49B1" w:rsidRDefault="00EE49B1" w:rsidP="00EE49B1">
      <w:pPr>
        <w:rPr>
          <w:lang w:eastAsia="zh-CN"/>
        </w:rPr>
      </w:pPr>
      <w:r w:rsidRPr="00EE49B1">
        <w:rPr>
          <w:lang w:eastAsia="zh-CN"/>
        </w:rPr>
        <w:t>The SMF removes the target DNAI(s) from the AMF when the SMF determines that there is no applicable DNAI(s) for the current UE location by invoking the Nsmf_PDUSession_StatusNotify service operation. The AMF remove the I-SMF according to the ETSUN related procedures.</w:t>
      </w:r>
    </w:p>
    <w:p w14:paraId="5C024CED" w14:textId="77777777" w:rsidR="00520DE9" w:rsidRPr="00520DE9" w:rsidRDefault="00520DE9" w:rsidP="00520DE9">
      <w:pPr>
        <w:pStyle w:val="Heading3"/>
      </w:pPr>
      <w:bookmarkStart w:id="3917" w:name="_Toc43317514"/>
      <w:bookmarkStart w:id="3918" w:name="_Toc43374986"/>
      <w:bookmarkStart w:id="3919" w:name="_Toc43375447"/>
      <w:bookmarkStart w:id="3920" w:name="_Toc43801971"/>
      <w:bookmarkStart w:id="3921" w:name="_Toc43806237"/>
      <w:bookmarkStart w:id="3922" w:name="_Toc43806544"/>
      <w:bookmarkStart w:id="3923" w:name="_Toc50467004"/>
      <w:bookmarkStart w:id="3924" w:name="_Toc50468348"/>
      <w:bookmarkStart w:id="3925" w:name="_Toc50468618"/>
      <w:bookmarkStart w:id="3926" w:name="_Toc50468889"/>
      <w:bookmarkStart w:id="3927" w:name="_Toc50630858"/>
      <w:bookmarkStart w:id="3928" w:name="_Toc54944208"/>
      <w:r w:rsidRPr="00520DE9">
        <w:t>6.50.</w:t>
      </w:r>
      <w:r w:rsidRPr="00520DE9">
        <w:rPr>
          <w:rFonts w:hint="eastAsia"/>
        </w:rPr>
        <w:t>3</w:t>
      </w:r>
      <w:r w:rsidRPr="00520DE9">
        <w:tab/>
      </w:r>
      <w:bookmarkEnd w:id="3917"/>
      <w:r w:rsidRPr="00520DE9">
        <w:t>Impacts on services, entities and interfaces</w:t>
      </w:r>
      <w:bookmarkEnd w:id="3918"/>
      <w:bookmarkEnd w:id="3919"/>
      <w:bookmarkEnd w:id="3920"/>
      <w:bookmarkEnd w:id="3921"/>
      <w:bookmarkEnd w:id="3922"/>
      <w:bookmarkEnd w:id="3923"/>
      <w:bookmarkEnd w:id="3924"/>
      <w:bookmarkEnd w:id="3925"/>
      <w:bookmarkEnd w:id="3926"/>
      <w:bookmarkEnd w:id="3927"/>
      <w:bookmarkEnd w:id="3928"/>
    </w:p>
    <w:p w14:paraId="2AB2BF43" w14:textId="77777777" w:rsidR="00520DE9" w:rsidRPr="00520DE9" w:rsidRDefault="00520DE9" w:rsidP="00520DE9">
      <w:r w:rsidRPr="00520DE9">
        <w:t>AMF:</w:t>
      </w:r>
    </w:p>
    <w:p w14:paraId="26604994" w14:textId="1A930B93"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Receives the </w:t>
      </w:r>
      <w:r w:rsidRPr="00520DE9">
        <w:rPr>
          <w:rFonts w:eastAsia="宋体" w:hint="eastAsia"/>
          <w:lang w:eastAsia="zh-CN"/>
        </w:rPr>
        <w:t xml:space="preserve">target DNAI(s) </w:t>
      </w:r>
      <w:r w:rsidRPr="00520DE9">
        <w:rPr>
          <w:rFonts w:eastAsia="宋体"/>
          <w:lang w:eastAsia="zh-CN"/>
        </w:rPr>
        <w:t>from</w:t>
      </w:r>
      <w:r w:rsidR="00355D16">
        <w:rPr>
          <w:rFonts w:eastAsia="宋体"/>
          <w:lang w:eastAsia="zh-CN"/>
        </w:rPr>
        <w:t xml:space="preserve"> </w:t>
      </w:r>
      <w:r w:rsidRPr="00520DE9">
        <w:rPr>
          <w:rFonts w:eastAsia="宋体" w:hint="eastAsia"/>
          <w:lang w:eastAsia="zh-CN"/>
        </w:rPr>
        <w:t>SMF</w:t>
      </w:r>
      <w:r w:rsidRPr="00520DE9">
        <w:rPr>
          <w:rFonts w:eastAsia="宋体"/>
          <w:lang w:eastAsia="zh-CN"/>
        </w:rPr>
        <w:t>.</w:t>
      </w:r>
    </w:p>
    <w:p w14:paraId="56F37D3E" w14:textId="079E2E08" w:rsidR="00520DE9" w:rsidRPr="00520DE9" w:rsidRDefault="00520DE9" w:rsidP="00520DE9">
      <w:pPr>
        <w:pStyle w:val="B1"/>
        <w:rPr>
          <w:rFonts w:eastAsia="宋体"/>
          <w:lang w:eastAsia="zh-CN"/>
        </w:rPr>
      </w:pPr>
      <w:r w:rsidRPr="00520DE9">
        <w:rPr>
          <w:rFonts w:eastAsia="宋体" w:hint="eastAsia"/>
          <w:lang w:eastAsia="zh-CN"/>
        </w:rPr>
        <w:t>2</w:t>
      </w:r>
      <w:r w:rsidRPr="00520DE9">
        <w:rPr>
          <w:rFonts w:eastAsia="宋体"/>
          <w:lang w:eastAsia="zh-CN"/>
        </w:rPr>
        <w:t>.</w:t>
      </w:r>
      <w:r w:rsidRPr="00520DE9">
        <w:rPr>
          <w:rFonts w:eastAsia="宋体"/>
          <w:lang w:eastAsia="zh-CN"/>
        </w:rPr>
        <w:tab/>
      </w:r>
      <w:r w:rsidR="00EE30B5">
        <w:rPr>
          <w:rFonts w:eastAsia="宋体"/>
          <w:lang w:eastAsia="zh-CN"/>
        </w:rPr>
        <w:t>S</w:t>
      </w:r>
      <w:r w:rsidRPr="00520DE9">
        <w:rPr>
          <w:rFonts w:eastAsia="宋体"/>
          <w:lang w:eastAsia="zh-CN"/>
        </w:rPr>
        <w:t>elect</w:t>
      </w:r>
      <w:r w:rsidRPr="00520DE9">
        <w:rPr>
          <w:rFonts w:eastAsia="宋体" w:hint="eastAsia"/>
          <w:lang w:eastAsia="zh-CN"/>
        </w:rPr>
        <w:t>s</w:t>
      </w:r>
      <w:r w:rsidRPr="00520DE9">
        <w:rPr>
          <w:rFonts w:eastAsia="宋体"/>
          <w:lang w:eastAsia="zh-CN"/>
        </w:rPr>
        <w:t xml:space="preserve"> I-SMF supporting the </w:t>
      </w:r>
      <w:r w:rsidRPr="00520DE9">
        <w:rPr>
          <w:rFonts w:eastAsia="宋体" w:hint="eastAsia"/>
          <w:lang w:eastAsia="zh-CN"/>
        </w:rPr>
        <w:t>target</w:t>
      </w:r>
      <w:r w:rsidRPr="00520DE9">
        <w:rPr>
          <w:rFonts w:eastAsia="宋体"/>
          <w:lang w:eastAsia="zh-CN"/>
        </w:rPr>
        <w:t xml:space="preserve"> DNAI</w:t>
      </w:r>
    </w:p>
    <w:p w14:paraId="0A1E95FE" w14:textId="77777777" w:rsidR="00520DE9" w:rsidRPr="00520DE9" w:rsidRDefault="00520DE9" w:rsidP="00520DE9">
      <w:r w:rsidRPr="00520DE9">
        <w:rPr>
          <w:rFonts w:hint="eastAsia"/>
        </w:rPr>
        <w:t>SMF:</w:t>
      </w:r>
    </w:p>
    <w:p w14:paraId="526CD90F" w14:textId="77777777" w:rsidR="001C39DE" w:rsidRDefault="001C39DE" w:rsidP="001C39DE">
      <w:pPr>
        <w:pStyle w:val="B1"/>
      </w:pPr>
      <w:r>
        <w:t>1.</w:t>
      </w:r>
      <w:r>
        <w:tab/>
        <w:t>Sends target DNAI(s) to AMF and triggers it to select an I-SMF can serve the target DNAI.</w:t>
      </w:r>
    </w:p>
    <w:p w14:paraId="34CFFF99" w14:textId="77777777" w:rsidR="001C39DE" w:rsidRDefault="001C39DE" w:rsidP="001C39DE">
      <w:pPr>
        <w:pStyle w:val="B1"/>
      </w:pPr>
      <w:r>
        <w:t>2.</w:t>
      </w:r>
      <w:r>
        <w:tab/>
        <w:t>Register the supported DNAI list in NRF.</w:t>
      </w:r>
    </w:p>
    <w:p w14:paraId="2A8D60AF" w14:textId="77777777" w:rsidR="00520DE9" w:rsidRPr="00520DE9" w:rsidRDefault="00520DE9" w:rsidP="00520DE9">
      <w:r w:rsidRPr="00520DE9">
        <w:rPr>
          <w:rFonts w:hint="eastAsia"/>
        </w:rPr>
        <w:t>NRF:</w:t>
      </w:r>
    </w:p>
    <w:p w14:paraId="0CC2D3B9" w14:textId="77777777" w:rsidR="00520DE9" w:rsidRDefault="001C39DE" w:rsidP="00520DE9">
      <w:pPr>
        <w:pStyle w:val="B1"/>
        <w:rPr>
          <w:rFonts w:eastAsia="宋体"/>
          <w:lang w:eastAsia="zh-CN"/>
        </w:rPr>
      </w:pPr>
      <w:r>
        <w:rPr>
          <w:rFonts w:eastAsia="宋体"/>
          <w:lang w:eastAsia="zh-CN"/>
        </w:rPr>
        <w:t>1.</w:t>
      </w:r>
      <w:r>
        <w:rPr>
          <w:rFonts w:eastAsia="宋体"/>
          <w:lang w:eastAsia="zh-CN"/>
        </w:rPr>
        <w:tab/>
      </w:r>
      <w:r w:rsidR="00520DE9" w:rsidRPr="00520DE9">
        <w:rPr>
          <w:rFonts w:eastAsia="宋体"/>
          <w:lang w:eastAsia="zh-CN"/>
        </w:rPr>
        <w:t>Store the supported DNAI list in the service profile of the I-SMF/SMF.</w:t>
      </w:r>
    </w:p>
    <w:p w14:paraId="3F89DAA5" w14:textId="26E038A9" w:rsidR="00972B6C" w:rsidRPr="00972B6C" w:rsidRDefault="00972B6C" w:rsidP="00972B6C">
      <w:pPr>
        <w:pStyle w:val="Heading2"/>
      </w:pPr>
      <w:bookmarkStart w:id="3929" w:name="_Toc50467005"/>
      <w:bookmarkStart w:id="3930" w:name="_Toc50468349"/>
      <w:bookmarkStart w:id="3931" w:name="_Toc50468619"/>
      <w:bookmarkStart w:id="3932" w:name="_Toc50468890"/>
      <w:bookmarkStart w:id="3933" w:name="_Toc50630859"/>
      <w:bookmarkStart w:id="3934" w:name="_Toc54944209"/>
      <w:r w:rsidRPr="00972B6C">
        <w:t>6.</w:t>
      </w:r>
      <w:r>
        <w:t>51</w:t>
      </w:r>
      <w:r w:rsidRPr="00972B6C">
        <w:rPr>
          <w:rFonts w:hint="eastAsia"/>
        </w:rPr>
        <w:tab/>
      </w:r>
      <w:r w:rsidRPr="00972B6C">
        <w:t>Solution</w:t>
      </w:r>
      <w:r w:rsidRPr="00972B6C">
        <w:rPr>
          <w:rFonts w:hint="eastAsia"/>
        </w:rPr>
        <w:t xml:space="preserve"> #</w:t>
      </w:r>
      <w:r>
        <w:t>51</w:t>
      </w:r>
      <w:r w:rsidRPr="00972B6C">
        <w:t>: Edge Relocation for all connectivity models</w:t>
      </w:r>
      <w:bookmarkEnd w:id="3929"/>
      <w:bookmarkEnd w:id="3930"/>
      <w:bookmarkEnd w:id="3931"/>
      <w:bookmarkEnd w:id="3932"/>
      <w:bookmarkEnd w:id="3933"/>
      <w:bookmarkEnd w:id="3934"/>
    </w:p>
    <w:p w14:paraId="2695BF43" w14:textId="132CFF56" w:rsidR="00972B6C" w:rsidRPr="00972B6C" w:rsidRDefault="00972B6C" w:rsidP="00972B6C">
      <w:pPr>
        <w:pStyle w:val="Heading3"/>
      </w:pPr>
      <w:bookmarkStart w:id="3935" w:name="_Toc50467006"/>
      <w:bookmarkStart w:id="3936" w:name="_Toc50468350"/>
      <w:bookmarkStart w:id="3937" w:name="_Toc50468620"/>
      <w:bookmarkStart w:id="3938" w:name="_Toc50468891"/>
      <w:bookmarkStart w:id="3939" w:name="_Toc50630860"/>
      <w:bookmarkStart w:id="3940" w:name="_Toc54944210"/>
      <w:r w:rsidRPr="00972B6C">
        <w:t>6.</w:t>
      </w:r>
      <w:r>
        <w:t>51</w:t>
      </w:r>
      <w:r w:rsidRPr="00972B6C">
        <w:t>.1</w:t>
      </w:r>
      <w:r w:rsidRPr="00972B6C">
        <w:tab/>
        <w:t>Solution description</w:t>
      </w:r>
      <w:bookmarkEnd w:id="3935"/>
      <w:bookmarkEnd w:id="3936"/>
      <w:bookmarkEnd w:id="3937"/>
      <w:bookmarkEnd w:id="3938"/>
      <w:bookmarkEnd w:id="3939"/>
      <w:bookmarkEnd w:id="3940"/>
    </w:p>
    <w:p w14:paraId="59D74694" w14:textId="77777777" w:rsidR="00972B6C" w:rsidRDefault="00972B6C" w:rsidP="00972B6C">
      <w:r>
        <w:t>The solution addresses Key Issue #2: Edge Relocation. The UE is Edge Computing Service agnostic.</w:t>
      </w:r>
    </w:p>
    <w:p w14:paraId="32BB826B" w14:textId="34BACEF6" w:rsidR="00972B6C" w:rsidRPr="00E1644B" w:rsidRDefault="00972B6C" w:rsidP="00972B6C">
      <w:r w:rsidRPr="00E1644B">
        <w:lastRenderedPageBreak/>
        <w:t>This solution supports all connectivity models and describes Discovery of Edge Application Server at edge relocation due to PDU Session re-anchoring. The description applies to PDU session re-anchoring with SSC#3, SSC#2 modes and session breakout PDU sessions (with and without co-existence with previous Edge PSA).</w:t>
      </w:r>
    </w:p>
    <w:p w14:paraId="5E8716DD" w14:textId="2BB23491" w:rsidR="00972B6C" w:rsidRPr="00E1644B" w:rsidRDefault="00972B6C" w:rsidP="00972B6C">
      <w:pPr>
        <w:rPr>
          <w:lang w:val="en-US"/>
        </w:rPr>
      </w:pPr>
      <w:r w:rsidRPr="00E1644B">
        <w:t xml:space="preserve">This is a solution for Edge Relocation for all connectivity models. It shows it is possible to have the </w:t>
      </w:r>
      <w:r w:rsidRPr="00E1644B">
        <w:rPr>
          <w:lang w:val="en-US"/>
        </w:rPr>
        <w:t>same behavior towards the network independent of connectivity model and network support, and so, it is possible to support all network variants in the same application client.</w:t>
      </w:r>
    </w:p>
    <w:p w14:paraId="3ECA5BDD" w14:textId="77777777" w:rsidR="00251B2E" w:rsidRPr="00E4516C" w:rsidRDefault="00251B2E" w:rsidP="00251B2E">
      <w:r>
        <w:t>F</w:t>
      </w:r>
      <w:r w:rsidRPr="00E4516C">
        <w:t xml:space="preserve">or session breakout scenarios, Edge Relocation refers to the relocation of the local PSA </w:t>
      </w:r>
      <w:r>
        <w:t>selected for the</w:t>
      </w:r>
      <w:r w:rsidRPr="00E4516C">
        <w:t xml:space="preserve"> edge application traffic. </w:t>
      </w:r>
    </w:p>
    <w:p w14:paraId="7F850DDF" w14:textId="77777777" w:rsidR="00972B6C" w:rsidRPr="00E1644B" w:rsidRDefault="00972B6C" w:rsidP="00F00E35">
      <w:pPr>
        <w:rPr>
          <w:lang w:val="en-US"/>
        </w:rPr>
      </w:pPr>
      <w:r w:rsidRPr="00E1644B">
        <w:rPr>
          <w:lang w:val="en-US"/>
        </w:rPr>
        <w:t>Extensions can still be defined on top to optimize the solution for each connectivity model as options. The following solutions customize this solution to a specific connectivity model:</w:t>
      </w:r>
    </w:p>
    <w:p w14:paraId="2E72324D" w14:textId="7574351A" w:rsidR="00972B6C" w:rsidRPr="00E1644B" w:rsidRDefault="00972B6C" w:rsidP="00972B6C">
      <w:pPr>
        <w:pStyle w:val="B1"/>
        <w:rPr>
          <w:lang w:val="en-US"/>
        </w:rPr>
      </w:pPr>
      <w:r>
        <w:rPr>
          <w:lang w:val="en-US"/>
        </w:rPr>
        <w:t>-</w:t>
      </w:r>
      <w:r>
        <w:rPr>
          <w:lang w:val="en-US"/>
        </w:rPr>
        <w:tab/>
      </w:r>
      <w:r w:rsidRPr="00E1644B">
        <w:rPr>
          <w:lang w:val="en-US"/>
        </w:rPr>
        <w:t xml:space="preserve">Solution #23, Distributed anchor, </w:t>
      </w:r>
      <w:r w:rsidRPr="00E1644B">
        <w:t>including both, SSC#3 and SSC#2 modes</w:t>
      </w:r>
    </w:p>
    <w:p w14:paraId="6E008B69" w14:textId="6E9762A2"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52</w:t>
      </w:r>
      <w:r w:rsidRPr="00E1644B">
        <w:rPr>
          <w:lang w:val="en-US"/>
        </w:rPr>
        <w:t>, session break-out scenarios with PSA coexistence</w:t>
      </w:r>
    </w:p>
    <w:p w14:paraId="25F13A60" w14:textId="523CB0BE"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53</w:t>
      </w:r>
      <w:r w:rsidRPr="00E1644B">
        <w:rPr>
          <w:lang w:val="en-US"/>
        </w:rPr>
        <w:t>, session breakout scenarios, Dynamic UCL/Local PSA insertion with PSA coexistence</w:t>
      </w:r>
    </w:p>
    <w:p w14:paraId="325938D6" w14:textId="77777777" w:rsidR="00972B6C" w:rsidRPr="00E1644B" w:rsidRDefault="00972B6C" w:rsidP="00972B6C">
      <w:r w:rsidRPr="00E1644B">
        <w:t>This solution is aligned to and complements DNS based solutions for KI#1 like:</w:t>
      </w:r>
    </w:p>
    <w:p w14:paraId="23E639EB" w14:textId="77777777" w:rsidR="00972B6C" w:rsidRPr="00972B6C" w:rsidRDefault="00972B6C" w:rsidP="00972B6C">
      <w:pPr>
        <w:pStyle w:val="B1"/>
        <w:rPr>
          <w:lang w:val="en-US"/>
        </w:rPr>
      </w:pPr>
      <w:r w:rsidRPr="00972B6C">
        <w:rPr>
          <w:rFonts w:hint="eastAsia"/>
          <w:lang w:val="en-US"/>
        </w:rPr>
        <w:t>-</w:t>
      </w:r>
      <w:r w:rsidRPr="00972B6C">
        <w:rPr>
          <w:lang w:val="en-US"/>
        </w:rPr>
        <w:tab/>
        <w:t>Solution #10 for DNS based Discovery of Edge Application Server for Distributed Anchor connectivity model.</w:t>
      </w:r>
    </w:p>
    <w:p w14:paraId="762C57A6" w14:textId="01AA4488" w:rsidR="00251B2E" w:rsidRPr="00972B6C" w:rsidRDefault="00251B2E" w:rsidP="00251B2E">
      <w:pPr>
        <w:pStyle w:val="B1"/>
        <w:rPr>
          <w:lang w:val="en-US"/>
        </w:rPr>
      </w:pPr>
      <w:r>
        <w:rPr>
          <w:lang w:val="en-US"/>
        </w:rPr>
        <w:t>-</w:t>
      </w:r>
      <w:r>
        <w:rPr>
          <w:lang w:val="en-US"/>
        </w:rPr>
        <w:tab/>
        <w:t>Solution #22 for DNS based EAS Discovery supporting Session Breakout.</w:t>
      </w:r>
    </w:p>
    <w:p w14:paraId="5248AD7C" w14:textId="1DE8F975" w:rsidR="00972B6C" w:rsidRPr="00E1644B" w:rsidRDefault="00972B6C" w:rsidP="00972B6C">
      <w:r w:rsidRPr="00E1644B">
        <w:t>Like Solution #10</w:t>
      </w:r>
      <w:r w:rsidR="00251B2E">
        <w:t xml:space="preserve"> and Solution #22</w:t>
      </w:r>
      <w:r w:rsidRPr="00E1644B">
        <w:t>, this solution supports encrypted DNS.</w:t>
      </w:r>
    </w:p>
    <w:p w14:paraId="493441F7" w14:textId="77777777" w:rsidR="00972B6C" w:rsidRPr="00E1644B" w:rsidRDefault="00972B6C" w:rsidP="00F00E35">
      <w:r w:rsidRPr="00E1644B">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DA28BB4" w:rsidR="00972B6C" w:rsidRPr="00E1644B" w:rsidRDefault="00251B2E" w:rsidP="00F00E35">
      <w:r>
        <w:t>Other solutions, e.g.</w:t>
      </w:r>
      <w:r w:rsidR="00972B6C" w:rsidRPr="00E1644B">
        <w:t xml:space="preserve"> Solution #10</w:t>
      </w:r>
      <w:r>
        <w:t>,</w:t>
      </w:r>
      <w:r w:rsidRPr="00E1644B">
        <w:t xml:space="preserve"> </w:t>
      </w:r>
      <w:r>
        <w:t>show how</w:t>
      </w:r>
      <w:r w:rsidR="00972B6C" w:rsidRPr="00E1644B">
        <w:t xml:space="preserve"> to discover with DNS an AS that is closest to the PSA. Assuming that solution, at Edge PSA change, a new DNS query for the Application FQDN can be triggered for the reselection of an AS that is close</w:t>
      </w:r>
      <w:r w:rsidR="00972B6C">
        <w:t>s</w:t>
      </w:r>
      <w:r w:rsidR="00972B6C" w:rsidRPr="00E1644B">
        <w:t>t to the new PSA.</w:t>
      </w:r>
    </w:p>
    <w:p w14:paraId="7295E7BD" w14:textId="77777777" w:rsidR="00972B6C" w:rsidRPr="00E1644B" w:rsidRDefault="00972B6C" w:rsidP="00F00E35">
      <w:r w:rsidRPr="00E1644B">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520DE9" w:rsidRDefault="00972B6C" w:rsidP="00F00E35">
      <w:r w:rsidRPr="00E1644B">
        <w:t>The PSA in the procedures below is the PSA selected for the Application Traffic.</w:t>
      </w:r>
    </w:p>
    <w:p w14:paraId="17329DB1" w14:textId="01675E2E" w:rsidR="00972B6C" w:rsidRPr="00972B6C" w:rsidRDefault="00972B6C" w:rsidP="00914CE1">
      <w:pPr>
        <w:pStyle w:val="Heading3"/>
      </w:pPr>
      <w:bookmarkStart w:id="3941" w:name="_Toc50467007"/>
      <w:bookmarkStart w:id="3942" w:name="_Toc50468351"/>
      <w:bookmarkStart w:id="3943" w:name="_Toc50468621"/>
      <w:bookmarkStart w:id="3944" w:name="_Toc50468892"/>
      <w:bookmarkStart w:id="3945" w:name="_Toc50630861"/>
      <w:bookmarkStart w:id="3946" w:name="_Toc54944211"/>
      <w:r w:rsidRPr="00972B6C">
        <w:t>6.51.2</w:t>
      </w:r>
      <w:r w:rsidRPr="00972B6C">
        <w:tab/>
        <w:t>Procedures</w:t>
      </w:r>
      <w:bookmarkEnd w:id="3941"/>
      <w:bookmarkEnd w:id="3942"/>
      <w:bookmarkEnd w:id="3943"/>
      <w:bookmarkEnd w:id="3944"/>
      <w:bookmarkEnd w:id="3945"/>
      <w:bookmarkEnd w:id="3946"/>
    </w:p>
    <w:p w14:paraId="0BD84447" w14:textId="1EDBBA78" w:rsidR="00972B6C" w:rsidRPr="00972B6C" w:rsidRDefault="00972B6C" w:rsidP="00914CE1">
      <w:pPr>
        <w:pStyle w:val="Heading4"/>
      </w:pPr>
      <w:bookmarkStart w:id="3947" w:name="_Toc50630862"/>
      <w:bookmarkStart w:id="3948" w:name="_Toc54944212"/>
      <w:r w:rsidRPr="00972B6C">
        <w:t>6.51.2.1</w:t>
      </w:r>
      <w:r w:rsidRPr="00972B6C">
        <w:tab/>
        <w:t>High Level procedure for any connectivity model</w:t>
      </w:r>
      <w:bookmarkEnd w:id="3947"/>
      <w:bookmarkEnd w:id="3948"/>
    </w:p>
    <w:p w14:paraId="02C01B62" w14:textId="77777777" w:rsidR="00972B6C" w:rsidRPr="00520DE9" w:rsidRDefault="00972B6C" w:rsidP="00914CE1">
      <w:r w:rsidRPr="00520DE9">
        <w:t xml:space="preserve">At mobility, if another UPF is closer to the UE, the PDU Session can be re-anchored with that UPF and get a new PSA. This solution allows to discover </w:t>
      </w:r>
      <w:r>
        <w:t>the closest</w:t>
      </w:r>
      <w:r w:rsidRPr="00520DE9">
        <w:t xml:space="preserve"> Edge Application server to the new PSA.</w:t>
      </w:r>
    </w:p>
    <w:p w14:paraId="1EE72BEF" w14:textId="40AFD763" w:rsidR="00972B6C" w:rsidRPr="00E1644B" w:rsidRDefault="00972B6C" w:rsidP="00914CE1">
      <w:r w:rsidRPr="00E1644B">
        <w:t>The generic connectivity, independent of SSC-mode and connectivity model is described below:</w:t>
      </w:r>
    </w:p>
    <w:p w14:paraId="258D458C" w14:textId="34E6D897" w:rsidR="00972B6C" w:rsidRPr="00E1644B" w:rsidRDefault="00972B6C" w:rsidP="00914CE1">
      <w:r w:rsidRPr="00E1644B">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E1644B" w:rsidRDefault="00972B6C" w:rsidP="00914CE1">
      <w:r w:rsidRPr="00E1644B">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E1644B">
        <w:rPr>
          <w:rFonts w:eastAsia="宋体"/>
        </w:rPr>
        <w:t xml:space="preserve"> application internal redirect (e.g. HTTPS redirect)</w:t>
      </w:r>
      <w:r w:rsidRPr="00E1644B">
        <w:t>, the former AS is not available through the new PSA, the AS is designed to send frequent queries or if the TTL of the previous DNS has expired.</w:t>
      </w:r>
    </w:p>
    <w:p w14:paraId="3B4D9DA9" w14:textId="4CC4B221" w:rsidR="00972B6C" w:rsidRPr="00903A8E" w:rsidRDefault="00355D16" w:rsidP="00903A8E">
      <w:pPr>
        <w:pStyle w:val="NO"/>
      </w:pPr>
      <w:r w:rsidRPr="00903A8E">
        <w:lastRenderedPageBreak/>
        <w:t>NOTE</w:t>
      </w:r>
      <w:r w:rsidR="00251B2E" w:rsidRPr="00903A8E">
        <w:t xml:space="preserve"> 1</w:t>
      </w:r>
      <w:r w:rsidR="00770EF6" w:rsidRPr="00903A8E">
        <w:t>:</w:t>
      </w:r>
      <w:r w:rsidR="00770EF6" w:rsidRPr="00903A8E">
        <w:tab/>
      </w:r>
      <w:r w:rsidR="00972B6C" w:rsidRPr="00903A8E">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r w:rsidR="00251B2E" w:rsidRPr="00903A8E">
        <w:rPr>
          <w:lang w:val="en-US"/>
        </w:rPr>
        <w:t xml:space="preserve"> (e.g. with ULCL). If the TTL is short enough the application client can query frequently to identify new AS locations, an alternative is also that the AS via AF/exposure will get notification that a new DNS query is needed and will trigger the client with application internal signaling. As long as there is connectivity to both the old and the new PSA-UPF and different AS IP address ranges are used, there is no need for an immediate discovery of the new AS</w:t>
      </w:r>
      <w:r w:rsidR="00972B6C" w:rsidRPr="00903A8E">
        <w:t>.</w:t>
      </w:r>
    </w:p>
    <w:p w14:paraId="2BA63D34" w14:textId="440AE5E3" w:rsidR="00972B6C" w:rsidRPr="00E1644B" w:rsidRDefault="00972B6C">
      <w:r w:rsidRPr="00E1644B">
        <w:t>Figure 6.</w:t>
      </w:r>
      <w:r>
        <w:t>51</w:t>
      </w:r>
      <w:r w:rsidRPr="00E1644B">
        <w:t>.2.1-1 below shows an example sequence for this solution including an example for how a stateful application can build service continuity. The sequence includes the following steps:</w:t>
      </w:r>
    </w:p>
    <w:p w14:paraId="4156F753" w14:textId="4CCBD14A" w:rsidR="00355D16" w:rsidRDefault="00972B6C" w:rsidP="00355D16">
      <w:r w:rsidRPr="00E1644B">
        <w:t xml:space="preserve">The UE has a PDU session established with an Edge PSA and the application traffic has started via this Edge PSA towards an AS#1 that is closest to the PSA, that has been discovered using DNS mechanisms </w:t>
      </w:r>
      <w:r w:rsidR="00251B2E">
        <w:t xml:space="preserve">e.g. </w:t>
      </w:r>
      <w:r w:rsidRPr="00E1644B">
        <w:t>as described in Solution</w:t>
      </w:r>
      <w:r w:rsidRPr="00520DE9">
        <w:t xml:space="preserve"> #10</w:t>
      </w:r>
      <w:r w:rsidR="00251B2E">
        <w:t xml:space="preserve"> or Solution #22</w:t>
      </w:r>
      <w:r w:rsidRPr="00520DE9">
        <w:t>.</w:t>
      </w:r>
    </w:p>
    <w:p w14:paraId="0D21EC01" w14:textId="6BEBE420" w:rsidR="00355D16" w:rsidRDefault="00903A8E" w:rsidP="000260C7">
      <w:pPr>
        <w:pStyle w:val="TH"/>
      </w:pPr>
      <w:r>
        <w:object w:dxaOrig="9630" w:dyaOrig="11664" w14:anchorId="3D12966F">
          <v:shape id="_x0000_i1136" type="#_x0000_t75" style="width:385.65pt;height:466.1pt" o:ole="">
            <v:imagedata r:id="rId235" o:title=""/>
          </v:shape>
          <o:OLEObject Type="Embed" ProgID="Word.Picture.8" ShapeID="_x0000_i1136" DrawAspect="Content" ObjectID="_1665558032" r:id="rId236"/>
        </w:object>
      </w:r>
    </w:p>
    <w:p w14:paraId="03B7E5D2" w14:textId="5E14C39D" w:rsidR="00972B6C" w:rsidRPr="00972B6C" w:rsidRDefault="00972B6C" w:rsidP="00972B6C">
      <w:pPr>
        <w:pStyle w:val="TF"/>
      </w:pPr>
      <w:r w:rsidRPr="00972B6C">
        <w:t>Figure 6.</w:t>
      </w:r>
      <w:r>
        <w:t>51</w:t>
      </w:r>
      <w:r w:rsidRPr="00972B6C">
        <w:t>.2.1-1</w:t>
      </w:r>
      <w:r w:rsidR="00355D16">
        <w:t>:</w:t>
      </w:r>
      <w:r w:rsidRPr="00972B6C">
        <w:t xml:space="preserve"> EAS reselection at Edge Relocation - sequence</w:t>
      </w:r>
    </w:p>
    <w:p w14:paraId="40F84DA1" w14:textId="5A2D0159" w:rsidR="00972B6C" w:rsidRPr="00972B6C" w:rsidRDefault="00972B6C" w:rsidP="00972B6C">
      <w:pPr>
        <w:pStyle w:val="B1"/>
      </w:pPr>
      <w:r w:rsidRPr="00972B6C">
        <w:t>1.</w:t>
      </w:r>
      <w:r w:rsidRPr="00972B6C">
        <w:tab/>
        <w:t xml:space="preserve">At some point, the UE moves, the core network identifies the need to select a new anchor and triggers the anchor change. </w:t>
      </w:r>
      <w:r w:rsidR="00251B2E">
        <w:t xml:space="preserve">The PDU Session may be updated or </w:t>
      </w:r>
      <w:r w:rsidRPr="00972B6C">
        <w:t xml:space="preserve">a new </w:t>
      </w:r>
      <w:r w:rsidR="00251B2E">
        <w:t xml:space="preserve">PDU </w:t>
      </w:r>
      <w:r w:rsidRPr="00972B6C">
        <w:t xml:space="preserve">session </w:t>
      </w:r>
      <w:r w:rsidR="00251B2E">
        <w:t>may be</w:t>
      </w:r>
      <w:r w:rsidRPr="00972B6C">
        <w:t xml:space="preserve"> established</w:t>
      </w:r>
      <w:r w:rsidR="00251B2E">
        <w:t xml:space="preserve"> (depending e.g. on EC connectivity model)</w:t>
      </w:r>
      <w:r w:rsidRPr="00972B6C">
        <w:t xml:space="preserve"> with the selected new anchor</w:t>
      </w:r>
      <w:r w:rsidR="00251B2E">
        <w:t>. The</w:t>
      </w:r>
      <w:r w:rsidR="00251B2E" w:rsidRPr="00972B6C" w:rsidDel="00251B2E">
        <w:t xml:space="preserve"> </w:t>
      </w:r>
      <w:r w:rsidRPr="00972B6C">
        <w:t xml:space="preserve">former </w:t>
      </w:r>
      <w:r w:rsidR="00251B2E">
        <w:t>PSA may</w:t>
      </w:r>
      <w:r w:rsidRPr="00972B6C">
        <w:t xml:space="preserve"> be maintained and coexist with the new </w:t>
      </w:r>
      <w:r w:rsidRPr="00972B6C">
        <w:lastRenderedPageBreak/>
        <w:t xml:space="preserve">one for a LifeTime </w:t>
      </w:r>
      <w:r w:rsidRPr="00F00E35">
        <w:t>"T" before it is removed</w:t>
      </w:r>
      <w:r w:rsidR="00251B2E">
        <w:t>, if so,a</w:t>
      </w:r>
      <w:r w:rsidR="00251B2E" w:rsidRPr="00F00E35">
        <w:t xml:space="preserve"> </w:t>
      </w:r>
      <w:r w:rsidRPr="00F00E35">
        <w:t xml:space="preserve">timer is started for that purpose. The detailed procedure for the multiple PDU Sessions case is described in </w:t>
      </w:r>
      <w:r w:rsidR="004174B9" w:rsidRPr="004A63C7">
        <w:t>TS</w:t>
      </w:r>
      <w:r w:rsidR="004174B9">
        <w:t> </w:t>
      </w:r>
      <w:r w:rsidR="004174B9" w:rsidRPr="004A63C7">
        <w:t>23.502</w:t>
      </w:r>
      <w:r w:rsidR="004174B9">
        <w:t> </w:t>
      </w:r>
      <w:r w:rsidR="004174B9" w:rsidRPr="004A63C7">
        <w:t>[</w:t>
      </w:r>
      <w:r w:rsidRPr="004A63C7">
        <w:t>3]</w:t>
      </w:r>
      <w:r w:rsidRPr="00972B6C">
        <w:t xml:space="preserve"> </w:t>
      </w:r>
      <w:r w:rsidR="004174B9">
        <w:t>clause </w:t>
      </w:r>
      <w:r w:rsidRPr="00972B6C">
        <w:t>4.3.5.2.</w:t>
      </w:r>
    </w:p>
    <w:p w14:paraId="10C6F701" w14:textId="0B998E13" w:rsidR="00972B6C" w:rsidRPr="00972B6C" w:rsidRDefault="00972B6C" w:rsidP="00F00E35">
      <w:pPr>
        <w:pStyle w:val="B1"/>
      </w:pPr>
      <w:r w:rsidRPr="00972B6C">
        <w:t>2.</w:t>
      </w:r>
      <w:r w:rsidRPr="00972B6C">
        <w:tab/>
        <w:t xml:space="preserve">The Application traffic can continue on the former PDU Session </w:t>
      </w:r>
      <w:r w:rsidR="00251B2E">
        <w:t>Anchor if that is</w:t>
      </w:r>
      <w:r w:rsidRPr="00972B6C">
        <w:t xml:space="preserve"> still available.</w:t>
      </w:r>
      <w:r w:rsidR="00251B2E" w:rsidRPr="00251B2E">
        <w:t xml:space="preserve"> </w:t>
      </w:r>
      <w:r w:rsidR="00251B2E">
        <w:t>The UE/application may establish an L4 connection to the EAS (Edge AS#1) over the new PDU session (IP#2). For example, the UE/application may be in the middle of data transfer and changing application servers may incur additional delays for DNS lookup, TLS security negotiation and cannot take advantage of connection migration in L4 that support it (e.g. QUIC).</w:t>
      </w:r>
    </w:p>
    <w:p w14:paraId="3BFE88DA" w14:textId="77777777" w:rsidR="00972B6C" w:rsidRPr="00972B6C" w:rsidRDefault="00972B6C" w:rsidP="00F00E35">
      <w:pPr>
        <w:pStyle w:val="B1"/>
      </w:pPr>
      <w:r w:rsidRPr="00972B6C">
        <w:t>3.</w:t>
      </w:r>
      <w:r w:rsidRPr="00972B6C">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712F48CB" w14:textId="77777777" w:rsidR="00251B2E" w:rsidRDefault="00251B2E" w:rsidP="00251B2E">
      <w:pPr>
        <w:pStyle w:val="NO"/>
      </w:pPr>
      <w:r>
        <w:t>NOTE 2: Application triggers for new DNS resolution results in a network DNS lookup only after application DNS cache timer expiry. For data transfer prior to network DNS lookup, the application may use cached application server (Edge AS#1). How applications maintain cached entries varies, e.g. Google Chrome flush them if a new default interface is used (as with SSC#3).</w:t>
      </w:r>
    </w:p>
    <w:p w14:paraId="2ED4E279" w14:textId="205687C2" w:rsidR="00972B6C" w:rsidRPr="00972B6C" w:rsidRDefault="00972B6C" w:rsidP="00F00E35">
      <w:pPr>
        <w:pStyle w:val="B1"/>
      </w:pPr>
      <w:r w:rsidRPr="00972B6C">
        <w:t>4.</w:t>
      </w:r>
      <w:r w:rsidRPr="00972B6C">
        <w:tab/>
        <w:t>The UE may send a DNS Query with the Application FQDN. That query is sent over the new PSA and it is resolved to an AS#2 that is closets to the new PSA (</w:t>
      </w:r>
      <w:r w:rsidR="00251B2E">
        <w:t xml:space="preserve">e.g. </w:t>
      </w:r>
      <w:r w:rsidRPr="00972B6C">
        <w:t>as described in Solution #10). With dynamic insertion of ULCL/</w:t>
      </w:r>
      <w:r w:rsidR="00251B2E" w:rsidRPr="00251B2E">
        <w:t xml:space="preserve"> </w:t>
      </w:r>
      <w:r w:rsidR="00251B2E">
        <w:t xml:space="preserve">BP and </w:t>
      </w:r>
      <w:r w:rsidRPr="00972B6C">
        <w:t>Local PSA based on DNS queries, the query might not be sent over the New PSA, but be modified by 5GC to pretend to be sent over a selected new PSA</w:t>
      </w:r>
      <w:r w:rsidR="00251B2E">
        <w:t xml:space="preserve"> (e.g. as described in solution #22)</w:t>
      </w:r>
      <w:r w:rsidRPr="00972B6C">
        <w:t>.</w:t>
      </w:r>
    </w:p>
    <w:p w14:paraId="74A2134B" w14:textId="3FE1BE0A" w:rsidR="00251B2E" w:rsidRDefault="00251B2E" w:rsidP="00F00E35">
      <w:pPr>
        <w:pStyle w:val="NO"/>
      </w:pPr>
      <w:r>
        <w:t>NOTE 3:</w:t>
      </w:r>
      <w:r>
        <w:tab/>
        <w:t>AS#1 and AS#2 can’t share same IP address (e.g. Anycast) in Session Breakout Scenarios if parallel connectivity over old and new PSA is needed.</w:t>
      </w:r>
    </w:p>
    <w:p w14:paraId="3800F62D" w14:textId="1EFC6621" w:rsidR="00972B6C" w:rsidRPr="00972B6C" w:rsidRDefault="00770EF6" w:rsidP="00F00E35">
      <w:pPr>
        <w:pStyle w:val="NO"/>
      </w:pPr>
      <w:r>
        <w:t>NOTE</w:t>
      </w:r>
      <w:r w:rsidR="00251B2E">
        <w:t xml:space="preserve"> 4</w:t>
      </w:r>
      <w:r>
        <w:t>:</w:t>
      </w:r>
      <w:r>
        <w:tab/>
      </w:r>
      <w:r w:rsidR="00972B6C" w:rsidRPr="00972B6C">
        <w:t>With dynamic insertion of ULCL/</w:t>
      </w:r>
      <w:r w:rsidR="00251B2E">
        <w:t>BP and</w:t>
      </w:r>
      <w:r w:rsidR="00972B6C" w:rsidRPr="00972B6C">
        <w:t>Local PSA based on DNS queries, DNS queries may be part of Step1.</w:t>
      </w:r>
    </w:p>
    <w:p w14:paraId="17F0FB5C" w14:textId="5B11FA7F" w:rsidR="00972B6C" w:rsidRPr="00972B6C" w:rsidRDefault="00972B6C" w:rsidP="00F00E35">
      <w:pPr>
        <w:pStyle w:val="B1"/>
      </w:pPr>
      <w:r w:rsidRPr="00972B6C">
        <w:t>5a.</w:t>
      </w:r>
      <w:r w:rsidRPr="00972B6C">
        <w:tab/>
        <w:t>A stateless application would start using the new AS#2. A stateful application may now start to use AS#2 for signalling purposes (e.g. to trigger a context migration from AS#1).</w:t>
      </w:r>
    </w:p>
    <w:p w14:paraId="12E7B830" w14:textId="77777777" w:rsidR="00972B6C" w:rsidRPr="00972B6C" w:rsidRDefault="00972B6C" w:rsidP="00914CE1">
      <w:pPr>
        <w:pStyle w:val="B1"/>
      </w:pPr>
      <w:r w:rsidRPr="00972B6C">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972B6C" w:rsidRDefault="00972B6C" w:rsidP="00914CE1">
      <w:pPr>
        <w:pStyle w:val="B1"/>
      </w:pPr>
      <w:r w:rsidRPr="00972B6C">
        <w:t>6.</w:t>
      </w:r>
      <w:r w:rsidRPr="00972B6C">
        <w:tab/>
        <w:t>The application traffic is sent towards the AS#2 that is closer to the new PSA.</w:t>
      </w:r>
    </w:p>
    <w:p w14:paraId="1B592888" w14:textId="5BC3C6EE" w:rsidR="00972B6C" w:rsidRPr="00972B6C" w:rsidRDefault="00972B6C" w:rsidP="00914CE1">
      <w:pPr>
        <w:pStyle w:val="B1"/>
      </w:pPr>
      <w:r w:rsidRPr="00972B6C">
        <w:t>7.</w:t>
      </w:r>
      <w:r w:rsidRPr="00972B6C">
        <w:tab/>
        <w:t>The old PSA is released by CP at timer expiry. The timer should be set to as long enough to assure the context has successfully transferred from AS#1 to AS#2.</w:t>
      </w:r>
    </w:p>
    <w:p w14:paraId="046B27FE" w14:textId="77777777" w:rsidR="00972B6C" w:rsidRPr="004A63C7" w:rsidRDefault="00972B6C" w:rsidP="00914CE1">
      <w:pPr>
        <w:pStyle w:val="B1"/>
      </w:pPr>
      <w:r w:rsidRPr="00972B6C">
        <w:t>8.</w:t>
      </w:r>
      <w:r w:rsidRPr="00972B6C">
        <w:tab/>
        <w:t>Only traffic to AS#2 is sent from the application client.</w:t>
      </w:r>
    </w:p>
    <w:p w14:paraId="1DE9DD98" w14:textId="41152A10" w:rsidR="00972B6C" w:rsidRPr="00520DE9" w:rsidRDefault="00972B6C" w:rsidP="00972B6C">
      <w:pPr>
        <w:pStyle w:val="Heading3"/>
      </w:pPr>
      <w:bookmarkStart w:id="3949" w:name="_Toc50467008"/>
      <w:bookmarkStart w:id="3950" w:name="_Toc50468352"/>
      <w:bookmarkStart w:id="3951" w:name="_Toc50468622"/>
      <w:bookmarkStart w:id="3952" w:name="_Toc50468893"/>
      <w:bookmarkStart w:id="3953" w:name="_Toc50630863"/>
      <w:bookmarkStart w:id="3954" w:name="_Toc54944213"/>
      <w:r w:rsidRPr="00520DE9">
        <w:t>6.</w:t>
      </w:r>
      <w:r>
        <w:t>51</w:t>
      </w:r>
      <w:r w:rsidRPr="00520DE9">
        <w:t>.3</w:t>
      </w:r>
      <w:r w:rsidRPr="00520DE9">
        <w:tab/>
        <w:t>Impacts on services, entities and interfaces</w:t>
      </w:r>
      <w:bookmarkEnd w:id="3949"/>
      <w:bookmarkEnd w:id="3950"/>
      <w:bookmarkEnd w:id="3951"/>
      <w:bookmarkEnd w:id="3952"/>
      <w:bookmarkEnd w:id="3953"/>
      <w:bookmarkEnd w:id="3954"/>
    </w:p>
    <w:p w14:paraId="2FE6CB0A" w14:textId="1CDA9200" w:rsidR="00972B6C" w:rsidRPr="00021A8A" w:rsidRDefault="00972B6C" w:rsidP="00972B6C">
      <w:pPr>
        <w:spacing w:after="120"/>
      </w:pPr>
      <w:r>
        <w:t xml:space="preserve">No impact. The solution maps to existing functionality and flows in </w:t>
      </w:r>
      <w:r w:rsidR="004174B9">
        <w:t>TS 23.502 [</w:t>
      </w:r>
      <w:r>
        <w:t>3].</w:t>
      </w:r>
    </w:p>
    <w:p w14:paraId="140F07C7" w14:textId="31FCC70D" w:rsidR="00F00E35" w:rsidRPr="00F00E35" w:rsidRDefault="00F00E35" w:rsidP="00F00E35">
      <w:pPr>
        <w:pStyle w:val="Heading2"/>
      </w:pPr>
      <w:bookmarkStart w:id="3955" w:name="_Toc50467009"/>
      <w:bookmarkStart w:id="3956" w:name="_Toc50468353"/>
      <w:bookmarkStart w:id="3957" w:name="_Toc50468623"/>
      <w:bookmarkStart w:id="3958" w:name="_Toc50468894"/>
      <w:bookmarkStart w:id="3959" w:name="_Toc50630864"/>
      <w:bookmarkStart w:id="3960" w:name="_Toc54944214"/>
      <w:r w:rsidRPr="00F00E35">
        <w:t>6.52</w:t>
      </w:r>
      <w:r w:rsidRPr="00F00E35">
        <w:tab/>
        <w:t>Solution #52: Service Continuity at EAS relocation with PSA coexistence in session break-out scenarios</w:t>
      </w:r>
      <w:bookmarkEnd w:id="3955"/>
      <w:bookmarkEnd w:id="3956"/>
      <w:bookmarkEnd w:id="3957"/>
      <w:bookmarkEnd w:id="3958"/>
      <w:bookmarkEnd w:id="3959"/>
      <w:bookmarkEnd w:id="3960"/>
    </w:p>
    <w:p w14:paraId="1FAA1D22" w14:textId="4BCB15F4" w:rsidR="00F00E35" w:rsidRPr="00F00E35" w:rsidRDefault="00F00E35" w:rsidP="00F00E35">
      <w:pPr>
        <w:pStyle w:val="Heading3"/>
      </w:pPr>
      <w:bookmarkStart w:id="3961" w:name="_Toc50467010"/>
      <w:bookmarkStart w:id="3962" w:name="_Toc50468354"/>
      <w:bookmarkStart w:id="3963" w:name="_Toc50468624"/>
      <w:bookmarkStart w:id="3964" w:name="_Toc50468895"/>
      <w:bookmarkStart w:id="3965" w:name="_Toc50630865"/>
      <w:bookmarkStart w:id="3966" w:name="_Toc54944215"/>
      <w:r w:rsidRPr="00F00E35">
        <w:t>6.52.1</w:t>
      </w:r>
      <w:r w:rsidRPr="00F00E35">
        <w:tab/>
        <w:t>General</w:t>
      </w:r>
      <w:bookmarkEnd w:id="3961"/>
      <w:bookmarkEnd w:id="3962"/>
      <w:bookmarkEnd w:id="3963"/>
      <w:bookmarkEnd w:id="3964"/>
      <w:bookmarkEnd w:id="3965"/>
      <w:bookmarkEnd w:id="3966"/>
    </w:p>
    <w:p w14:paraId="5C2C71E6" w14:textId="00B38EC7" w:rsidR="00F00E35" w:rsidRDefault="00F00E35" w:rsidP="00F00E35">
      <w:r>
        <w:t>The solution addresses Key Issue #2: Edge Relocation. The UE is Edge Computing service agnostic, so it is unaware of the edge relocation.</w:t>
      </w:r>
    </w:p>
    <w:p w14:paraId="301A6883" w14:textId="77777777" w:rsidR="00F00E35" w:rsidRDefault="00F00E35" w:rsidP="00F00E35">
      <w:r>
        <w:t xml:space="preserve">This solution supports the </w:t>
      </w:r>
      <w:r>
        <w:rPr>
          <w:lang w:eastAsia="zh-CN"/>
        </w:rPr>
        <w:t>service continuity for the</w:t>
      </w:r>
      <w:r>
        <w:t xml:space="preserve"> Session Breakout model, where the 5GC UP control provides </w:t>
      </w:r>
      <w:r w:rsidRPr="00591BDF">
        <w:t>multiple active Local PSAs</w:t>
      </w:r>
      <w:r>
        <w:t xml:space="preserve"> for the UE PDU session. This is then similar to SSC mode #3 solution used for the </w:t>
      </w:r>
      <w:r>
        <w:lastRenderedPageBreak/>
        <w:t>Distributed anchor model as described in solution#23 and thus provides the same flexibility and advantages for the seamless EAS migration.</w:t>
      </w:r>
    </w:p>
    <w:p w14:paraId="002828E9" w14:textId="03791481" w:rsidR="00F00E35" w:rsidRDefault="00F00E35" w:rsidP="00F00E35">
      <w:pPr>
        <w:rPr>
          <w:lang w:eastAsia="zh-CN"/>
        </w:rPr>
      </w:pPr>
      <w:r>
        <w:t>Service continuity while re-connecting the UE to the new EAS is made possible by e.g., the following transport and application layer features:</w:t>
      </w:r>
    </w:p>
    <w:p w14:paraId="1FB6126B" w14:textId="571452C8" w:rsidR="00F00E35" w:rsidRDefault="00F00E35" w:rsidP="00F00E35">
      <w:pPr>
        <w:pStyle w:val="B1"/>
        <w:rPr>
          <w:lang w:eastAsia="zh-CN"/>
        </w:rPr>
      </w:pPr>
      <w:r>
        <w:rPr>
          <w:lang w:eastAsia="zh-CN"/>
        </w:rPr>
        <w:t>-</w:t>
      </w:r>
      <w:r>
        <w:rPr>
          <w:lang w:eastAsia="zh-CN"/>
        </w:rPr>
        <w:tab/>
        <w:t>HTTP re-direct to the new EAS IP address.</w:t>
      </w:r>
    </w:p>
    <w:p w14:paraId="26ED46F3" w14:textId="2C48DBEA" w:rsidR="00F00E35" w:rsidRDefault="00F00E35" w:rsidP="00F00E35">
      <w:pPr>
        <w:pStyle w:val="B1"/>
        <w:rPr>
          <w:lang w:eastAsia="zh-CN"/>
        </w:rPr>
      </w:pPr>
      <w:r>
        <w:rPr>
          <w:lang w:eastAsia="zh-CN"/>
        </w:rPr>
        <w:t>-</w:t>
      </w:r>
      <w:r>
        <w:rPr>
          <w:lang w:eastAsia="zh-CN"/>
        </w:rPr>
        <w:tab/>
        <w:t>The Edge Computing Application in the UE is notified about the new EAS IP for the same service session. UE Application may communicate in parallel with both EAS-es if needed</w:t>
      </w:r>
    </w:p>
    <w:p w14:paraId="77C7A35A" w14:textId="0C8D7E80" w:rsidR="00F00E35" w:rsidRDefault="00F00E35" w:rsidP="00F00E35">
      <w:pPr>
        <w:pStyle w:val="B1"/>
      </w:pPr>
      <w:r>
        <w:rPr>
          <w:lang w:eastAsia="zh-CN"/>
        </w:rPr>
        <w:t>-</w:t>
      </w:r>
      <w:r>
        <w:rPr>
          <w:lang w:eastAsia="zh-CN"/>
        </w:rPr>
        <w:tab/>
        <w:t xml:space="preserve">The UE application client is notified of a new UE IPv6 prefix available (IPv6 case) and based on this trigger it may initiate a new AS discovery e.g., </w:t>
      </w:r>
      <w:r>
        <w:t>by a new DNS query using its new prefix.</w:t>
      </w:r>
    </w:p>
    <w:p w14:paraId="40D2B40C" w14:textId="70ADB341" w:rsidR="00F00E35" w:rsidRDefault="00F00E35" w:rsidP="00F00E35">
      <w:r>
        <w:t xml:space="preserve">This solution follows the principles of </w:t>
      </w:r>
      <w:r w:rsidRPr="00386DC7">
        <w:t>Generic solution for Edge Relocation for all connectivity models</w:t>
      </w:r>
      <w:r>
        <w:t xml:space="preserve"> (Solution #51), detailing the particularities for this scenario:</w:t>
      </w:r>
    </w:p>
    <w:p w14:paraId="6E52100A" w14:textId="2E9FD97A" w:rsidR="00F00E35" w:rsidRDefault="00F00E35" w:rsidP="00F00E35">
      <w:pPr>
        <w:pStyle w:val="B1"/>
      </w:pPr>
      <w:r>
        <w:t>-</w:t>
      </w:r>
      <w:r>
        <w:tab/>
        <w:t>Runtime coordination between the 5GC and the application (AF) during the establishment of the New PSA.</w:t>
      </w:r>
    </w:p>
    <w:p w14:paraId="5D3E4E1C" w14:textId="2E582016" w:rsidR="00F00E35" w:rsidRDefault="00F00E35" w:rsidP="00F00E35">
      <w:pPr>
        <w:pStyle w:val="B1"/>
      </w:pPr>
      <w:r>
        <w:t>-</w:t>
      </w:r>
      <w:r w:rsidR="00770EF6">
        <w:tab/>
      </w:r>
      <w:r>
        <w:t>Application signalling to notify Edge Computing Application in the UE about the new EAS IP selected.</w:t>
      </w:r>
    </w:p>
    <w:p w14:paraId="3A477964" w14:textId="77777777" w:rsidR="00F00E35" w:rsidRDefault="00F00E35" w:rsidP="00F00E35">
      <w:r>
        <w:t>The edge application relocation may happen in the following scenarios:</w:t>
      </w:r>
    </w:p>
    <w:p w14:paraId="6308B669" w14:textId="41B8B7A7" w:rsidR="00F00E35" w:rsidRPr="00F00E35" w:rsidRDefault="00F00E35" w:rsidP="00F00E35">
      <w:pPr>
        <w:pStyle w:val="B1"/>
      </w:pPr>
      <w:r>
        <w:t>1.</w:t>
      </w:r>
      <w:r>
        <w:tab/>
      </w:r>
      <w:r w:rsidRPr="00F00E35">
        <w:t>The application server change is triggered by the 5GC wanting to change the local PSA of the UE. This could happen because of e.g., UE mobility. That can be notified to the application server side via AF by user plane management notification of PSA relocation/DNAI change;</w:t>
      </w:r>
    </w:p>
    <w:p w14:paraId="604AC61D" w14:textId="666A58F5" w:rsidR="00F00E35" w:rsidRPr="00F00E35" w:rsidRDefault="00F00E35" w:rsidP="00F00E35">
      <w:pPr>
        <w:pStyle w:val="B1"/>
      </w:pPr>
      <w:r w:rsidRPr="00F00E35">
        <w:t>2.</w:t>
      </w:r>
      <w:r w:rsidRPr="00F00E35">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Default="00F00E35" w:rsidP="00F00E35">
      <w:pPr>
        <w:pStyle w:val="Heading3"/>
        <w:rPr>
          <w:rFonts w:eastAsia="MS Mincho"/>
        </w:rPr>
      </w:pPr>
      <w:bookmarkStart w:id="3967" w:name="_Toc50467011"/>
      <w:bookmarkStart w:id="3968" w:name="_Toc50468355"/>
      <w:bookmarkStart w:id="3969" w:name="_Toc50468625"/>
      <w:bookmarkStart w:id="3970" w:name="_Toc50468896"/>
      <w:bookmarkStart w:id="3971" w:name="_Toc50630866"/>
      <w:bookmarkStart w:id="3972" w:name="_Toc54944216"/>
      <w:r w:rsidRPr="00663850">
        <w:t>6.</w:t>
      </w:r>
      <w:r>
        <w:t>52</w:t>
      </w:r>
      <w:r w:rsidRPr="00663850">
        <w:t>.2</w:t>
      </w:r>
      <w:r w:rsidRPr="00663850">
        <w:tab/>
        <w:t>Procedures</w:t>
      </w:r>
      <w:bookmarkEnd w:id="3967"/>
      <w:bookmarkEnd w:id="3968"/>
      <w:bookmarkEnd w:id="3969"/>
      <w:bookmarkEnd w:id="3970"/>
      <w:bookmarkEnd w:id="3971"/>
      <w:bookmarkEnd w:id="3972"/>
    </w:p>
    <w:p w14:paraId="0AF10347" w14:textId="74355E33" w:rsidR="00F00E35" w:rsidRPr="004C2A00" w:rsidRDefault="00F00E35" w:rsidP="00F00E35">
      <w:pPr>
        <w:pStyle w:val="Heading4"/>
      </w:pPr>
      <w:bookmarkStart w:id="3973" w:name="_Toc50630867"/>
      <w:bookmarkStart w:id="3974" w:name="_Toc54944217"/>
      <w:r w:rsidRPr="004C2A00">
        <w:t>6.</w:t>
      </w:r>
      <w:r>
        <w:t>52</w:t>
      </w:r>
      <w:r w:rsidRPr="004C2A00">
        <w:t>.2.1</w:t>
      </w:r>
      <w:r w:rsidRPr="004C2A00">
        <w:tab/>
        <w:t xml:space="preserve">Procedure for edge relocation triggered by </w:t>
      </w:r>
      <w:r>
        <w:t>the 5GC</w:t>
      </w:r>
      <w:bookmarkEnd w:id="3973"/>
      <w:bookmarkEnd w:id="3974"/>
    </w:p>
    <w:p w14:paraId="5B177097" w14:textId="77777777" w:rsidR="00F00E35" w:rsidRDefault="00F00E35" w:rsidP="00F00E35">
      <w:r>
        <w:t>The procedure below assumes that the runtime coordination between the 5GC and the application (AF) is enabled. The coordination provides the notification and control of old and new ULCL/BP and Local PSA.</w:t>
      </w:r>
    </w:p>
    <w:p w14:paraId="2D473ABB" w14:textId="77777777" w:rsidR="00F00E35" w:rsidRDefault="00F00E35" w:rsidP="00355D16">
      <w:pPr>
        <w:pStyle w:val="TH"/>
      </w:pPr>
      <w:r w:rsidRPr="00956932">
        <w:object w:dxaOrig="16921" w:dyaOrig="12780" w14:anchorId="71930192">
          <v:shape id="_x0000_i1137" type="#_x0000_t75" style="width:473pt;height:352.8pt" o:ole="">
            <v:imagedata r:id="rId237" o:title="" cropbottom="-30428f" cropright="-31474f"/>
          </v:shape>
          <o:OLEObject Type="Embed" ProgID="Visio.Drawing.15" ShapeID="_x0000_i1137" DrawAspect="Content" ObjectID="_1665558033" r:id="rId238"/>
        </w:object>
      </w:r>
    </w:p>
    <w:p w14:paraId="20A4E4AA" w14:textId="268FE9C1" w:rsidR="00F00E35" w:rsidRDefault="00F00E35" w:rsidP="00F00E35">
      <w:pPr>
        <w:pStyle w:val="TF"/>
      </w:pPr>
      <w:r w:rsidRPr="00FE3DEE">
        <w:t>Figure 6.</w:t>
      </w:r>
      <w:r>
        <w:t>52</w:t>
      </w:r>
      <w:r w:rsidRPr="00FE3DEE">
        <w:t xml:space="preserve">.2.1-1: </w:t>
      </w:r>
      <w:r w:rsidRPr="00663850">
        <w:t>Procedure</w:t>
      </w:r>
      <w:r>
        <w:t xml:space="preserve"> for edge relocation triggered by the 5GC</w:t>
      </w:r>
    </w:p>
    <w:p w14:paraId="1733227C" w14:textId="170DFF39" w:rsidR="00914CE1" w:rsidRDefault="00914CE1" w:rsidP="00914CE1">
      <w:pPr>
        <w:pStyle w:val="B1"/>
      </w:pPr>
      <w:r w:rsidRPr="00914CE1">
        <w:t>1.</w:t>
      </w:r>
      <w:r w:rsidRPr="00914CE1">
        <w:tab/>
      </w:r>
      <w:r w:rsidR="00F00E35" w:rsidRPr="00914CE1">
        <w:t xml:space="preserve">Before or during the edge application connection, the AF may send a request to influence traffic routing for Sessions or an individual UE address (see </w:t>
      </w:r>
      <w:r w:rsidR="004174B9" w:rsidRPr="00914CE1">
        <w:t>TS</w:t>
      </w:r>
      <w:r w:rsidR="004174B9">
        <w:t> </w:t>
      </w:r>
      <w:r w:rsidR="004174B9" w:rsidRPr="00914CE1">
        <w:t>23.502</w:t>
      </w:r>
      <w:r w:rsidR="004174B9">
        <w:t> </w:t>
      </w:r>
      <w:r w:rsidR="004174B9" w:rsidRPr="00914CE1">
        <w:t>[</w:t>
      </w:r>
      <w:r w:rsidR="00F00E35" w:rsidRPr="00914CE1">
        <w:t xml:space="preserve">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w:t>
      </w:r>
      <w:r w:rsidR="004174B9">
        <w:t>clause </w:t>
      </w:r>
      <w:r w:rsidR="00F00E35" w:rsidRPr="00914CE1">
        <w:t xml:space="preserve">4.3.6.2 in </w:t>
      </w:r>
      <w:r w:rsidR="004174B9" w:rsidRPr="00914CE1">
        <w:t>TS</w:t>
      </w:r>
      <w:r w:rsidR="004174B9">
        <w:t> </w:t>
      </w:r>
      <w:r w:rsidR="004174B9" w:rsidRPr="00914CE1">
        <w:t>23.502</w:t>
      </w:r>
      <w:r w:rsidR="004174B9">
        <w:t> </w:t>
      </w:r>
      <w:r w:rsidR="004174B9" w:rsidRPr="00914CE1">
        <w:t>[</w:t>
      </w:r>
      <w:r w:rsidR="00F00E35" w:rsidRPr="00914CE1">
        <w:t>3].</w:t>
      </w:r>
    </w:p>
    <w:p w14:paraId="1C6D2C79" w14:textId="1FBEB4CF" w:rsidR="00F00E35" w:rsidRPr="00914CE1" w:rsidRDefault="00914CE1" w:rsidP="00914CE1">
      <w:pPr>
        <w:pStyle w:val="B1"/>
      </w:pPr>
      <w:r w:rsidRPr="00914CE1">
        <w:tab/>
      </w:r>
      <w:r w:rsidR="00F00E35" w:rsidRPr="00914CE1">
        <w:t>In addition, the AF also includes in the steering request a new keepExisting indication, indicating that in 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914CE1" w:rsidRDefault="00914CE1" w:rsidP="00914CE1">
      <w:pPr>
        <w:pStyle w:val="B1"/>
      </w:pPr>
      <w:r w:rsidRPr="00914CE1">
        <w:t>2.</w:t>
      </w:r>
      <w:r w:rsidRPr="00914CE1">
        <w:tab/>
      </w:r>
      <w:r w:rsidR="00F00E35" w:rsidRPr="00914CE1">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701BF8DD" w:rsidR="00F00E35" w:rsidRPr="00914CE1" w:rsidRDefault="00914CE1" w:rsidP="00914CE1">
      <w:pPr>
        <w:pStyle w:val="B1"/>
      </w:pPr>
      <w:r w:rsidRPr="00914CE1">
        <w:tab/>
      </w:r>
      <w:r w:rsidR="00F00E35" w:rsidRPr="00914CE1">
        <w:t>It is assumed that the edge application connection is set up using one of the mechanisms proposed for EAS discovery and selection (e.g., Solution 3); originally, the traffic flows towards the Old EAS through the Source BP/ULCL</w:t>
      </w:r>
      <w:r w:rsidR="00F00E35" w:rsidRPr="00914CE1" w:rsidDel="002A7E47">
        <w:t xml:space="preserve"> </w:t>
      </w:r>
      <w:r w:rsidR="00F00E35" w:rsidRPr="00914CE1">
        <w:t>and Source UPF(</w:t>
      </w:r>
      <w:r w:rsidR="005D5265">
        <w:t>PSA2</w:t>
      </w:r>
      <w:r w:rsidR="00F00E35" w:rsidRPr="00914CE1">
        <w:t>) that are set up based on the PCC rules for this application</w:t>
      </w:r>
      <w:r w:rsidR="00903A8E">
        <w:t>.</w:t>
      </w:r>
    </w:p>
    <w:p w14:paraId="30D64877" w14:textId="044E8E99" w:rsidR="00F00E35" w:rsidRPr="00914CE1" w:rsidRDefault="00914CE1" w:rsidP="00914CE1">
      <w:pPr>
        <w:pStyle w:val="B1"/>
      </w:pPr>
      <w:r w:rsidRPr="00914CE1">
        <w:t>3.</w:t>
      </w:r>
      <w:r w:rsidRPr="00914CE1">
        <w:tab/>
      </w:r>
      <w:r w:rsidR="00F00E35" w:rsidRPr="00914CE1">
        <w:t>The SMF determines that</w:t>
      </w:r>
      <w:r w:rsidR="00F00E35" w:rsidRPr="00914CE1" w:rsidDel="00DB3C7B">
        <w:t xml:space="preserve"> </w:t>
      </w:r>
      <w:r w:rsidR="00F00E35" w:rsidRPr="00914CE1">
        <w:t>relocation of Source BP/ULCL and Source UPF (</w:t>
      </w:r>
      <w:r w:rsidR="005D5265">
        <w:t>PSA2</w:t>
      </w:r>
      <w:r w:rsidR="00F00E35" w:rsidRPr="00914CE1">
        <w:t>) is needed. The</w:t>
      </w:r>
      <w:r w:rsidR="00F00E35" w:rsidRPr="00914CE1" w:rsidDel="00DB3C7B">
        <w:t xml:space="preserve"> </w:t>
      </w:r>
      <w:r w:rsidR="00F00E35" w:rsidRPr="00914CE1">
        <w:t>relocation may be triggered by UE mobility.</w:t>
      </w:r>
    </w:p>
    <w:p w14:paraId="27A6C9F5" w14:textId="25229531" w:rsidR="00F00E35" w:rsidRPr="00914CE1" w:rsidRDefault="00914CE1" w:rsidP="00914CE1">
      <w:pPr>
        <w:pStyle w:val="B1"/>
      </w:pPr>
      <w:r w:rsidRPr="00914CE1">
        <w:t>4.</w:t>
      </w:r>
      <w:r w:rsidRPr="00914CE1">
        <w:tab/>
      </w:r>
      <w:r w:rsidR="00F00E35" w:rsidRPr="00914CE1">
        <w:t xml:space="preserve">Based on the AF subscription, the SMF sends an early notification to the AF, including the corresponding source and target DNAI. The SMF does not proceed until it receives a positive response from the AF, as described in </w:t>
      </w:r>
      <w:r w:rsidR="004174B9" w:rsidRPr="00914CE1">
        <w:t>TS</w:t>
      </w:r>
      <w:r w:rsidR="004174B9">
        <w:t> </w:t>
      </w:r>
      <w:r w:rsidR="004174B9" w:rsidRPr="00914CE1">
        <w:t>23.501</w:t>
      </w:r>
      <w:r w:rsidR="004174B9">
        <w:t> </w:t>
      </w:r>
      <w:r w:rsidR="004174B9" w:rsidRPr="00914CE1">
        <w:t>[</w:t>
      </w:r>
      <w:r w:rsidR="00F00E35" w:rsidRPr="00914CE1">
        <w:t xml:space="preserve">2] </w:t>
      </w:r>
      <w:r w:rsidR="004174B9">
        <w:t>clause </w:t>
      </w:r>
      <w:r w:rsidR="00F00E35" w:rsidRPr="00914CE1">
        <w:t>5.6.7.</w:t>
      </w:r>
    </w:p>
    <w:p w14:paraId="449E95D8" w14:textId="4921A60D" w:rsidR="00F00E35" w:rsidRPr="00914CE1" w:rsidRDefault="00914CE1" w:rsidP="00914CE1">
      <w:pPr>
        <w:pStyle w:val="B1"/>
      </w:pPr>
      <w:r w:rsidRPr="00914CE1">
        <w:lastRenderedPageBreak/>
        <w:t>5.</w:t>
      </w:r>
      <w:r w:rsidRPr="00914CE1">
        <w:tab/>
      </w:r>
      <w:r w:rsidR="00F00E35" w:rsidRPr="00914CE1">
        <w:t>Based on target DNAI of the notification received in step 4 the AF (or some other control logic triggered by the AF) determines that application server relocation is needed, and it determines the new Edge AS..</w:t>
      </w:r>
    </w:p>
    <w:p w14:paraId="24B74ECB" w14:textId="77777777" w:rsidR="004174B9" w:rsidRDefault="00914CE1" w:rsidP="00914CE1">
      <w:pPr>
        <w:pStyle w:val="B1"/>
      </w:pPr>
      <w:r w:rsidRPr="00914CE1">
        <w:t>6.</w:t>
      </w:r>
      <w:r w:rsidRPr="00914CE1">
        <w:tab/>
      </w:r>
      <w:r w:rsidR="00F00E35" w:rsidRPr="00914CE1">
        <w:t xml:space="preserve">The AF sends a Nsmf_EventExposure_AppRelocationInfo service operation to the SMF for this UE, as described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 xml:space="preserve">3]. </w:t>
      </w:r>
    </w:p>
    <w:p w14:paraId="34B10014" w14:textId="5EB45A01" w:rsidR="004174B9" w:rsidRDefault="004174B9" w:rsidP="004174B9">
      <w:pPr>
        <w:pStyle w:val="NO"/>
      </w:pPr>
      <w:r w:rsidRPr="00914CE1">
        <w:t>NOTE</w:t>
      </w:r>
      <w:r>
        <w:t> 1:</w:t>
      </w:r>
      <w:r>
        <w:tab/>
        <w:t>A</w:t>
      </w:r>
      <w:r w:rsidR="00F00E35" w:rsidRPr="00914CE1">
        <w:t>t this point the Old EAS still handles the edge application connection (but the instantiation of the New EAS and the context migration could have been started).</w:t>
      </w:r>
    </w:p>
    <w:p w14:paraId="12E75125" w14:textId="5DFE4C9D" w:rsidR="00F00E35" w:rsidRPr="00914CE1" w:rsidRDefault="004174B9" w:rsidP="00914CE1">
      <w:pPr>
        <w:pStyle w:val="B1"/>
      </w:pPr>
      <w:r>
        <w:tab/>
      </w:r>
      <w:r w:rsidR="00F00E35" w:rsidRPr="00914CE1">
        <w:t>In this message, the AF acknowledges the notification and may provide N6 traffic routing information associated to the target DNAI.</w:t>
      </w:r>
    </w:p>
    <w:p w14:paraId="4F20AB78" w14:textId="6C1CBDEF" w:rsidR="00F00E35" w:rsidRPr="00914CE1" w:rsidRDefault="00914CE1" w:rsidP="00914CE1">
      <w:pPr>
        <w:pStyle w:val="B1"/>
      </w:pPr>
      <w:r w:rsidRPr="00914CE1">
        <w:t>7.</w:t>
      </w:r>
      <w:r w:rsidRPr="00914CE1">
        <w:tab/>
      </w:r>
      <w:r w:rsidR="00F00E35" w:rsidRPr="00914CE1">
        <w:t xml:space="preserve">The SMF determines that for this session, it needs to perform a simultaneous change of BP or UL CL and additional PSA for a PDU Session (as described in </w:t>
      </w:r>
      <w:r w:rsidR="004174B9">
        <w:t>clause </w:t>
      </w:r>
      <w:r w:rsidR="00F00E35" w:rsidRPr="00914CE1">
        <w:t xml:space="preserve">4.3.5.7 of </w:t>
      </w:r>
      <w:r w:rsidR="004174B9" w:rsidRPr="00914CE1">
        <w:t>TS</w:t>
      </w:r>
      <w:r w:rsidR="004174B9">
        <w:t> </w:t>
      </w:r>
      <w:r w:rsidR="004174B9" w:rsidRPr="00914CE1">
        <w:t>23.502</w:t>
      </w:r>
      <w:r w:rsidR="004174B9">
        <w:t> </w:t>
      </w:r>
      <w:r w:rsidR="004174B9" w:rsidRPr="00914CE1">
        <w:t>[</w:t>
      </w:r>
      <w:r w:rsidR="00F00E35" w:rsidRPr="00914CE1">
        <w:t>3]. The SMF infers from the keepExisting indication in the PCC rule that session continuity upon UL CL relocation is to be used and sets up the Target BP/ULCL and Target UPF (</w:t>
      </w:r>
      <w:r w:rsidR="005D5265">
        <w:t>PSA2</w:t>
      </w:r>
      <w:r w:rsidR="00F00E35" w:rsidRPr="00914CE1">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This is described in </w:t>
      </w:r>
      <w:r w:rsidR="00770EF6" w:rsidRPr="00914CE1">
        <w:t>TS</w:t>
      </w:r>
      <w:r w:rsidR="00770EF6">
        <w:t> </w:t>
      </w:r>
      <w:r w:rsidR="00770EF6" w:rsidRPr="00914CE1">
        <w:t>2</w:t>
      </w:r>
      <w:r w:rsidR="00F00E35" w:rsidRPr="00914CE1">
        <w:t>3.501</w:t>
      </w:r>
      <w:r w:rsidR="004174B9">
        <w:t>[2] clause </w:t>
      </w:r>
      <w:r w:rsidR="00F00E35" w:rsidRPr="00914CE1">
        <w:t>5.6.4.2. Current Source BP/ULCL and Source UPF (</w:t>
      </w:r>
      <w:r w:rsidR="005D5265">
        <w:t>PSA2</w:t>
      </w:r>
      <w:r w:rsidR="00F00E35" w:rsidRPr="00914CE1">
        <w:t>) are kept and a timer is started with a value that considers the information received from the AF.</w:t>
      </w:r>
    </w:p>
    <w:p w14:paraId="335EE8D2" w14:textId="532C26DD" w:rsidR="00F00E35" w:rsidRPr="00914CE1" w:rsidRDefault="004174B9" w:rsidP="00914CE1">
      <w:pPr>
        <w:pStyle w:val="NO"/>
      </w:pPr>
      <w:r>
        <w:t>NOTE 2</w:t>
      </w:r>
      <w:r w:rsidR="00770EF6">
        <w:t>:</w:t>
      </w:r>
      <w:r w:rsidR="00770EF6">
        <w:tab/>
      </w:r>
      <w:r w:rsidRPr="00914CE1">
        <w:t>Alternatively</w:t>
      </w:r>
      <w:r w:rsidR="00F00E35" w:rsidRPr="00914CE1">
        <w:t>, the SMF could set inactivity timers for the traffic through the Source BP/ULCL and Source UPF (</w:t>
      </w:r>
      <w:r w:rsidR="005D5265">
        <w:t>PSA2</w:t>
      </w:r>
      <w:r w:rsidR="00F00E35" w:rsidRPr="00914CE1">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102F4A10" w:rsidR="00F00E35" w:rsidRPr="00914CE1" w:rsidRDefault="00914CE1" w:rsidP="00914CE1">
      <w:pPr>
        <w:pStyle w:val="B1"/>
      </w:pPr>
      <w:r w:rsidRPr="00914CE1">
        <w:t>8.</w:t>
      </w:r>
      <w:r w:rsidRPr="00914CE1">
        <w:tab/>
      </w:r>
      <w:r w:rsidR="00F00E35" w:rsidRPr="00914CE1">
        <w:t>After Target BP/ULCL and Target UPF (</w:t>
      </w:r>
      <w:r w:rsidR="005D5265">
        <w:t>PSA3</w:t>
      </w:r>
      <w:r w:rsidR="00F00E35" w:rsidRPr="00914CE1">
        <w:t xml:space="preserve">) have been activated (Steps 2-8 in Figure 4.3.5.7-1 in </w:t>
      </w:r>
      <w:r w:rsidR="004174B9" w:rsidRPr="00914CE1">
        <w:t>TS</w:t>
      </w:r>
      <w:r w:rsidR="004174B9">
        <w:t> </w:t>
      </w:r>
      <w:r w:rsidR="004174B9" w:rsidRPr="00914CE1">
        <w:t>23.502</w:t>
      </w:r>
      <w:r w:rsidR="004174B9">
        <w:t> </w:t>
      </w:r>
      <w:r w:rsidR="004174B9" w:rsidRPr="00914CE1">
        <w:t>[</w:t>
      </w:r>
      <w:r w:rsidR="00F00E35" w:rsidRPr="00914CE1">
        <w:t xml:space="preserve">3]), the SMF sends event exposure to AF (late notification) about the new UP path. If that goes to NEF, then NEF translates it to Nnef_TraffcInfluence_Notify to the AF, as specified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3].</w:t>
      </w:r>
    </w:p>
    <w:p w14:paraId="0B074DFA" w14:textId="043D9E57" w:rsidR="00F00E35" w:rsidRPr="00914CE1" w:rsidRDefault="004174B9" w:rsidP="00914CE1">
      <w:pPr>
        <w:pStyle w:val="NO"/>
      </w:pPr>
      <w:r>
        <w:t>NOTE 3</w:t>
      </w:r>
      <w:r w:rsidR="00770EF6">
        <w:t>:</w:t>
      </w:r>
      <w:r w:rsidR="00770EF6">
        <w:tab/>
      </w:r>
      <w:r w:rsidR="00F00E35" w:rsidRPr="00914CE1">
        <w:t>UE traffic can still reach the old EAS through the Source BP/ULCL and Source UPF (</w:t>
      </w:r>
      <w:r w:rsidR="005D5265">
        <w:t>PSA2</w:t>
      </w:r>
      <w:r w:rsidR="00F00E35" w:rsidRPr="00914CE1">
        <w:t>). This is useful especially while EAS relocation is being completed and allows the switch to the New EAS to happen when it better suits the application.</w:t>
      </w:r>
    </w:p>
    <w:p w14:paraId="32472A57" w14:textId="0F1D4737" w:rsidR="00F00E35" w:rsidRPr="00914CE1" w:rsidRDefault="00914CE1" w:rsidP="00914CE1">
      <w:pPr>
        <w:pStyle w:val="B1"/>
      </w:pPr>
      <w:r w:rsidRPr="00914CE1">
        <w:t>9.</w:t>
      </w:r>
      <w:r w:rsidRPr="00914CE1">
        <w:tab/>
      </w:r>
      <w:r w:rsidR="00F00E35" w:rsidRPr="00914CE1">
        <w:t>Context migration between old and new EAS completes.</w:t>
      </w:r>
    </w:p>
    <w:p w14:paraId="6F30201F" w14:textId="1993CBE0" w:rsidR="00F00E35" w:rsidRPr="00914CE1" w:rsidRDefault="004174B9" w:rsidP="004A63C7">
      <w:pPr>
        <w:pStyle w:val="NO"/>
      </w:pPr>
      <w:r>
        <w:t>NOTE 4</w:t>
      </w:r>
      <w:r w:rsidR="00770EF6">
        <w:t>:</w:t>
      </w:r>
      <w:r w:rsidR="00770EF6">
        <w:tab/>
      </w:r>
      <w:r>
        <w:t>T</w:t>
      </w:r>
      <w:r w:rsidR="00F00E35" w:rsidRPr="00914CE1">
        <w:t>his step may happen anytime after Step 5, and it may go before Steps 6-8.</w:t>
      </w:r>
    </w:p>
    <w:p w14:paraId="244D4145" w14:textId="79BB1714" w:rsidR="00F00E35" w:rsidRPr="00914CE1" w:rsidRDefault="00914CE1" w:rsidP="00914CE1">
      <w:pPr>
        <w:pStyle w:val="B1"/>
      </w:pPr>
      <w:r w:rsidRPr="00914CE1">
        <w:t>10.</w:t>
      </w:r>
      <w:r w:rsidRPr="00914CE1">
        <w:tab/>
      </w:r>
      <w:r w:rsidR="00F00E35" w:rsidRPr="00914CE1">
        <w:t>After both Steps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w:t>
      </w:r>
      <w:r w:rsidR="005D5265">
        <w:t>PSA3</w:t>
      </w:r>
      <w:r w:rsidR="00F00E35" w:rsidRPr="00914CE1">
        <w:t>) as provisioned in Step 7.</w:t>
      </w:r>
    </w:p>
    <w:p w14:paraId="42CDBF38" w14:textId="2C2CE4D4" w:rsidR="00F00E35" w:rsidRPr="00914CE1" w:rsidRDefault="00914CE1" w:rsidP="00914CE1">
      <w:pPr>
        <w:pStyle w:val="B1"/>
      </w:pPr>
      <w:r w:rsidRPr="00914CE1">
        <w:tab/>
      </w:r>
      <w:r w:rsidR="00F00E35" w:rsidRPr="00914CE1">
        <w:t>UE application traffic starts to new EAS starts on the path through the Target BP/ULCL and Target UPF (</w:t>
      </w:r>
      <w:r w:rsidR="005D5265">
        <w:t>PSA3</w:t>
      </w:r>
      <w:r w:rsidR="00F00E35" w:rsidRPr="00914CE1">
        <w:t>).</w:t>
      </w:r>
    </w:p>
    <w:p w14:paraId="6A2DA84C" w14:textId="0728473B" w:rsidR="00F00E35" w:rsidRPr="00914CE1" w:rsidRDefault="00914CE1" w:rsidP="00914CE1">
      <w:pPr>
        <w:pStyle w:val="B1"/>
      </w:pPr>
      <w:r w:rsidRPr="00914CE1">
        <w:t>11.</w:t>
      </w:r>
      <w:r w:rsidRPr="00914CE1">
        <w:tab/>
      </w:r>
      <w:r w:rsidR="00F00E35" w:rsidRPr="00914CE1">
        <w:t>The SMF removes the Source BP/ULCL and Source UPF (</w:t>
      </w:r>
      <w:r w:rsidR="005D5265">
        <w:t>PSA2</w:t>
      </w:r>
      <w:r w:rsidR="00F00E35" w:rsidRPr="00914CE1">
        <w:t>) after the timer started in Step 7 expires.</w:t>
      </w:r>
    </w:p>
    <w:p w14:paraId="749E6D75" w14:textId="0F7A51F0" w:rsidR="00F00E35" w:rsidRDefault="00F00E35" w:rsidP="00F00E35">
      <w:pPr>
        <w:pStyle w:val="Heading4"/>
        <w:rPr>
          <w:rFonts w:eastAsia="MS Mincho"/>
        </w:rPr>
      </w:pPr>
      <w:bookmarkStart w:id="3975" w:name="_Toc50630868"/>
      <w:bookmarkStart w:id="3976" w:name="_Toc54944218"/>
      <w:r w:rsidRPr="00663850">
        <w:t>6.</w:t>
      </w:r>
      <w:r>
        <w:t>52</w:t>
      </w:r>
      <w:r w:rsidRPr="00663850">
        <w:t>.2</w:t>
      </w:r>
      <w:r>
        <w:t>.2</w:t>
      </w:r>
      <w:r w:rsidRPr="00663850">
        <w:tab/>
        <w:t>Procedure</w:t>
      </w:r>
      <w:r>
        <w:t xml:space="preserve"> for edge relocation triggered by the application</w:t>
      </w:r>
      <w:bookmarkEnd w:id="3975"/>
      <w:bookmarkEnd w:id="3976"/>
    </w:p>
    <w:p w14:paraId="7CDA1963" w14:textId="7BD4FAD7" w:rsidR="00F00E35" w:rsidRDefault="00F00E35" w:rsidP="00F00E35">
      <w:r w:rsidRPr="00016392">
        <w:t xml:space="preserve">The </w:t>
      </w:r>
      <w:r>
        <w:t>procedure</w:t>
      </w:r>
      <w:r w:rsidRPr="00753E00">
        <w:t xml:space="preserve"> </w:t>
      </w:r>
      <w:r>
        <w:t xml:space="preserve">is similar to the one described in </w:t>
      </w:r>
      <w:r w:rsidR="004174B9">
        <w:t>clause </w:t>
      </w:r>
      <w:r>
        <w:t>6.52.2.1, with minor modifications.</w:t>
      </w:r>
    </w:p>
    <w:p w14:paraId="560CDCC8" w14:textId="23E8460B" w:rsidR="00F00E35" w:rsidRPr="007F49EB" w:rsidRDefault="00F00E35" w:rsidP="00F00E35">
      <w:r>
        <w:t>It is assumed that the</w:t>
      </w:r>
      <w:r w:rsidRPr="00016392">
        <w:t xml:space="preserve"> AF can get the information of whether </w:t>
      </w:r>
      <w:r>
        <w:t>EAS</w:t>
      </w:r>
      <w:r w:rsidRPr="00016392">
        <w:t xml:space="preserve"> </w:t>
      </w:r>
      <w:r>
        <w:t>relocation</w:t>
      </w:r>
      <w:r w:rsidDel="006D549F">
        <w:t xml:space="preserve"> </w:t>
      </w:r>
      <w:r>
        <w:t>is needed based on e.g., the edge notification</w:t>
      </w:r>
      <w:r w:rsidRPr="0080010B">
        <w:t xml:space="preserve"> from the edge application itself, from the application layer management system or some other</w:t>
      </w:r>
      <w:r>
        <w:t>; the AF also receives information about the Target DNAI, the UE IP addresses of the ongoing PDU sessions impacted by the EAS relocation</w:t>
      </w:r>
      <w:r w:rsidRPr="00016392">
        <w:t xml:space="preserve"> and</w:t>
      </w:r>
      <w:r>
        <w:t xml:space="preserve"> the </w:t>
      </w:r>
      <w:r w:rsidRPr="00016392">
        <w:t xml:space="preserve">target </w:t>
      </w:r>
      <w:r>
        <w:t>EAS related IP address(es).</w:t>
      </w:r>
    </w:p>
    <w:p w14:paraId="467EBB33" w14:textId="77777777" w:rsidR="00F00E35" w:rsidRDefault="00F00E35" w:rsidP="00F00E35">
      <w:r>
        <w:t>When the EAS change does not involve change of DNAI, that can be handled fully by the application layer (e.g. following steps 9, 10 and 11 as in the procedure above).</w:t>
      </w:r>
    </w:p>
    <w:p w14:paraId="06E06581" w14:textId="77777777" w:rsidR="00F00E35" w:rsidRDefault="00F00E35" w:rsidP="00F00E35">
      <w:r w:rsidRPr="00EB3ACD">
        <w:t>When the EAS change involves change of DNAI, that needs to be handled in coordination with the 5GC as described in the following procedure:</w:t>
      </w:r>
    </w:p>
    <w:p w14:paraId="69A2AE66" w14:textId="77777777" w:rsidR="00F00E35" w:rsidRDefault="00F00E35" w:rsidP="00770EF6">
      <w:pPr>
        <w:pStyle w:val="TH"/>
      </w:pPr>
      <w:r>
        <w:object w:dxaOrig="16931" w:dyaOrig="14061" w14:anchorId="2FB02883">
          <v:shape id="_x0000_i1138" type="#_x0000_t75" style="width:409.75pt;height:340.9pt" o:ole="">
            <v:imagedata r:id="rId239" o:title="" cropbottom="-31017f" cropright="-31134f"/>
          </v:shape>
          <o:OLEObject Type="Embed" ProgID="Visio.Drawing.15" ShapeID="_x0000_i1138" DrawAspect="Content" ObjectID="_1665558034" r:id="rId240"/>
        </w:object>
      </w:r>
    </w:p>
    <w:p w14:paraId="21096329" w14:textId="6EF4FBBB" w:rsidR="00F00E35" w:rsidRPr="00CC135D" w:rsidRDefault="00F00E35" w:rsidP="00F00E35">
      <w:pPr>
        <w:pStyle w:val="TF"/>
        <w:rPr>
          <w:lang w:eastAsia="zh-CN"/>
        </w:rPr>
      </w:pPr>
      <w:r w:rsidRPr="00FE3DEE">
        <w:t>Figure 6.</w:t>
      </w:r>
      <w:r>
        <w:t>52</w:t>
      </w:r>
      <w:r w:rsidRPr="00FE3DEE">
        <w:t>.2.</w:t>
      </w:r>
      <w:r>
        <w:t>2</w:t>
      </w:r>
      <w:r w:rsidRPr="00FE3DEE">
        <w:t xml:space="preserve">-1: </w:t>
      </w:r>
      <w:r w:rsidRPr="00663850">
        <w:t>Procedure</w:t>
      </w:r>
      <w:r>
        <w:t xml:space="preserve"> for edge relocation with PSA change triggered by the application</w:t>
      </w:r>
    </w:p>
    <w:p w14:paraId="002DE926" w14:textId="761F991E" w:rsidR="00F00E35" w:rsidRDefault="00770EF6" w:rsidP="00770EF6">
      <w:pPr>
        <w:pStyle w:val="B1"/>
      </w:pPr>
      <w:r>
        <w:tab/>
      </w:r>
      <w:r w:rsidR="00F00E35">
        <w:t xml:space="preserve">Steps 1-2 in the procedures in Figures 6.52.2.1-1 and 6.52.2.2-1, are identical, resulting in application connection to Old EAS, through </w:t>
      </w:r>
      <w:r w:rsidR="00F00E35" w:rsidRPr="00F00E35">
        <w:t>the Source BP/ULCL</w:t>
      </w:r>
      <w:r w:rsidR="00F00E35" w:rsidRPr="00F00E35" w:rsidDel="002A7E47">
        <w:t xml:space="preserve"> </w:t>
      </w:r>
      <w:r w:rsidR="00F00E35" w:rsidRPr="00F00E35">
        <w:t>and Source UPF(</w:t>
      </w:r>
      <w:r w:rsidR="005D5265">
        <w:t>PSA2</w:t>
      </w:r>
      <w:r w:rsidR="00F00E35" w:rsidRPr="00F00E35">
        <w:t>).</w:t>
      </w:r>
    </w:p>
    <w:p w14:paraId="7C5614B1" w14:textId="33C16878" w:rsidR="00F00E35" w:rsidRDefault="00914CE1" w:rsidP="00914CE1">
      <w:pPr>
        <w:pStyle w:val="B1"/>
        <w:rPr>
          <w:lang w:eastAsia="zh-CN"/>
        </w:rPr>
      </w:pPr>
      <w:r>
        <w:rPr>
          <w:lang w:eastAsia="zh-CN"/>
        </w:rPr>
        <w:t>3.</w:t>
      </w:r>
      <w:r>
        <w:rPr>
          <w:lang w:eastAsia="zh-CN"/>
        </w:rPr>
        <w:tab/>
      </w:r>
      <w:r w:rsidR="00F00E35" w:rsidRPr="00F526F2">
        <w:rPr>
          <w:lang w:eastAsia="zh-CN"/>
        </w:rPr>
        <w:t>AF may determine that an EAS change is needed which requires change of DNAI:</w:t>
      </w:r>
    </w:p>
    <w:p w14:paraId="0D64CBDB" w14:textId="02E5431B" w:rsidR="00F00E35" w:rsidRDefault="00914CE1" w:rsidP="00914CE1">
      <w:pPr>
        <w:pStyle w:val="B1"/>
        <w:rPr>
          <w:lang w:eastAsia="zh-CN"/>
        </w:rPr>
      </w:pPr>
      <w:r>
        <w:rPr>
          <w:lang w:eastAsia="zh-CN"/>
        </w:rPr>
        <w:t>4.</w:t>
      </w:r>
      <w:r>
        <w:rPr>
          <w:lang w:eastAsia="zh-CN"/>
        </w:rPr>
        <w:tab/>
      </w:r>
      <w:r w:rsidR="00F00E35" w:rsidRPr="00AD75D3">
        <w:rPr>
          <w:lang w:eastAsia="zh-CN"/>
        </w:rPr>
        <w:t>The AF invokes the Nnef_TrafficInfluence service separately for each individual UE IP address</w:t>
      </w:r>
      <w:r w:rsidR="00F00E35" w:rsidRPr="00AD75D3">
        <w:t xml:space="preserve"> </w:t>
      </w:r>
      <w:r w:rsidR="00F00E35" w:rsidRPr="00AD75D3">
        <w:rPr>
          <w:lang w:eastAsia="zh-CN"/>
        </w:rPr>
        <w:t xml:space="preserve">if influence is done via NEF, or sends an Npcf_PolicyAuthorization Create/Update service request, as described in </w:t>
      </w:r>
      <w:r w:rsidR="004174B9">
        <w:rPr>
          <w:lang w:eastAsia="zh-CN"/>
        </w:rPr>
        <w:t>clause </w:t>
      </w:r>
      <w:r w:rsidR="00F00E35" w:rsidRPr="00AD75D3">
        <w:rPr>
          <w:lang w:eastAsia="zh-CN"/>
        </w:rPr>
        <w:t xml:space="preserve">4.3.6.4 of </w:t>
      </w:r>
      <w:r w:rsidR="004174B9" w:rsidRPr="00AD75D3">
        <w:rPr>
          <w:lang w:eastAsia="zh-CN"/>
        </w:rPr>
        <w:t>TS</w:t>
      </w:r>
      <w:r w:rsidR="004174B9">
        <w:rPr>
          <w:lang w:eastAsia="zh-CN"/>
        </w:rPr>
        <w:t> </w:t>
      </w:r>
      <w:r w:rsidR="004174B9" w:rsidRPr="00AD75D3">
        <w:rPr>
          <w:lang w:eastAsia="zh-CN"/>
        </w:rPr>
        <w:t>23.502</w:t>
      </w:r>
      <w:r w:rsidR="004174B9">
        <w:rPr>
          <w:lang w:eastAsia="zh-CN"/>
        </w:rPr>
        <w:t> </w:t>
      </w:r>
      <w:r w:rsidR="004174B9" w:rsidRPr="00AD75D3">
        <w:rPr>
          <w:lang w:eastAsia="zh-CN"/>
        </w:rPr>
        <w:t>[</w:t>
      </w:r>
      <w:r w:rsidR="00F00E35" w:rsidRPr="00AD75D3">
        <w:rPr>
          <w:lang w:eastAsia="zh-CN"/>
        </w:rPr>
        <w:t>3], using BSF to locate the PCF for each individual UE. The AF also includes the new keepExisting indication and time information in the message, if not already done in Step 1.</w:t>
      </w:r>
    </w:p>
    <w:p w14:paraId="6EED54AA" w14:textId="521F4085" w:rsidR="00F00E35" w:rsidRPr="007F7377" w:rsidRDefault="00914CE1" w:rsidP="00914CE1">
      <w:pPr>
        <w:pStyle w:val="B1"/>
        <w:rPr>
          <w:lang w:eastAsia="zh-CN"/>
        </w:rPr>
      </w:pPr>
      <w:r>
        <w:rPr>
          <w:lang w:eastAsia="zh-CN"/>
        </w:rPr>
        <w:tab/>
      </w:r>
      <w:r w:rsidR="00F00E35" w:rsidRPr="007F7377">
        <w:rPr>
          <w:lang w:eastAsia="zh-CN"/>
        </w:rPr>
        <w:t xml:space="preserve">Alternatively, an optimization step </w:t>
      </w:r>
      <w:r w:rsidR="00F00E35" w:rsidRPr="004D4206">
        <w:rPr>
          <w:lang w:eastAsia="zh-CN"/>
        </w:rPr>
        <w:t>can be used to reduce the signalling needs for Step 6, since the application triggered</w:t>
      </w:r>
      <w:r w:rsidR="00F00E35" w:rsidRPr="00D91452">
        <w:rPr>
          <w:lang w:eastAsia="zh-CN"/>
        </w:rPr>
        <w:t xml:space="preserve"> server relocation events may in general involve multiple UEs. In Step 6 the AF invokes a Nnef_TrafficInfluence service as described in </w:t>
      </w:r>
      <w:r w:rsidR="004174B9">
        <w:rPr>
          <w:lang w:eastAsia="zh-CN"/>
        </w:rPr>
        <w:t>clause </w:t>
      </w:r>
      <w:r w:rsidR="00F00E35" w:rsidRPr="00D91452">
        <w:rPr>
          <w:lang w:eastAsia="zh-CN"/>
        </w:rPr>
        <w:t xml:space="preserve">4.3.6.2 of </w:t>
      </w:r>
      <w:r w:rsidR="004174B9" w:rsidRPr="00D91452">
        <w:rPr>
          <w:lang w:eastAsia="zh-CN"/>
        </w:rPr>
        <w:t>TS</w:t>
      </w:r>
      <w:r w:rsidR="004174B9">
        <w:rPr>
          <w:lang w:eastAsia="zh-CN"/>
        </w:rPr>
        <w:t> 23.502 [</w:t>
      </w:r>
      <w:r w:rsidR="00F00E35">
        <w:rPr>
          <w:lang w:eastAsia="zh-CN"/>
        </w:rPr>
        <w:t>3]</w:t>
      </w:r>
      <w:r w:rsidR="00F00E35" w:rsidRPr="00D91452">
        <w:rPr>
          <w:lang w:eastAsia="zh-CN"/>
        </w:rPr>
        <w:t>.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Default="00914CE1" w:rsidP="00914CE1">
      <w:pPr>
        <w:pStyle w:val="B1"/>
        <w:rPr>
          <w:lang w:eastAsia="zh-CN"/>
        </w:rPr>
      </w:pPr>
      <w:r>
        <w:rPr>
          <w:lang w:eastAsia="zh-CN"/>
        </w:rPr>
        <w:t>5.</w:t>
      </w:r>
      <w:r>
        <w:rPr>
          <w:lang w:eastAsia="zh-CN"/>
        </w:rPr>
        <w:tab/>
      </w:r>
      <w:r w:rsidR="00F00E35" w:rsidRPr="00E364A5">
        <w:rPr>
          <w:lang w:eastAsia="zh-CN"/>
        </w:rPr>
        <w:t>The PCF then triggers a PCC update to the SMF for the Target DNAI to use for the given PDU session (as in Step3).</w:t>
      </w:r>
    </w:p>
    <w:p w14:paraId="2A2070AB" w14:textId="6E56C1CF" w:rsidR="00F00E35" w:rsidRDefault="00914CE1" w:rsidP="00914CE1">
      <w:pPr>
        <w:pStyle w:val="B1"/>
        <w:rPr>
          <w:lang w:eastAsia="zh-CN"/>
        </w:rPr>
      </w:pPr>
      <w:r>
        <w:rPr>
          <w:lang w:eastAsia="zh-CN"/>
        </w:rPr>
        <w:t>6.</w:t>
      </w:r>
      <w:r>
        <w:rPr>
          <w:lang w:eastAsia="zh-CN"/>
        </w:rPr>
        <w:tab/>
      </w:r>
      <w:r w:rsidR="00F00E35" w:rsidRPr="006F6469">
        <w:rPr>
          <w:lang w:eastAsia="zh-CN"/>
        </w:rPr>
        <w:t>The PCC change triggers SMF to decide on whether change of PSA is possible/convenient. and if so, it determines the Target ULCL/BP and UPF</w:t>
      </w:r>
      <w:r w:rsidR="00F00E35">
        <w:rPr>
          <w:lang w:eastAsia="zh-CN"/>
        </w:rPr>
        <w:t>.</w:t>
      </w:r>
    </w:p>
    <w:p w14:paraId="398F24CA" w14:textId="30985ECA" w:rsidR="00F00E35" w:rsidRDefault="00914CE1" w:rsidP="00914CE1">
      <w:pPr>
        <w:pStyle w:val="B1"/>
        <w:rPr>
          <w:lang w:eastAsia="zh-CN"/>
        </w:rPr>
      </w:pPr>
      <w:r>
        <w:rPr>
          <w:lang w:eastAsia="zh-CN"/>
        </w:rPr>
        <w:t>7.</w:t>
      </w:r>
      <w:r>
        <w:rPr>
          <w:lang w:eastAsia="zh-CN"/>
        </w:rPr>
        <w:tab/>
      </w:r>
      <w:r w:rsidR="00F00E35">
        <w:rPr>
          <w:lang w:eastAsia="zh-CN"/>
        </w:rPr>
        <w:t>SMF early notification to AF can trigger EAS relocation.</w:t>
      </w:r>
    </w:p>
    <w:p w14:paraId="43833CF6" w14:textId="382BC020" w:rsidR="00F00E35" w:rsidRDefault="00F00E35" w:rsidP="00914CE1">
      <w:r>
        <w:t>Steps 8-12 are identical with Steps 4-11 from Figure 6.52.2.1-1.</w:t>
      </w:r>
    </w:p>
    <w:p w14:paraId="1CC69292" w14:textId="1565A26A" w:rsidR="00F00E35" w:rsidRPr="00663850" w:rsidRDefault="00F00E35" w:rsidP="00F00E35">
      <w:pPr>
        <w:pStyle w:val="Heading3"/>
      </w:pPr>
      <w:bookmarkStart w:id="3977" w:name="_Toc50467012"/>
      <w:bookmarkStart w:id="3978" w:name="_Toc50468356"/>
      <w:bookmarkStart w:id="3979" w:name="_Toc50468626"/>
      <w:bookmarkStart w:id="3980" w:name="_Toc50468897"/>
      <w:bookmarkStart w:id="3981" w:name="_Toc50630869"/>
      <w:bookmarkStart w:id="3982" w:name="_Toc54944219"/>
      <w:r w:rsidRPr="00663850">
        <w:lastRenderedPageBreak/>
        <w:t>6.</w:t>
      </w:r>
      <w:r>
        <w:t>52</w:t>
      </w:r>
      <w:r w:rsidRPr="00663850">
        <w:t>.3</w:t>
      </w:r>
      <w:r w:rsidRPr="00663850">
        <w:tab/>
        <w:t xml:space="preserve">Impacts on </w:t>
      </w:r>
      <w:r w:rsidR="00271D33" w:rsidRPr="00520DE9">
        <w:t>services, entities and interfaces</w:t>
      </w:r>
      <w:bookmarkEnd w:id="3977"/>
      <w:bookmarkEnd w:id="3978"/>
      <w:bookmarkEnd w:id="3979"/>
      <w:bookmarkEnd w:id="3980"/>
      <w:bookmarkEnd w:id="3981"/>
      <w:bookmarkEnd w:id="3982"/>
    </w:p>
    <w:p w14:paraId="08F19F6B" w14:textId="255644EB" w:rsidR="00F00E35" w:rsidRPr="00914CE1" w:rsidRDefault="00F00E35" w:rsidP="00914CE1">
      <w:pPr>
        <w:pStyle w:val="B1"/>
      </w:pPr>
      <w:r w:rsidRPr="00914CE1">
        <w:t>SMF:</w:t>
      </w:r>
      <w:r w:rsidR="00914CE1" w:rsidRPr="00914CE1">
        <w:tab/>
      </w:r>
      <w:r w:rsidRPr="00914CE1">
        <w:t>Getting and interpreting keepExisting indication indicating that in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914CE1" w:rsidRDefault="00F00E35" w:rsidP="00914CE1">
      <w:pPr>
        <w:pStyle w:val="B1"/>
      </w:pPr>
      <w:r w:rsidRPr="00914CE1">
        <w:t>AF:</w:t>
      </w:r>
      <w:r w:rsidR="00914CE1" w:rsidRPr="00914CE1">
        <w:tab/>
      </w:r>
      <w:r w:rsidRPr="00914CE1">
        <w:t>Sending keepExisting indication as well as timing indication to SMF related to the current UP path.</w:t>
      </w:r>
    </w:p>
    <w:p w14:paraId="415A6D34" w14:textId="4987158B" w:rsidR="00F00E35" w:rsidRPr="00914CE1" w:rsidRDefault="00F00E35" w:rsidP="00914CE1">
      <w:pPr>
        <w:pStyle w:val="B1"/>
      </w:pPr>
      <w:r w:rsidRPr="00914CE1">
        <w:t>NEF:</w:t>
      </w:r>
      <w:r w:rsidR="00914CE1" w:rsidRPr="00914CE1">
        <w:tab/>
      </w:r>
      <w:r w:rsidRPr="00914CE1">
        <w:t>Getting and conveying keepExisting and timing indication to SMF (when communication is done via NEF).</w:t>
      </w:r>
    </w:p>
    <w:p w14:paraId="4121634A" w14:textId="77FACA18" w:rsidR="00F86220" w:rsidRPr="00B3286C" w:rsidRDefault="00F86220" w:rsidP="00B3286C">
      <w:pPr>
        <w:pStyle w:val="Heading2"/>
      </w:pPr>
      <w:bookmarkStart w:id="3983" w:name="_Toc50467013"/>
      <w:bookmarkStart w:id="3984" w:name="_Toc50468357"/>
      <w:bookmarkStart w:id="3985" w:name="_Toc50468627"/>
      <w:bookmarkStart w:id="3986" w:name="_Toc50468898"/>
      <w:bookmarkStart w:id="3987" w:name="_Toc50630870"/>
      <w:bookmarkStart w:id="3988" w:name="_Toc54944220"/>
      <w:r w:rsidRPr="00B3286C">
        <w:t>6.53</w:t>
      </w:r>
      <w:r w:rsidRPr="00B3286C">
        <w:tab/>
        <w:t>Solution #53: Service Continuity at Edge Relocation with DNS triggered insertion of BP/ULCL and Edge PSA</w:t>
      </w:r>
      <w:bookmarkEnd w:id="3983"/>
      <w:bookmarkEnd w:id="3984"/>
      <w:bookmarkEnd w:id="3985"/>
      <w:bookmarkEnd w:id="3986"/>
      <w:bookmarkEnd w:id="3987"/>
      <w:bookmarkEnd w:id="3988"/>
    </w:p>
    <w:p w14:paraId="38EAEAB8" w14:textId="38E930C6" w:rsidR="00F86220" w:rsidRPr="00B3286C" w:rsidRDefault="00F86220" w:rsidP="00F86220">
      <w:pPr>
        <w:pStyle w:val="Heading3"/>
      </w:pPr>
      <w:bookmarkStart w:id="3989" w:name="_Toc50467014"/>
      <w:bookmarkStart w:id="3990" w:name="_Toc50468358"/>
      <w:bookmarkStart w:id="3991" w:name="_Toc50468628"/>
      <w:bookmarkStart w:id="3992" w:name="_Toc50468899"/>
      <w:bookmarkStart w:id="3993" w:name="_Toc50630871"/>
      <w:bookmarkStart w:id="3994" w:name="_Toc54944221"/>
      <w:r w:rsidRPr="00B3286C">
        <w:t>6.53.1</w:t>
      </w:r>
      <w:r w:rsidRPr="00B3286C">
        <w:tab/>
        <w:t>General</w:t>
      </w:r>
      <w:bookmarkEnd w:id="3989"/>
      <w:bookmarkEnd w:id="3990"/>
      <w:bookmarkEnd w:id="3991"/>
      <w:bookmarkEnd w:id="3992"/>
      <w:bookmarkEnd w:id="3993"/>
      <w:bookmarkEnd w:id="3994"/>
    </w:p>
    <w:p w14:paraId="25B2F993" w14:textId="77777777" w:rsidR="00C94772" w:rsidRPr="008A755F" w:rsidRDefault="00C94772" w:rsidP="00C94772">
      <w:r w:rsidRPr="008A755F">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5E1D4083" w14:textId="77777777" w:rsidR="00C94772" w:rsidRDefault="00C94772" w:rsidP="00C94772">
      <w:r>
        <w:t xml:space="preserve">The solution complements solutions for </w:t>
      </w:r>
      <w:r w:rsidRPr="00520DE9">
        <w:t>dynamic ULCL/</w:t>
      </w:r>
      <w:r>
        <w:t xml:space="preserve">BP and </w:t>
      </w:r>
      <w:r w:rsidRPr="00520DE9">
        <w:t>Local PSA insertion</w:t>
      </w:r>
      <w:r>
        <w:t xml:space="preserve"> (e.g. Solution #22) where </w:t>
      </w:r>
      <w:r w:rsidRPr="00520DE9">
        <w:t>Dynamic ULCL/</w:t>
      </w:r>
      <w:r>
        <w:t xml:space="preserve">BP and </w:t>
      </w:r>
      <w:r w:rsidRPr="00520DE9">
        <w:t>Local PSA insertion is triggered by the DNS messages for EAS FQDN resolution</w:t>
      </w:r>
      <w:r>
        <w:t xml:space="preserve">. That solution </w:t>
      </w:r>
      <w:r w:rsidRPr="00520DE9">
        <w:t>requires involvement</w:t>
      </w:r>
      <w:r>
        <w:t xml:space="preserve"> of a function that coordinates EAS discovery using DNS and the 5GC connectivity for the application. This functionality is referred to as LDNSR in this solution and is described among other in Solution#22.</w:t>
      </w:r>
    </w:p>
    <w:p w14:paraId="2340BFB4" w14:textId="77777777" w:rsidR="00C94772" w:rsidRPr="00CC289F" w:rsidRDefault="00C94772" w:rsidP="00C94772">
      <w:r>
        <w:t>This solution is based on the method "</w:t>
      </w:r>
      <w:r w:rsidRPr="00C558D6">
        <w:t>Simultaneous change of Branching Point or UL CL and additional PSA for a PDU Session</w:t>
      </w:r>
      <w:r>
        <w:t>" introduced for Rel-16 and described in clause 4.3.5.7 of TS 23.502 [3] and focuses on the CN actions needed to setup a new ULCL/BP and Local PSA to support the service continuity.</w:t>
      </w:r>
    </w:p>
    <w:p w14:paraId="06071544" w14:textId="77777777" w:rsidR="00C94772" w:rsidRDefault="00C94772" w:rsidP="00C94772">
      <w:r>
        <w:t xml:space="preserve">This solution follows the principles of </w:t>
      </w:r>
      <w:r w:rsidRPr="00386DC7">
        <w:t>Generic solution for Edge Relocation for all connectivity models</w:t>
      </w:r>
      <w:r>
        <w:t xml:space="preserve"> (Solution #51), with the particularities of the scenario of Dynamic ULCL/BP and Local PSA insertion:</w:t>
      </w:r>
    </w:p>
    <w:p w14:paraId="5018927E" w14:textId="77146EA2" w:rsidR="00F86220" w:rsidRDefault="00F86220" w:rsidP="00F86220">
      <w:r>
        <w:t xml:space="preserve">This solution follows the principles of </w:t>
      </w:r>
      <w:r w:rsidRPr="00386DC7">
        <w:t>Generic solution for Edge Relocation for all connectivity models</w:t>
      </w:r>
      <w:r>
        <w:t xml:space="preserve"> (Solution #</w:t>
      </w:r>
      <w:r w:rsidR="00271D33">
        <w:t>51</w:t>
      </w:r>
      <w:r>
        <w:t>), with the particularities of the scenario of Dynamic ULCL/BP and Local PSA insertion:</w:t>
      </w:r>
    </w:p>
    <w:p w14:paraId="59B8CB88" w14:textId="6F3DAB1E" w:rsidR="00F86220" w:rsidRDefault="00F86220" w:rsidP="00B3286C">
      <w:pPr>
        <w:pStyle w:val="B1"/>
      </w:pPr>
      <w:r>
        <w:t>-</w:t>
      </w:r>
      <w:r>
        <w:tab/>
        <w:t>The PDU session update to insert the new PSA happens in coordination with the EAS selection via DNS or via the proposed enhancement in the 5GC-AF runtime coordination.</w:t>
      </w:r>
    </w:p>
    <w:p w14:paraId="2164FF7E" w14:textId="042218DC" w:rsidR="00F86220" w:rsidRPr="008A755F" w:rsidRDefault="00F86220" w:rsidP="00B3286C">
      <w:r w:rsidRPr="008A755F">
        <w:t>Service continuity while re-connecting the UE to the new EAS is made possible by e.g., the following application features:</w:t>
      </w:r>
    </w:p>
    <w:p w14:paraId="3AAA4B82" w14:textId="7B0D32EA" w:rsidR="00F86220" w:rsidRPr="008A755F" w:rsidRDefault="00F86220" w:rsidP="00F86220">
      <w:pPr>
        <w:pStyle w:val="B1"/>
      </w:pPr>
      <w:r w:rsidRPr="008A755F">
        <w:t>-</w:t>
      </w:r>
      <w:r>
        <w:tab/>
        <w:t>C</w:t>
      </w:r>
      <w:r w:rsidRPr="008A755F">
        <w:t>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r>
        <w:t>.</w:t>
      </w:r>
    </w:p>
    <w:p w14:paraId="321F7FB0" w14:textId="48966A15" w:rsidR="00F86220" w:rsidRPr="008A755F" w:rsidRDefault="00F86220" w:rsidP="00F86220">
      <w:pPr>
        <w:pStyle w:val="B1"/>
      </w:pPr>
      <w:r w:rsidRPr="008A755F">
        <w:t>-</w:t>
      </w:r>
      <w:r>
        <w:tab/>
        <w:t>C</w:t>
      </w:r>
      <w:r w:rsidRPr="008A755F">
        <w:t>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Default="00F86220" w:rsidP="00F86220">
      <w:r>
        <w:t>The procedure for the two variants of the solution are further described below:</w:t>
      </w:r>
    </w:p>
    <w:p w14:paraId="23CED8F7" w14:textId="2B205623" w:rsidR="00F86220" w:rsidRDefault="00F86220" w:rsidP="00B3286C">
      <w:r>
        <w:t>1)</w:t>
      </w:r>
      <w:r>
        <w:tab/>
        <w:t>Edge Relocation procedure</w:t>
      </w:r>
    </w:p>
    <w:p w14:paraId="516630DB" w14:textId="14A60D7C" w:rsidR="00F86220" w:rsidRDefault="00F86220" w:rsidP="00B3286C">
      <w:r>
        <w:t>2)</w:t>
      </w:r>
      <w:r>
        <w:tab/>
        <w:t>Edge Relocation procedure optimized with coordination via AF</w:t>
      </w:r>
    </w:p>
    <w:p w14:paraId="586D1314" w14:textId="23F025C8" w:rsidR="00F86220" w:rsidRDefault="00F86220" w:rsidP="00F86220">
      <w:pPr>
        <w:pStyle w:val="Heading3"/>
      </w:pPr>
      <w:bookmarkStart w:id="3995" w:name="_Toc50467015"/>
      <w:bookmarkStart w:id="3996" w:name="_Toc50468359"/>
      <w:bookmarkStart w:id="3997" w:name="_Toc50468629"/>
      <w:bookmarkStart w:id="3998" w:name="_Toc50468900"/>
      <w:bookmarkStart w:id="3999" w:name="_Toc50630872"/>
      <w:bookmarkStart w:id="4000" w:name="_Toc54944222"/>
      <w:r w:rsidRPr="00663850">
        <w:lastRenderedPageBreak/>
        <w:t>6.</w:t>
      </w:r>
      <w:r>
        <w:t>53</w:t>
      </w:r>
      <w:r w:rsidRPr="00663850">
        <w:t>.2</w:t>
      </w:r>
      <w:r w:rsidRPr="00663850">
        <w:tab/>
        <w:t>Procedures</w:t>
      </w:r>
      <w:bookmarkEnd w:id="3995"/>
      <w:bookmarkEnd w:id="3996"/>
      <w:bookmarkEnd w:id="3997"/>
      <w:bookmarkEnd w:id="3998"/>
      <w:bookmarkEnd w:id="3999"/>
      <w:bookmarkEnd w:id="4000"/>
    </w:p>
    <w:p w14:paraId="4EE628E5" w14:textId="5149C1AE" w:rsidR="00355D16" w:rsidRDefault="00355D16" w:rsidP="00355D16">
      <w:pPr>
        <w:pStyle w:val="Heading4"/>
      </w:pPr>
      <w:bookmarkStart w:id="4001" w:name="_Toc50630873"/>
      <w:bookmarkStart w:id="4002" w:name="_Toc54944223"/>
      <w:r>
        <w:t>6.53.2.1</w:t>
      </w:r>
      <w:r>
        <w:tab/>
        <w:t>Edge Relocation Procedure</w:t>
      </w:r>
      <w:bookmarkEnd w:id="4001"/>
      <w:bookmarkEnd w:id="4002"/>
    </w:p>
    <w:p w14:paraId="3855B303" w14:textId="35421753" w:rsidR="004174B9" w:rsidRDefault="00F0269C" w:rsidP="004174B9">
      <w:pPr>
        <w:pStyle w:val="TH"/>
      </w:pPr>
      <w:r w:rsidRPr="00956932">
        <w:object w:dxaOrig="16920" w:dyaOrig="12768" w14:anchorId="6819C3CB">
          <v:shape id="_x0000_i1139" type="#_x0000_t75" style="width:424.8pt;height:319.3pt" o:ole="">
            <v:imagedata r:id="rId241" o:title="" cropbottom="1257f" cropright="820f"/>
          </v:shape>
          <o:OLEObject Type="Embed" ProgID="Visio.Drawing.15" ShapeID="_x0000_i1139" DrawAspect="Content" ObjectID="_1665558035" r:id="rId242"/>
        </w:object>
      </w:r>
    </w:p>
    <w:p w14:paraId="74B5C7B9" w14:textId="5D4FEB01" w:rsidR="004174B9" w:rsidRDefault="004174B9" w:rsidP="004174B9">
      <w:pPr>
        <w:pStyle w:val="TF"/>
      </w:pPr>
      <w:r>
        <w:t>Figure 6.53.2.1-1: Edge Relocation procedure</w:t>
      </w:r>
    </w:p>
    <w:p w14:paraId="1FA3EA80" w14:textId="5723BF23" w:rsidR="00C94772" w:rsidRPr="00A6437A" w:rsidRDefault="00C94772" w:rsidP="00C94772">
      <w:r w:rsidRPr="00A6437A">
        <w:t>For simplicity, the LDNSR is shown as</w:t>
      </w:r>
      <w:r>
        <w:t xml:space="preserve"> a</w:t>
      </w:r>
      <w:r w:rsidRPr="00A6437A">
        <w:t xml:space="preserve"> </w:t>
      </w:r>
      <w:r>
        <w:t>UPF</w:t>
      </w:r>
      <w:r w:rsidRPr="00A6437A">
        <w:t xml:space="preserve"> function. </w:t>
      </w:r>
      <w:r>
        <w:t>LDNSR Placement in an standalone NF after UPF would also be possible.</w:t>
      </w:r>
    </w:p>
    <w:p w14:paraId="6E67F881" w14:textId="77777777" w:rsidR="00C94772" w:rsidRPr="00A6437A" w:rsidRDefault="00C94772" w:rsidP="00C94772">
      <w:r w:rsidRPr="00A6437A">
        <w:t>The procedure is as follows:</w:t>
      </w:r>
    </w:p>
    <w:p w14:paraId="25B55C0F" w14:textId="77777777" w:rsidR="00C94772" w:rsidRPr="003C2447" w:rsidRDefault="00C94772" w:rsidP="00C94772">
      <w:pPr>
        <w:pStyle w:val="B1"/>
      </w:pPr>
      <w:r>
        <w:t>1.</w:t>
      </w:r>
      <w:r>
        <w:tab/>
        <w:t>The PDU Session is established.</w:t>
      </w:r>
    </w:p>
    <w:p w14:paraId="39997435" w14:textId="11687B55" w:rsidR="00C94772" w:rsidRPr="00B3286C" w:rsidRDefault="00C94772" w:rsidP="00C94772">
      <w:pPr>
        <w:pStyle w:val="B1"/>
      </w:pPr>
      <w:r>
        <w:t>2.</w:t>
      </w:r>
      <w:r>
        <w:tab/>
      </w:r>
      <w:r w:rsidRPr="00520DE9">
        <w:t xml:space="preserve">Dynamic </w:t>
      </w:r>
      <w:r w:rsidRPr="00A6437A">
        <w:t>BP/</w:t>
      </w:r>
      <w:r w:rsidRPr="00520DE9">
        <w:t>ULCL</w:t>
      </w:r>
      <w:r w:rsidRPr="00A6437A">
        <w:t xml:space="preserve"> &amp; </w:t>
      </w:r>
      <w:r w:rsidRPr="00520DE9">
        <w:t xml:space="preserve">Local PSA insertion is triggered by the DNS messages </w:t>
      </w:r>
      <w:r w:rsidRPr="00A6437A">
        <w:t>with</w:t>
      </w:r>
      <w:r w:rsidRPr="00520DE9">
        <w:t xml:space="preserve"> LDNSR involvement</w:t>
      </w:r>
      <w:r w:rsidRPr="00A6437A">
        <w:t xml:space="preserve">. LDNSR functionality </w:t>
      </w:r>
      <w:r>
        <w:t xml:space="preserve">includes selecting </w:t>
      </w:r>
      <w:r w:rsidRPr="00A6437A">
        <w:t xml:space="preserve">the traffic filters </w:t>
      </w:r>
      <w:r>
        <w:t xml:space="preserve">for the BP/ULCL </w:t>
      </w:r>
      <w:r w:rsidRPr="00A6437A">
        <w:t xml:space="preserve">considering </w:t>
      </w:r>
      <w:r>
        <w:t xml:space="preserve">the </w:t>
      </w:r>
      <w:r w:rsidRPr="00A6437A">
        <w:t>EAS in the DNS response</w:t>
      </w:r>
      <w:r>
        <w:t xml:space="preserve"> and any local</w:t>
      </w:r>
      <w:r w:rsidRPr="00A6437A">
        <w:t xml:space="preserve"> configuration for the </w:t>
      </w:r>
      <w:r>
        <w:t>EC Application</w:t>
      </w:r>
      <w:r w:rsidRPr="00A6437A">
        <w:t>.</w:t>
      </w:r>
      <w:r w:rsidRPr="00B3286C">
        <w:t xml:space="preserve"> The Domain configuration in </w:t>
      </w:r>
      <w:r>
        <w:t>SMF</w:t>
      </w:r>
      <w:r w:rsidRPr="00B3286C">
        <w:t xml:space="preserve"> includes domain preferences for edge relocation, like whether source PSA and target PSA need to coexist for some time to facilitate EAS relocation.</w:t>
      </w:r>
    </w:p>
    <w:p w14:paraId="72E5DBFD" w14:textId="3F7BCA49" w:rsidR="00F86220" w:rsidRPr="00A70D1B" w:rsidRDefault="00F86220" w:rsidP="00B3286C">
      <w:pPr>
        <w:pStyle w:val="B1"/>
      </w:pPr>
      <w:r w:rsidRPr="00A70D1B">
        <w:t>The traffic flows towards the Old EAS through the Source BP/ULCL</w:t>
      </w:r>
      <w:r w:rsidRPr="00A70D1B" w:rsidDel="002A7E47">
        <w:t xml:space="preserve"> </w:t>
      </w:r>
      <w:r w:rsidRPr="00A70D1B">
        <w:t>and Source UPF(</w:t>
      </w:r>
      <w:r w:rsidR="005D5265">
        <w:t>PSA2</w:t>
      </w:r>
      <w:r w:rsidRPr="00A70D1B">
        <w:t>)</w:t>
      </w:r>
      <w:r>
        <w:t>.</w:t>
      </w:r>
    </w:p>
    <w:p w14:paraId="77357CDB" w14:textId="6E228AAD" w:rsidR="00F86220" w:rsidRDefault="00F86220" w:rsidP="00F86220">
      <w:pPr>
        <w:pStyle w:val="B1"/>
      </w:pPr>
      <w:r>
        <w:t>3.</w:t>
      </w:r>
      <w:r>
        <w:tab/>
      </w:r>
      <w:r w:rsidRPr="00A70D1B">
        <w:t>The SMF determines that</w:t>
      </w:r>
      <w:r w:rsidRPr="00A70D1B" w:rsidDel="00DB3C7B">
        <w:t xml:space="preserve"> </w:t>
      </w:r>
      <w:r>
        <w:t>simultaneous change</w:t>
      </w:r>
      <w:r w:rsidRPr="00A70D1B">
        <w:t xml:space="preserve"> of Source BP/ULCL and Source UPF (</w:t>
      </w:r>
      <w:r w:rsidR="005D5265">
        <w:t>PSA2</w:t>
      </w:r>
      <w:r w:rsidRPr="00A70D1B">
        <w:t>) is needed. The</w:t>
      </w:r>
      <w:r w:rsidRPr="00A70D1B" w:rsidDel="00DB3C7B">
        <w:t xml:space="preserve"> </w:t>
      </w:r>
      <w:r w:rsidRPr="00A70D1B">
        <w:t>relocation may be triggered by UE mobility.</w:t>
      </w:r>
    </w:p>
    <w:p w14:paraId="36B45C01" w14:textId="2C840CF0" w:rsidR="00C94772" w:rsidRPr="00A70D1B" w:rsidRDefault="00C94772" w:rsidP="00C94772">
      <w:pPr>
        <w:pStyle w:val="B1"/>
      </w:pPr>
      <w:r w:rsidRPr="000E689B">
        <w:t>4.</w:t>
      </w:r>
      <w:r>
        <w:tab/>
      </w:r>
      <w:r w:rsidRPr="000E689B">
        <w:t xml:space="preserve">The SMF </w:t>
      </w:r>
      <w:r>
        <w:t>determines that session continuity upon BP/ULCL relocation is to be used</w:t>
      </w:r>
      <w:r w:rsidRPr="000E689B">
        <w:t xml:space="preserve">, that </w:t>
      </w:r>
      <w:r>
        <w:t xml:space="preserve">is, </w:t>
      </w:r>
      <w:r w:rsidRPr="000E689B">
        <w:t>at change of BP/ULCL &amp; Local PSA, the Target UPF (P</w:t>
      </w:r>
      <w:r>
        <w:t>SA3</w:t>
      </w:r>
      <w:r w:rsidRPr="000E689B">
        <w:t xml:space="preserve">) and the </w:t>
      </w:r>
      <w:r>
        <w:t>S</w:t>
      </w:r>
      <w:r w:rsidRPr="000E689B">
        <w:t>ource (P</w:t>
      </w:r>
      <w:r>
        <w:t>SA2</w:t>
      </w:r>
      <w:r w:rsidRPr="000E689B">
        <w:t>) need to coexist for some time</w:t>
      </w:r>
      <w:r>
        <w:t>. Then</w:t>
      </w:r>
      <w:r w:rsidRPr="000E689B">
        <w:t xml:space="preserve"> (as described in </w:t>
      </w:r>
      <w:r>
        <w:t>clause </w:t>
      </w:r>
      <w:r w:rsidRPr="000E689B">
        <w:t>4.3.5.7 of TS</w:t>
      </w:r>
      <w:r>
        <w:t> </w:t>
      </w:r>
      <w:r w:rsidRPr="000E689B">
        <w:t>23.502</w:t>
      </w:r>
      <w:r>
        <w:t> [3])</w:t>
      </w:r>
      <w:r w:rsidRPr="000E689B">
        <w:t>:</w:t>
      </w:r>
    </w:p>
    <w:p w14:paraId="1876252F" w14:textId="2158B9C9" w:rsidR="00C94772" w:rsidRDefault="00C94772" w:rsidP="00C94772">
      <w:pPr>
        <w:pStyle w:val="B2"/>
      </w:pPr>
      <w:r>
        <w:t>-</w:t>
      </w:r>
      <w:r>
        <w:tab/>
        <w:t>A</w:t>
      </w:r>
      <w:r w:rsidRPr="001302C2">
        <w:t xml:space="preserve"> temporary N9 forwarding tunnel is established </w:t>
      </w:r>
      <w:r>
        <w:t>so that traffic can continue to Old EAS via S</w:t>
      </w:r>
      <w:r w:rsidRPr="000E689B">
        <w:t>ource (P</w:t>
      </w:r>
      <w:r>
        <w:t>SA2</w:t>
      </w:r>
      <w:r w:rsidRPr="000E689B">
        <w:t>)</w:t>
      </w:r>
      <w:r>
        <w:t>. This is described in clause 5.6.4.2 of TS 23.501 [2]</w:t>
      </w:r>
      <w:r w:rsidRPr="00F86220">
        <w:t>.</w:t>
      </w:r>
    </w:p>
    <w:p w14:paraId="32EF3511" w14:textId="7C81E39F" w:rsidR="00F86220" w:rsidRDefault="00F86220" w:rsidP="00F86220">
      <w:pPr>
        <w:pStyle w:val="B2"/>
      </w:pPr>
      <w:r>
        <w:t>-</w:t>
      </w:r>
      <w:r>
        <w:tab/>
        <w:t xml:space="preserve">Current </w:t>
      </w:r>
      <w:r w:rsidRPr="00046932">
        <w:t>Source BP/ULCL and Source UPF</w:t>
      </w:r>
      <w:r>
        <w:t xml:space="preserve"> </w:t>
      </w:r>
      <w:r w:rsidRPr="00046932">
        <w:t>(</w:t>
      </w:r>
      <w:r w:rsidR="005D5265">
        <w:t>PSA2</w:t>
      </w:r>
      <w:r w:rsidRPr="00046932">
        <w:t>)</w:t>
      </w:r>
      <w:r>
        <w:t xml:space="preserve"> are kept and a timer is started (the SMF could set inactivity timers for the traffic through the </w:t>
      </w:r>
      <w:r w:rsidRPr="00046932">
        <w:t>Source BP/ULCL and Source UPF</w:t>
      </w:r>
      <w:r>
        <w:t xml:space="preserve"> </w:t>
      </w:r>
      <w:r w:rsidRPr="00046932">
        <w:t>(</w:t>
      </w:r>
      <w:r w:rsidR="005D5265">
        <w:t>PSA2</w:t>
      </w:r>
      <w:r w:rsidRPr="00046932">
        <w:t>)</w:t>
      </w:r>
      <w:r>
        <w:t xml:space="preserve"> to remove them after a </w:t>
      </w:r>
      <w:r>
        <w:lastRenderedPageBreak/>
        <w:t xml:space="preserve">period of inactivity). The filters in target </w:t>
      </w:r>
      <w:r w:rsidRPr="00046932">
        <w:t xml:space="preserve">BP/ULCL </w:t>
      </w:r>
      <w:r>
        <w:t>are provisioned to</w:t>
      </w:r>
      <w:r w:rsidRPr="001302C2">
        <w:t xml:space="preserve"> support session continuity during EAS </w:t>
      </w:r>
      <w:r>
        <w:t>relocation.</w:t>
      </w:r>
    </w:p>
    <w:p w14:paraId="1DD3A4EB" w14:textId="71A7C0C9" w:rsidR="00F86220" w:rsidRDefault="00F86220" w:rsidP="00F86220">
      <w:pPr>
        <w:pStyle w:val="B2"/>
      </w:pPr>
      <w:r>
        <w:t>The</w:t>
      </w:r>
      <w:r w:rsidRPr="00620E70">
        <w:t xml:space="preserve"> </w:t>
      </w:r>
      <w:r>
        <w:t xml:space="preserve">UE </w:t>
      </w:r>
      <w:r w:rsidRPr="00620E70">
        <w:t xml:space="preserve">traffic </w:t>
      </w:r>
      <w:r>
        <w:t>continues to</w:t>
      </w:r>
      <w:r w:rsidRPr="00620E70">
        <w:t xml:space="preserve"> </w:t>
      </w:r>
      <w:r>
        <w:t>reach</w:t>
      </w:r>
      <w:r w:rsidRPr="00620E70">
        <w:t xml:space="preserve"> the old EAS</w:t>
      </w:r>
      <w:r w:rsidRPr="00504DE4">
        <w:t xml:space="preserve"> </w:t>
      </w:r>
      <w:r w:rsidRPr="00620E70">
        <w:t xml:space="preserve">through the </w:t>
      </w:r>
      <w:r w:rsidRPr="00046932">
        <w:t>Source BP/ULCL and Source UPF</w:t>
      </w:r>
      <w:r>
        <w:t xml:space="preserve"> </w:t>
      </w:r>
      <w:r w:rsidRPr="00046932">
        <w:t>(</w:t>
      </w:r>
      <w:r w:rsidR="005D5265">
        <w:t>PSA2</w:t>
      </w:r>
      <w:r w:rsidRPr="00046932">
        <w:t>)</w:t>
      </w:r>
      <w:r>
        <w:t>. This is useful especially while EAS relocation is being completed and allows the application client to switch to the new when it better suits the application (e</w:t>
      </w:r>
      <w:r w:rsidRPr="00620E70">
        <w:t>.</w:t>
      </w:r>
      <w:r>
        <w:t>g. in coordination with the EAS(s)).</w:t>
      </w:r>
    </w:p>
    <w:p w14:paraId="5B6A99BF" w14:textId="354285DE" w:rsidR="00F86220" w:rsidRPr="00F86220" w:rsidRDefault="00F86220" w:rsidP="00F86220">
      <w:pPr>
        <w:pStyle w:val="B1"/>
      </w:pPr>
      <w:r w:rsidRPr="00F86220">
        <w:t>5.</w:t>
      </w:r>
      <w:r w:rsidRPr="00F86220">
        <w:tab/>
        <w:t>At some point, the UE sends a new DNS Query for the Application domain name resolution. The DNS Query is sent via target BP/ULCL &amp; PSA1 to LDNSR. LDNSR influences the DNS resolution to force a DNS response with an EAS that is closest to target UPF (</w:t>
      </w:r>
      <w:r w:rsidR="005D5265">
        <w:t>PSA3</w:t>
      </w:r>
      <w:r w:rsidRPr="00F8622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7989998E" w:rsidR="00F86220" w:rsidRPr="00F86220" w:rsidRDefault="00F86220" w:rsidP="00F86220">
      <w:pPr>
        <w:pStyle w:val="B1"/>
      </w:pPr>
      <w:r w:rsidRPr="00F86220">
        <w:t>6.</w:t>
      </w:r>
      <w:r w:rsidRPr="00F8622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w:t>
      </w:r>
      <w:r w:rsidR="005D5265">
        <w:t>PSA3</w:t>
      </w:r>
      <w:r w:rsidRPr="00F86220">
        <w:t>) as provisioned in Step5.</w:t>
      </w:r>
    </w:p>
    <w:p w14:paraId="41BDD900" w14:textId="68C568B3" w:rsidR="00F86220" w:rsidRPr="00F86220" w:rsidRDefault="00F86220" w:rsidP="00F86220">
      <w:pPr>
        <w:pStyle w:val="B1"/>
      </w:pPr>
      <w:r w:rsidRPr="00F86220">
        <w:t>7.</w:t>
      </w:r>
      <w:r w:rsidRPr="00F86220">
        <w:tab/>
        <w:t>The Application client is instructed using Application Layer procedures to switch to New EAS.</w:t>
      </w:r>
    </w:p>
    <w:p w14:paraId="2B3AB6A2" w14:textId="38045919" w:rsidR="00F86220" w:rsidRPr="00F86220" w:rsidRDefault="00F86220" w:rsidP="00F86220">
      <w:pPr>
        <w:pStyle w:val="B1"/>
      </w:pPr>
      <w:r w:rsidRPr="00F86220">
        <w:t>8.</w:t>
      </w:r>
      <w:r w:rsidRPr="00F86220">
        <w:tab/>
        <w:t>The SMF removes the Source BP/ULCL and Source UPF (</w:t>
      </w:r>
      <w:r w:rsidR="005D5265">
        <w:t>PSA2</w:t>
      </w:r>
      <w:r w:rsidRPr="00F86220">
        <w:t>) after the timer started in Step 4 expires.</w:t>
      </w:r>
    </w:p>
    <w:p w14:paraId="067D3255" w14:textId="11E6928F" w:rsidR="00F86220" w:rsidRPr="00F86220" w:rsidRDefault="00F86220" w:rsidP="00F86220">
      <w:pPr>
        <w:pStyle w:val="Heading4"/>
      </w:pPr>
      <w:bookmarkStart w:id="4003" w:name="_Toc50630874"/>
      <w:bookmarkStart w:id="4004" w:name="_Toc54944224"/>
      <w:r w:rsidRPr="00F86220">
        <w:t>6.</w:t>
      </w:r>
      <w:r>
        <w:t>53</w:t>
      </w:r>
      <w:r w:rsidRPr="00F86220">
        <w:t>.2.2</w:t>
      </w:r>
      <w:r w:rsidRPr="00F86220">
        <w:tab/>
        <w:t>Edge Relocation procedure optimized with coordination via AF</w:t>
      </w:r>
      <w:bookmarkEnd w:id="4003"/>
      <w:bookmarkEnd w:id="4004"/>
    </w:p>
    <w:p w14:paraId="0C009351" w14:textId="77777777" w:rsidR="00F86220" w:rsidRDefault="00F86220" w:rsidP="00F86220">
      <w:r>
        <w:t>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w:t>
      </w:r>
      <w:r w:rsidRPr="00A770A8">
        <w:t xml:space="preserve"> </w:t>
      </w:r>
      <w:r>
        <w:t xml:space="preserve">at Edge relocation. In addition, this solution facilitates New EAS selection by Application Layer providing additional information (an </w:t>
      </w:r>
      <w:r>
        <w:rPr>
          <w:lang w:eastAsia="zh-CN"/>
        </w:rPr>
        <w:t xml:space="preserve">IP subnet that </w:t>
      </w:r>
      <w:r>
        <w:t xml:space="preserve">is representative </w:t>
      </w:r>
      <w:r>
        <w:rPr>
          <w:lang w:val="en-US"/>
        </w:rPr>
        <w:t xml:space="preserve">of the </w:t>
      </w:r>
      <w:r w:rsidRPr="00520DE9">
        <w:rPr>
          <w:lang w:val="en-US"/>
        </w:rPr>
        <w:t>N6 interface</w:t>
      </w:r>
      <w:r>
        <w:rPr>
          <w:lang w:val="en-US"/>
        </w:rPr>
        <w:t xml:space="preserve"> of the target UPF)</w:t>
      </w:r>
      <w:r>
        <w:t>.</w:t>
      </w:r>
    </w:p>
    <w:p w14:paraId="04E7D8F0" w14:textId="7D457B28" w:rsidR="00C94772" w:rsidRDefault="00C94772" w:rsidP="00C94772">
      <w:r>
        <w:t xml:space="preserve">Clause 6.53.2.1 shows </w:t>
      </w:r>
      <w:r w:rsidRPr="00520DE9">
        <w:t>Dynamic ULCL/</w:t>
      </w:r>
      <w:r>
        <w:t xml:space="preserve">BP and </w:t>
      </w:r>
      <w:r w:rsidRPr="00520DE9">
        <w:t xml:space="preserve">Local PSA </w:t>
      </w:r>
      <w:r>
        <w:t>update at edge relocation t</w:t>
      </w:r>
      <w:r w:rsidRPr="00520DE9">
        <w:t>riggered by the DNS messages</w:t>
      </w:r>
      <w:r>
        <w:t>. This solution extends now the coordination of the 5GC connectivity and the Application layer to use also UP Path change notifications</w:t>
      </w:r>
      <w:r w:rsidRPr="00F619FC">
        <w:t xml:space="preserve"> </w:t>
      </w:r>
      <w:r>
        <w:t xml:space="preserve">at Edge Relocation. </w:t>
      </w:r>
      <w:r w:rsidRPr="0018456C">
        <w:t>This functionality with additional coordination is proposed to be part of SMF.</w:t>
      </w:r>
      <w:r>
        <w:t xml:space="preserve"> </w:t>
      </w:r>
    </w:p>
    <w:p w14:paraId="51C2E451" w14:textId="6D929D06" w:rsidR="00F86220" w:rsidRPr="00B3286C" w:rsidRDefault="00F0269C" w:rsidP="00355D16">
      <w:pPr>
        <w:pStyle w:val="TH"/>
      </w:pPr>
      <w:r w:rsidRPr="00B3286C">
        <w:object w:dxaOrig="16920" w:dyaOrig="12768" w14:anchorId="7AAEC03E">
          <v:shape id="_x0000_i1140" type="#_x0000_t75" style="width:450.15pt;height:336.5pt" o:ole="">
            <v:imagedata r:id="rId243" o:title="" cropbottom="1257f" cropright="820f"/>
          </v:shape>
          <o:OLEObject Type="Embed" ProgID="Visio.Drawing.15" ShapeID="_x0000_i1140" DrawAspect="Content" ObjectID="_1665558036" r:id="rId244"/>
        </w:object>
      </w:r>
    </w:p>
    <w:p w14:paraId="3CBDDB4E" w14:textId="422C93DE" w:rsidR="00F86220" w:rsidRPr="00F86220" w:rsidRDefault="00F86220" w:rsidP="00F86220">
      <w:pPr>
        <w:pStyle w:val="TF"/>
      </w:pPr>
      <w:r w:rsidRPr="00F86220">
        <w:t>Figure 6.</w:t>
      </w:r>
      <w:r w:rsidR="00B3286C">
        <w:t>53</w:t>
      </w:r>
      <w:r w:rsidRPr="00F86220">
        <w:t>.2.2-1: Edge Relocation procedure optimized with coordination via AF</w:t>
      </w:r>
    </w:p>
    <w:p w14:paraId="6E6BBBC9" w14:textId="77777777" w:rsidR="00C94772" w:rsidRDefault="00C94772" w:rsidP="00C94772">
      <w:r w:rsidRPr="00A6437A">
        <w:t>For simplicity, the LDNSR is shown as</w:t>
      </w:r>
      <w:r>
        <w:t xml:space="preserve"> a</w:t>
      </w:r>
      <w:r w:rsidRPr="00A6437A">
        <w:t xml:space="preserve"> </w:t>
      </w:r>
      <w:r>
        <w:t>UPF</w:t>
      </w:r>
      <w:r w:rsidRPr="00A6437A">
        <w:t xml:space="preserve"> function. </w:t>
      </w:r>
      <w:r>
        <w:t>LDNSR Placement in an standalone NF after UPF would also be possible.</w:t>
      </w:r>
    </w:p>
    <w:p w14:paraId="3610102C" w14:textId="77777777" w:rsidR="00C94772" w:rsidRDefault="00C94772" w:rsidP="00C94772">
      <w:r>
        <w:t>In this procedure, the AF subscribes to notifications of UP Path change. Subscription should happen any time before Step 3 (TS 23.502 [3] clauses 4.3.6.2 and 4.6.3.4. specify the applicable procedures for session(s) or individual IP addresses (e.g. subscription could be triggered by user application traffic start)).</w:t>
      </w:r>
    </w:p>
    <w:p w14:paraId="21492F18" w14:textId="77777777" w:rsidR="00C94772" w:rsidRDefault="00C94772" w:rsidP="00C94772">
      <w:pPr>
        <w:rPr>
          <w:lang w:eastAsia="zh-CN"/>
        </w:rPr>
      </w:pPr>
      <w:r>
        <w:t>Then, the procedure is as follows:</w:t>
      </w:r>
    </w:p>
    <w:p w14:paraId="0FA06DA9" w14:textId="77777777" w:rsidR="00C94772" w:rsidRPr="003C2447" w:rsidRDefault="00C94772" w:rsidP="00C94772">
      <w:pPr>
        <w:pStyle w:val="B1"/>
        <w:rPr>
          <w:lang w:eastAsia="zh-CN"/>
        </w:rPr>
      </w:pPr>
      <w:r>
        <w:rPr>
          <w:lang w:eastAsia="zh-CN"/>
        </w:rPr>
        <w:t>1.</w:t>
      </w:r>
      <w:r>
        <w:rPr>
          <w:lang w:eastAsia="zh-CN"/>
        </w:rPr>
        <w:tab/>
        <w:t>The PDU Session is established</w:t>
      </w:r>
    </w:p>
    <w:p w14:paraId="189B99E1" w14:textId="74971831" w:rsidR="00C94772" w:rsidRDefault="00C94772" w:rsidP="00C94772">
      <w:pPr>
        <w:pStyle w:val="B1"/>
        <w:rPr>
          <w:rFonts w:eastAsia="MS Mincho"/>
          <w:lang w:val="en-US"/>
        </w:rPr>
      </w:pPr>
      <w:r>
        <w:t>2.</w:t>
      </w:r>
      <w:r>
        <w:tab/>
      </w:r>
      <w:r w:rsidRPr="00520DE9">
        <w:t xml:space="preserve">Dynamic </w:t>
      </w:r>
      <w:r>
        <w:t>BP/</w:t>
      </w:r>
      <w:r w:rsidRPr="00520DE9">
        <w:t>ULCL</w:t>
      </w:r>
      <w:r>
        <w:t xml:space="preserve"> &amp; </w:t>
      </w:r>
      <w:r w:rsidRPr="00520DE9">
        <w:t xml:space="preserve">Local PSA insertion is triggered by the DNS messages for </w:t>
      </w:r>
      <w:r>
        <w:t>Application Domain name resolution. That requires</w:t>
      </w:r>
      <w:r w:rsidRPr="00520DE9">
        <w:t xml:space="preserve"> </w:t>
      </w:r>
      <w:r>
        <w:t xml:space="preserve">involving </w:t>
      </w:r>
      <w:r w:rsidRPr="00520DE9">
        <w:t>LDNSR</w:t>
      </w:r>
      <w:r>
        <w:t xml:space="preserve"> whose functionality is described e.g. in Solution#22.</w:t>
      </w:r>
      <w:r w:rsidRPr="00657754">
        <w:rPr>
          <w:rFonts w:eastAsia="MS Mincho"/>
          <w:lang w:val="en-US"/>
        </w:rPr>
        <w:t xml:space="preserve"> </w:t>
      </w:r>
      <w:r>
        <w:rPr>
          <w:rFonts w:eastAsia="MS Mincho"/>
          <w:lang w:val="en-US"/>
        </w:rPr>
        <w:t>The Domain configuration also includes application preferences for edge relocation, like whether source PSA and target PSA need to coexist for some time to facilitate EAS relocation</w:t>
      </w:r>
    </w:p>
    <w:p w14:paraId="29944C96" w14:textId="762864B1" w:rsidR="00F86220" w:rsidRPr="00A70D1B" w:rsidRDefault="00F86220" w:rsidP="00F86220">
      <w:pPr>
        <w:pStyle w:val="B1"/>
      </w:pPr>
      <w:r>
        <w:tab/>
      </w:r>
      <w:r w:rsidRPr="00A70D1B">
        <w:t>The traffic flows towards the Old EAS through the Source BP/ULCL</w:t>
      </w:r>
      <w:r w:rsidRPr="00A70D1B" w:rsidDel="002A7E47">
        <w:t xml:space="preserve"> </w:t>
      </w:r>
      <w:r w:rsidRPr="00A70D1B">
        <w:t>and Source UPF(</w:t>
      </w:r>
      <w:r w:rsidR="005D5265">
        <w:t>PSA2</w:t>
      </w:r>
      <w:r w:rsidRPr="00A70D1B">
        <w:t>)</w:t>
      </w:r>
      <w:r>
        <w:t>.</w:t>
      </w:r>
    </w:p>
    <w:p w14:paraId="394AD7AE" w14:textId="06C29D08" w:rsidR="00F86220" w:rsidRDefault="00F86220" w:rsidP="00F86220">
      <w:pPr>
        <w:pStyle w:val="B1"/>
        <w:rPr>
          <w:lang w:eastAsia="zh-CN"/>
        </w:rPr>
      </w:pPr>
      <w:r>
        <w:rPr>
          <w:lang w:eastAsia="zh-CN"/>
        </w:rPr>
        <w:t>3.</w:t>
      </w:r>
      <w:r>
        <w:rPr>
          <w:lang w:eastAsia="zh-CN"/>
        </w:rPr>
        <w:tab/>
      </w:r>
      <w:r w:rsidRPr="00A70D1B">
        <w:rPr>
          <w:lang w:eastAsia="zh-CN"/>
        </w:rPr>
        <w:t>The SMF determines that</w:t>
      </w:r>
      <w:r w:rsidRPr="00A70D1B" w:rsidDel="00DB3C7B">
        <w:rPr>
          <w:lang w:eastAsia="zh-CN"/>
        </w:rPr>
        <w:t xml:space="preserve"> </w:t>
      </w:r>
      <w:r>
        <w:rPr>
          <w:lang w:eastAsia="zh-CN"/>
        </w:rPr>
        <w:t xml:space="preserve">simultaneous change </w:t>
      </w:r>
      <w:r w:rsidRPr="00A70D1B">
        <w:rPr>
          <w:lang w:eastAsia="zh-CN"/>
        </w:rPr>
        <w:t>of Source BP/ULCL and Source UPF (</w:t>
      </w:r>
      <w:r w:rsidR="005D5265">
        <w:rPr>
          <w:lang w:eastAsia="zh-CN"/>
        </w:rPr>
        <w:t>PSA2</w:t>
      </w:r>
      <w:r w:rsidRPr="00A70D1B">
        <w:rPr>
          <w:lang w:eastAsia="zh-CN"/>
        </w:rPr>
        <w:t>) is needed. The</w:t>
      </w:r>
      <w:r w:rsidRPr="00A70D1B" w:rsidDel="00DB3C7B">
        <w:rPr>
          <w:lang w:eastAsia="zh-CN"/>
        </w:rPr>
        <w:t xml:space="preserve"> </w:t>
      </w:r>
      <w:r w:rsidRPr="00A70D1B">
        <w:rPr>
          <w:lang w:eastAsia="zh-CN"/>
        </w:rPr>
        <w:t>relocation may be triggered by UE mobility.</w:t>
      </w:r>
    </w:p>
    <w:p w14:paraId="0741091A" w14:textId="1C5912ED" w:rsidR="00F86220" w:rsidRDefault="00F86220" w:rsidP="00F86220">
      <w:pPr>
        <w:pStyle w:val="B1"/>
        <w:rPr>
          <w:lang w:eastAsia="zh-CN"/>
        </w:rPr>
      </w:pPr>
      <w:r>
        <w:rPr>
          <w:lang w:eastAsia="zh-CN"/>
        </w:rPr>
        <w:t>4.</w:t>
      </w:r>
      <w:r>
        <w:rPr>
          <w:lang w:eastAsia="zh-CN"/>
        </w:rPr>
        <w:tab/>
        <w:t xml:space="preserve">Based on the AF subscription, the SMF sends an early notification to the AF that is including the corresponding source and target DNAI. For the target DNAI, SMF includes also an IP subnet. This subnet </w:t>
      </w:r>
      <w:r>
        <w:t xml:space="preserve">is representative </w:t>
      </w:r>
      <w:r>
        <w:rPr>
          <w:lang w:val="en-US"/>
        </w:rPr>
        <w:t xml:space="preserve">of the </w:t>
      </w:r>
      <w:r w:rsidRPr="00520DE9">
        <w:rPr>
          <w:lang w:val="en-US"/>
        </w:rPr>
        <w:t>N6 interface</w:t>
      </w:r>
      <w:r>
        <w:rPr>
          <w:lang w:val="en-US"/>
        </w:rPr>
        <w:t xml:space="preserve"> of the target UPF (</w:t>
      </w:r>
      <w:r w:rsidR="005D5265">
        <w:rPr>
          <w:lang w:val="en-US"/>
        </w:rPr>
        <w:t>PSA3</w:t>
      </w:r>
      <w:r>
        <w:rPr>
          <w:lang w:val="en-US"/>
        </w:rPr>
        <w:t xml:space="preserve">) </w:t>
      </w:r>
      <w:r>
        <w:rPr>
          <w:lang w:eastAsia="zh-CN"/>
        </w:rPr>
        <w:t>(i.e. it is similar to the ECS added by LDNSR to DNS queries of EC Domains</w:t>
      </w:r>
      <w:r>
        <w:t>)</w:t>
      </w:r>
      <w:r>
        <w:rPr>
          <w:lang w:eastAsia="zh-CN"/>
        </w:rPr>
        <w:t>.</w:t>
      </w:r>
      <w:r w:rsidRPr="00270BAA">
        <w:rPr>
          <w:lang w:eastAsia="zh-CN"/>
        </w:rPr>
        <w:t xml:space="preserve">The SMF does not </w:t>
      </w:r>
      <w:r>
        <w:rPr>
          <w:lang w:eastAsia="zh-CN"/>
        </w:rPr>
        <w:t>proceed</w:t>
      </w:r>
      <w:r w:rsidRPr="00270BAA">
        <w:rPr>
          <w:lang w:eastAsia="zh-CN"/>
        </w:rPr>
        <w:t xml:space="preserve"> until it receives a positive response from the AF, as described in </w:t>
      </w:r>
      <w:r w:rsidR="004174B9" w:rsidRPr="00270BAA">
        <w:rPr>
          <w:lang w:eastAsia="zh-CN"/>
        </w:rPr>
        <w:t>TS</w:t>
      </w:r>
      <w:r w:rsidR="004174B9">
        <w:rPr>
          <w:lang w:eastAsia="zh-CN"/>
        </w:rPr>
        <w:t> </w:t>
      </w:r>
      <w:r w:rsidR="004174B9" w:rsidRPr="00270BAA">
        <w:rPr>
          <w:lang w:eastAsia="zh-CN"/>
        </w:rPr>
        <w:t>23.501</w:t>
      </w:r>
      <w:r w:rsidR="004174B9">
        <w:rPr>
          <w:lang w:eastAsia="zh-CN"/>
        </w:rPr>
        <w:t> </w:t>
      </w:r>
      <w:r w:rsidR="004174B9" w:rsidRPr="00270BAA">
        <w:rPr>
          <w:lang w:eastAsia="zh-CN"/>
        </w:rPr>
        <w:t>[</w:t>
      </w:r>
      <w:r w:rsidRPr="00270BAA">
        <w:rPr>
          <w:lang w:eastAsia="zh-CN"/>
        </w:rPr>
        <w:t xml:space="preserve">2] </w:t>
      </w:r>
      <w:r w:rsidR="004174B9">
        <w:rPr>
          <w:lang w:eastAsia="zh-CN"/>
        </w:rPr>
        <w:t>clause </w:t>
      </w:r>
      <w:r w:rsidRPr="00270BAA">
        <w:rPr>
          <w:lang w:eastAsia="zh-CN"/>
        </w:rPr>
        <w:t>5.6.7.</w:t>
      </w:r>
    </w:p>
    <w:p w14:paraId="6506EA95" w14:textId="189F1855" w:rsidR="00F86220" w:rsidRDefault="00F86220" w:rsidP="00F86220">
      <w:pPr>
        <w:pStyle w:val="B1"/>
        <w:rPr>
          <w:lang w:eastAsia="zh-CN"/>
        </w:rPr>
      </w:pPr>
      <w:r>
        <w:rPr>
          <w:lang w:eastAsia="zh-CN"/>
        </w:rPr>
        <w:t>5.</w:t>
      </w:r>
      <w:r>
        <w:rPr>
          <w:lang w:eastAsia="zh-CN"/>
        </w:rPr>
        <w:tab/>
        <w:t>Based on the information received in step</w:t>
      </w:r>
      <w:r>
        <w:t> </w:t>
      </w:r>
      <w:r>
        <w:rPr>
          <w:lang w:eastAsia="zh-CN"/>
        </w:rPr>
        <w:t>4, the AF determines that EAS relocation is needed, and it determines the new Edge AS. As an example, AF could use DNS and include the received IP subnet as ECS in the DNS query to resolve into the EAS that is closets to the target UPF (</w:t>
      </w:r>
      <w:r w:rsidR="005D5265">
        <w:rPr>
          <w:lang w:eastAsia="zh-CN"/>
        </w:rPr>
        <w:t>PSA3</w:t>
      </w:r>
      <w:r>
        <w:rPr>
          <w:lang w:eastAsia="zh-CN"/>
        </w:rPr>
        <w:t>).</w:t>
      </w:r>
    </w:p>
    <w:p w14:paraId="396C9EB6" w14:textId="77777777" w:rsidR="00C94772" w:rsidRDefault="00C94772" w:rsidP="00C94772">
      <w:pPr>
        <w:pStyle w:val="B1"/>
        <w:rPr>
          <w:lang w:eastAsia="zh-CN"/>
        </w:rPr>
      </w:pPr>
      <w:r>
        <w:rPr>
          <w:lang w:eastAsia="zh-CN"/>
        </w:rPr>
        <w:lastRenderedPageBreak/>
        <w:t>6.</w:t>
      </w:r>
      <w:r>
        <w:rPr>
          <w:lang w:eastAsia="zh-CN"/>
        </w:rPr>
        <w:tab/>
      </w:r>
      <w:r w:rsidRPr="00936B59">
        <w:rPr>
          <w:lang w:eastAsia="zh-CN"/>
        </w:rPr>
        <w:t>The</w:t>
      </w:r>
      <w:r w:rsidRPr="00EB1E71">
        <w:rPr>
          <w:lang w:eastAsia="zh-CN"/>
        </w:rPr>
        <w:t xml:space="preserve"> AF sends a </w:t>
      </w:r>
      <w:r>
        <w:rPr>
          <w:noProof/>
        </w:rPr>
        <w:t>Nsmf_EventExposure_AppRelocationInfo service operation</w:t>
      </w:r>
      <w:r>
        <w:t xml:space="preserve"> </w:t>
      </w:r>
      <w:r w:rsidRPr="006F35D0">
        <w:rPr>
          <w:lang w:eastAsia="zh-CN"/>
        </w:rPr>
        <w:t>to the SMF</w:t>
      </w:r>
      <w:r>
        <w:rPr>
          <w:lang w:eastAsia="zh-CN"/>
        </w:rPr>
        <w:t xml:space="preserve"> for this UE, as described in clause 4.3.6.3 of TS 23.502 [3].</w:t>
      </w:r>
      <w:r w:rsidRPr="006F35D0">
        <w:rPr>
          <w:lang w:eastAsia="zh-CN"/>
        </w:rPr>
        <w:t xml:space="preserve"> In </w:t>
      </w:r>
      <w:r>
        <w:rPr>
          <w:lang w:eastAsia="zh-CN"/>
        </w:rPr>
        <w:t>this message</w:t>
      </w:r>
      <w:r w:rsidRPr="006F35D0">
        <w:rPr>
          <w:lang w:eastAsia="zh-CN"/>
        </w:rPr>
        <w:t xml:space="preserve">, the AF </w:t>
      </w:r>
      <w:r>
        <w:rPr>
          <w:lang w:eastAsia="zh-CN"/>
        </w:rPr>
        <w:t>acknowledges</w:t>
      </w:r>
      <w:r w:rsidRPr="006F35D0">
        <w:rPr>
          <w:lang w:eastAsia="zh-CN"/>
        </w:rPr>
        <w:t xml:space="preserve"> </w:t>
      </w:r>
      <w:r>
        <w:rPr>
          <w:lang w:eastAsia="zh-CN"/>
        </w:rPr>
        <w:t>the notification. AF may provide</w:t>
      </w:r>
      <w:r>
        <w:rPr>
          <w:noProof/>
        </w:rPr>
        <w:t xml:space="preserve"> N6 traffic routing information associated to the target DNAI. If an IP subnet was received, AF also provides the IP address of the selected EAS. SMF may update the Session based on the seleted EAS. At this stage the new path is not yet established, and any further application action may be on hold till late nofication is received.</w:t>
      </w:r>
    </w:p>
    <w:p w14:paraId="5EA92233" w14:textId="6D37EA1B" w:rsidR="00C94772" w:rsidRPr="00A70D1B" w:rsidRDefault="00C94772" w:rsidP="00C94772">
      <w:pPr>
        <w:pStyle w:val="B1"/>
        <w:rPr>
          <w:lang w:eastAsia="zh-CN"/>
        </w:rPr>
      </w:pPr>
      <w:r>
        <w:rPr>
          <w:lang w:eastAsia="zh-CN"/>
        </w:rPr>
        <w:t>7</w:t>
      </w:r>
      <w:r w:rsidRPr="000E689B">
        <w:rPr>
          <w:lang w:eastAsia="zh-CN"/>
        </w:rPr>
        <w:t>.</w:t>
      </w:r>
      <w:r>
        <w:rPr>
          <w:lang w:eastAsia="zh-CN"/>
        </w:rPr>
        <w:tab/>
      </w:r>
      <w:r w:rsidRPr="000E689B">
        <w:rPr>
          <w:lang w:eastAsia="zh-CN"/>
        </w:rPr>
        <w:t>The SMF infers from the</w:t>
      </w:r>
      <w:r>
        <w:rPr>
          <w:lang w:eastAsia="zh-CN"/>
        </w:rPr>
        <w:t xml:space="preserve"> </w:t>
      </w:r>
      <w:r>
        <w:rPr>
          <w:rFonts w:eastAsia="MS Mincho"/>
          <w:lang w:val="en-US"/>
        </w:rPr>
        <w:t>domain preferences for edge relocation</w:t>
      </w:r>
      <w:r>
        <w:rPr>
          <w:lang w:eastAsia="zh-CN"/>
        </w:rPr>
        <w:t xml:space="preserve"> of the application(s) steered via </w:t>
      </w:r>
      <w:r w:rsidRPr="000E689B">
        <w:rPr>
          <w:lang w:eastAsia="zh-CN"/>
        </w:rPr>
        <w:t>BP/ULCL &amp; Local PSA</w:t>
      </w:r>
      <w:r>
        <w:rPr>
          <w:lang w:eastAsia="zh-CN"/>
        </w:rPr>
        <w:t xml:space="preserve"> in this PDU Session</w:t>
      </w:r>
      <w:r w:rsidRPr="000E689B">
        <w:rPr>
          <w:lang w:eastAsia="zh-CN"/>
        </w:rPr>
        <w:t>, that at change of BP/ULCL &amp; Local PSA, the Target UPF (P</w:t>
      </w:r>
      <w:r>
        <w:rPr>
          <w:lang w:eastAsia="zh-CN"/>
        </w:rPr>
        <w:t>SA3</w:t>
      </w:r>
      <w:r w:rsidRPr="000E689B">
        <w:rPr>
          <w:lang w:eastAsia="zh-CN"/>
        </w:rPr>
        <w:t xml:space="preserve">) and the </w:t>
      </w:r>
      <w:r>
        <w:rPr>
          <w:lang w:eastAsia="zh-CN"/>
        </w:rPr>
        <w:t>Source</w:t>
      </w:r>
      <w:r w:rsidRPr="000E689B">
        <w:rPr>
          <w:lang w:eastAsia="zh-CN"/>
        </w:rPr>
        <w:t xml:space="preserve"> UPF (P</w:t>
      </w:r>
      <w:r>
        <w:rPr>
          <w:lang w:eastAsia="zh-CN"/>
        </w:rPr>
        <w:t>SA2</w:t>
      </w:r>
      <w:r w:rsidRPr="000E689B">
        <w:rPr>
          <w:lang w:eastAsia="zh-CN"/>
        </w:rPr>
        <w:t>) need to coexist for some time</w:t>
      </w:r>
      <w:r>
        <w:rPr>
          <w:lang w:eastAsia="zh-CN"/>
        </w:rPr>
        <w:t>, that is that session continuity upon ULCL relocation is to be used</w:t>
      </w:r>
      <w:r w:rsidRPr="000E689B">
        <w:rPr>
          <w:lang w:eastAsia="zh-CN"/>
        </w:rPr>
        <w:t xml:space="preserve"> (as described in </w:t>
      </w:r>
      <w:r>
        <w:rPr>
          <w:lang w:eastAsia="zh-CN"/>
        </w:rPr>
        <w:t>clause </w:t>
      </w:r>
      <w:r w:rsidRPr="000E689B">
        <w:rPr>
          <w:lang w:eastAsia="zh-CN"/>
        </w:rPr>
        <w:t>4.3.5.7 of TS</w:t>
      </w:r>
      <w:r>
        <w:rPr>
          <w:lang w:eastAsia="zh-CN"/>
        </w:rPr>
        <w:t> </w:t>
      </w:r>
      <w:r w:rsidRPr="000E689B">
        <w:rPr>
          <w:lang w:eastAsia="zh-CN"/>
        </w:rPr>
        <w:t>23.502</w:t>
      </w:r>
      <w:r>
        <w:rPr>
          <w:lang w:eastAsia="zh-CN"/>
        </w:rPr>
        <w:t> [3])</w:t>
      </w:r>
      <w:r w:rsidRPr="000E689B">
        <w:rPr>
          <w:lang w:eastAsia="zh-CN"/>
        </w:rPr>
        <w:t>:</w:t>
      </w:r>
    </w:p>
    <w:p w14:paraId="1991DCDD" w14:textId="3C4D4F94" w:rsidR="00C94772" w:rsidRDefault="00C94772" w:rsidP="00C94772">
      <w:pPr>
        <w:pStyle w:val="B2"/>
        <w:rPr>
          <w:lang w:eastAsia="zh-CN"/>
        </w:rPr>
      </w:pPr>
      <w:r>
        <w:t>-</w:t>
      </w:r>
      <w:r>
        <w:tab/>
        <w:t>A</w:t>
      </w:r>
      <w:r w:rsidRPr="001302C2">
        <w:t xml:space="preserve"> temporary N9 forwarding tunnel is established </w:t>
      </w:r>
      <w:r>
        <w:t>so that traffic can continue to Old EAS via S</w:t>
      </w:r>
      <w:r w:rsidRPr="000E689B">
        <w:t>ource (P</w:t>
      </w:r>
      <w:r>
        <w:t>SA2</w:t>
      </w:r>
      <w:r w:rsidRPr="000E689B">
        <w:t>)</w:t>
      </w:r>
      <w:r>
        <w:t>. This is described in TS 23.501 [2], clause 5.6.4.2</w:t>
      </w:r>
      <w:r w:rsidRPr="00355D16">
        <w:t>.</w:t>
      </w:r>
    </w:p>
    <w:p w14:paraId="0BD2D810" w14:textId="05107374" w:rsidR="00C94772" w:rsidRDefault="00C94772" w:rsidP="00C94772">
      <w:pPr>
        <w:pStyle w:val="B2"/>
      </w:pPr>
      <w:r>
        <w:rPr>
          <w:lang w:eastAsia="zh-CN"/>
        </w:rPr>
        <w:t>-</w:t>
      </w:r>
      <w:r>
        <w:rPr>
          <w:lang w:eastAsia="zh-CN"/>
        </w:rPr>
        <w:tab/>
        <w:t xml:space="preserve">Current </w:t>
      </w:r>
      <w:r w:rsidRPr="00046932">
        <w:rPr>
          <w:lang w:eastAsia="zh-CN"/>
        </w:rPr>
        <w:t>Source BP/ULCL and Source UPF</w:t>
      </w:r>
      <w:r>
        <w:rPr>
          <w:lang w:eastAsia="zh-CN"/>
        </w:rPr>
        <w:t xml:space="preserve"> </w:t>
      </w:r>
      <w:r w:rsidRPr="00046932">
        <w:rPr>
          <w:lang w:eastAsia="zh-CN"/>
        </w:rPr>
        <w:t>(P</w:t>
      </w:r>
      <w:r>
        <w:rPr>
          <w:lang w:eastAsia="zh-CN"/>
        </w:rPr>
        <w:t>SA2</w:t>
      </w:r>
      <w:r w:rsidRPr="00046932">
        <w:rPr>
          <w:lang w:eastAsia="zh-CN"/>
        </w:rPr>
        <w:t>)</w:t>
      </w:r>
      <w:r>
        <w:rPr>
          <w:lang w:eastAsia="zh-CN"/>
        </w:rPr>
        <w:t xml:space="preserve"> are kept and a timer is started (the SMF could set inactivity timers for the traffic through the </w:t>
      </w:r>
      <w:r w:rsidRPr="00046932">
        <w:rPr>
          <w:lang w:eastAsia="zh-CN"/>
        </w:rPr>
        <w:t>Source BP/ULCL and Source UPF</w:t>
      </w:r>
      <w:r>
        <w:rPr>
          <w:lang w:eastAsia="zh-CN"/>
        </w:rPr>
        <w:t xml:space="preserve"> </w:t>
      </w:r>
      <w:r w:rsidRPr="00046932">
        <w:rPr>
          <w:lang w:eastAsia="zh-CN"/>
        </w:rPr>
        <w:t>(P</w:t>
      </w:r>
      <w:r>
        <w:rPr>
          <w:lang w:eastAsia="zh-CN"/>
        </w:rPr>
        <w:t>SA2</w:t>
      </w:r>
      <w:r w:rsidRPr="00046932">
        <w:rPr>
          <w:lang w:eastAsia="zh-CN"/>
        </w:rPr>
        <w:t>)</w:t>
      </w:r>
      <w:r>
        <w:rPr>
          <w:lang w:eastAsia="zh-CN"/>
        </w:rPr>
        <w:t xml:space="preserve"> to remove them after a period of inactivity). The traffic filters in target </w:t>
      </w:r>
      <w:r w:rsidRPr="00046932">
        <w:rPr>
          <w:lang w:eastAsia="zh-CN"/>
        </w:rPr>
        <w:t xml:space="preserve">BP/ULCL </w:t>
      </w:r>
      <w:r>
        <w:rPr>
          <w:lang w:eastAsia="zh-CN"/>
        </w:rPr>
        <w:t>are provisioned to</w:t>
      </w:r>
      <w:r w:rsidRPr="001302C2">
        <w:t xml:space="preserve"> support session continuity during EAS </w:t>
      </w:r>
      <w:r>
        <w:t>relocation:</w:t>
      </w:r>
    </w:p>
    <w:p w14:paraId="32B7A61F" w14:textId="10F10090" w:rsidR="00C94772" w:rsidRDefault="00903A8E" w:rsidP="00903A8E">
      <w:pPr>
        <w:pStyle w:val="B1"/>
      </w:pPr>
      <w:r>
        <w:tab/>
      </w:r>
      <w:r w:rsidR="00C94772">
        <w:t>The</w:t>
      </w:r>
      <w:r w:rsidR="00C94772" w:rsidRPr="00620E70">
        <w:t xml:space="preserve"> </w:t>
      </w:r>
      <w:r w:rsidR="00C94772">
        <w:t xml:space="preserve">UE </w:t>
      </w:r>
      <w:r w:rsidR="00C94772" w:rsidRPr="00620E70">
        <w:t xml:space="preserve">traffic </w:t>
      </w:r>
      <w:r w:rsidR="00C94772">
        <w:t>continues to</w:t>
      </w:r>
      <w:r w:rsidR="00C94772" w:rsidRPr="00620E70">
        <w:t xml:space="preserve"> </w:t>
      </w:r>
      <w:r w:rsidR="00C94772">
        <w:t>reach</w:t>
      </w:r>
      <w:r w:rsidR="00C94772" w:rsidRPr="00620E70">
        <w:t xml:space="preserve"> the old EAS</w:t>
      </w:r>
      <w:r w:rsidR="00C94772" w:rsidRPr="00504DE4">
        <w:t xml:space="preserve"> </w:t>
      </w:r>
      <w:r w:rsidR="00C94772">
        <w:t>via the</w:t>
      </w:r>
      <w:r w:rsidR="00C94772" w:rsidRPr="00046932">
        <w:t xml:space="preserve"> Source UPF</w:t>
      </w:r>
      <w:r w:rsidR="00C94772">
        <w:t xml:space="preserve"> </w:t>
      </w:r>
      <w:r w:rsidR="00C94772" w:rsidRPr="00046932">
        <w:t>(P</w:t>
      </w:r>
      <w:r w:rsidR="00C94772">
        <w:t>SA2</w:t>
      </w:r>
      <w:r w:rsidR="00C94772" w:rsidRPr="00046932">
        <w:t>)</w:t>
      </w:r>
      <w:r w:rsidR="00C94772">
        <w:t>. This will be useful especially while EAS relocation is being completed and allows the application client to switch to the new when it better suits the application (e</w:t>
      </w:r>
      <w:r w:rsidR="00C94772" w:rsidRPr="00620E70">
        <w:t>.</w:t>
      </w:r>
      <w:r w:rsidR="00C94772">
        <w:t>g. in coordination with the EAS(s)).</w:t>
      </w:r>
    </w:p>
    <w:p w14:paraId="549092B1" w14:textId="63F7C05C" w:rsidR="00C94772" w:rsidRPr="00B3286C" w:rsidRDefault="00C94772" w:rsidP="00C94772">
      <w:pPr>
        <w:pStyle w:val="B1"/>
      </w:pPr>
      <w:r w:rsidRPr="00B3286C">
        <w:t>8.</w:t>
      </w:r>
      <w:r w:rsidRPr="00B3286C">
        <w:tab/>
        <w:t>After Target BP/ULCL and Target UPF (P</w:t>
      </w:r>
      <w:r>
        <w:t>SA3</w:t>
      </w:r>
      <w:r w:rsidRPr="00B3286C">
        <w:t>) have been activated (Steps 2-8 in Figure 4.3.5.7-1 in TS</w:t>
      </w:r>
      <w:r>
        <w:t> </w:t>
      </w:r>
      <w:r w:rsidRPr="00B3286C">
        <w:t>23.502</w:t>
      </w:r>
      <w:r>
        <w:t> </w:t>
      </w:r>
      <w:r w:rsidRPr="00B3286C">
        <w:t xml:space="preserve">[3]), the SMF sends event exposure to AF (late notification) about the new UP path. If NEF is used, then this translates to Nnef_TraffcInfluence_Notify to the AF, as specified in </w:t>
      </w:r>
      <w:r>
        <w:t>clause </w:t>
      </w:r>
      <w:r w:rsidRPr="00B3286C">
        <w:t>4.3.6.3 of TS</w:t>
      </w:r>
      <w:r>
        <w:t> </w:t>
      </w:r>
      <w:r w:rsidRPr="00B3286C">
        <w:t>23.502</w:t>
      </w:r>
      <w:r>
        <w:t> </w:t>
      </w:r>
      <w:r w:rsidRPr="00B3286C">
        <w:t>[3].</w:t>
      </w:r>
      <w:r>
        <w:tab/>
      </w:r>
    </w:p>
    <w:p w14:paraId="2507A10A" w14:textId="77150435" w:rsidR="00F86220" w:rsidRPr="00B3286C" w:rsidRDefault="00F86220" w:rsidP="00B3286C">
      <w:pPr>
        <w:pStyle w:val="B1"/>
      </w:pPr>
      <w:r w:rsidRPr="00B3286C">
        <w:t>9.</w:t>
      </w:r>
      <w:r w:rsidR="00770EF6">
        <w:tab/>
      </w:r>
      <w:r w:rsidRPr="00B3286C">
        <w:t>Context migration between old and new EAS completes.</w:t>
      </w:r>
    </w:p>
    <w:p w14:paraId="30B9B714" w14:textId="7F96BD9E" w:rsidR="00F86220" w:rsidRPr="00B3286C" w:rsidRDefault="00F86220" w:rsidP="00B3286C">
      <w:pPr>
        <w:pStyle w:val="B1"/>
      </w:pPr>
      <w:r w:rsidRPr="00B3286C">
        <w:t>10.</w:t>
      </w:r>
      <w:r w:rsidRPr="00B3286C">
        <w:tab/>
        <w:t>Application client is instructed for when and how to switch to the New EAS, using Application Layer procedures.</w:t>
      </w:r>
    </w:p>
    <w:p w14:paraId="5FB147D1" w14:textId="11B12B2F" w:rsidR="00F86220" w:rsidRPr="00B3286C" w:rsidRDefault="00F86220" w:rsidP="00B3286C">
      <w:pPr>
        <w:pStyle w:val="B1"/>
      </w:pPr>
      <w:r w:rsidRPr="00B3286C">
        <w:t>11.</w:t>
      </w:r>
      <w:r w:rsidRPr="00B3286C">
        <w:tab/>
        <w:t>The SMF removes the Source BP/ULCL and Source UPF (</w:t>
      </w:r>
      <w:r w:rsidR="005D5265">
        <w:t>PSA2</w:t>
      </w:r>
      <w:r w:rsidRPr="00B3286C">
        <w:t>) after the timer started in Step 7 expires.</w:t>
      </w:r>
    </w:p>
    <w:p w14:paraId="2F1CF6B1" w14:textId="1709B40E" w:rsidR="00F86220" w:rsidRPr="00663850" w:rsidRDefault="00F86220" w:rsidP="00F86220">
      <w:pPr>
        <w:pStyle w:val="Heading3"/>
      </w:pPr>
      <w:bookmarkStart w:id="4005" w:name="_Toc50467016"/>
      <w:bookmarkStart w:id="4006" w:name="_Toc50468360"/>
      <w:bookmarkStart w:id="4007" w:name="_Toc50468630"/>
      <w:bookmarkStart w:id="4008" w:name="_Toc50468901"/>
      <w:bookmarkStart w:id="4009" w:name="_Toc50630875"/>
      <w:bookmarkStart w:id="4010" w:name="_Toc54944225"/>
      <w:r w:rsidRPr="00663850">
        <w:t>6.</w:t>
      </w:r>
      <w:r w:rsidR="00195371">
        <w:t>53</w:t>
      </w:r>
      <w:r w:rsidRPr="00663850">
        <w:t>.3</w:t>
      </w:r>
      <w:r w:rsidRPr="00663850">
        <w:tab/>
        <w:t>Impacts on Existing Nodes and Functionality</w:t>
      </w:r>
      <w:bookmarkEnd w:id="4005"/>
      <w:bookmarkEnd w:id="4006"/>
      <w:bookmarkEnd w:id="4007"/>
      <w:bookmarkEnd w:id="4008"/>
      <w:bookmarkEnd w:id="4009"/>
      <w:bookmarkEnd w:id="4010"/>
    </w:p>
    <w:p w14:paraId="0DA8234D" w14:textId="520660C8" w:rsidR="00C94772" w:rsidRDefault="00C94772" w:rsidP="00C94772">
      <w:bookmarkStart w:id="4011" w:name="_Toc50467017"/>
      <w:bookmarkStart w:id="4012" w:name="_Toc50468361"/>
      <w:bookmarkStart w:id="4013" w:name="_Toc50468631"/>
      <w:bookmarkStart w:id="4014" w:name="_Toc50468902"/>
      <w:bookmarkStart w:id="4015" w:name="_Toc50630876"/>
      <w:r>
        <w:t>1.</w:t>
      </w:r>
      <w:r>
        <w:tab/>
        <w:t xml:space="preserve">Impacts related to </w:t>
      </w:r>
      <w:r w:rsidRPr="00520DE9">
        <w:t>Dynamic ULCL/</w:t>
      </w:r>
      <w:r>
        <w:t xml:space="preserve">BP and </w:t>
      </w:r>
      <w:r w:rsidRPr="00520DE9">
        <w:t xml:space="preserve">Local PSA </w:t>
      </w:r>
      <w:r>
        <w:t>update at edge relocation t</w:t>
      </w:r>
      <w:r w:rsidRPr="00520DE9">
        <w:t>riggered by the DNS messages</w:t>
      </w:r>
      <w:r>
        <w:t xml:space="preserve"> a are described for Solution #22.2.</w:t>
      </w:r>
      <w:r>
        <w:tab/>
        <w:t>Impacts related to Extensions for service continuity as described in this solution for the Basic Procedure (clause 6.53.2.1):</w:t>
      </w:r>
    </w:p>
    <w:p w14:paraId="4084E6C5" w14:textId="63C79FDE" w:rsidR="00C94772" w:rsidRPr="006F3B2B" w:rsidRDefault="00C94772" w:rsidP="00C94772">
      <w:r>
        <w:t>-   SMF may be configured with the Application preferences for PSA coexistence at edge relocation.</w:t>
      </w:r>
    </w:p>
    <w:p w14:paraId="4595E53D" w14:textId="77777777" w:rsidR="00C94772" w:rsidRDefault="00C94772" w:rsidP="00C94772">
      <w:r>
        <w:t>3.</w:t>
      </w:r>
      <w:r>
        <w:tab/>
        <w:t>Impacts related to Extensions for service continuity as described in this solution to optimize the edge relocation procedure (clause 6.53.2.2):</w:t>
      </w:r>
    </w:p>
    <w:p w14:paraId="22882E8D" w14:textId="77777777" w:rsidR="00C94772" w:rsidRPr="00195371" w:rsidRDefault="00C94772" w:rsidP="00C94772">
      <w:pPr>
        <w:pStyle w:val="B1"/>
      </w:pPr>
      <w:r w:rsidRPr="00B3286C">
        <w:t>-</w:t>
      </w:r>
      <w:r w:rsidRPr="00B3286C">
        <w:tab/>
        <w:t xml:space="preserve">SMF to determine, at edge relocation, the IP subnet that is representative of the N6 interface of the target UPF (PSA) for the target DNAI and to include it </w:t>
      </w:r>
      <w:r w:rsidRPr="00195371">
        <w:t>in the Nsmf_EventExposure_Notify (early) the AF.</w:t>
      </w:r>
    </w:p>
    <w:p w14:paraId="5D6EA572" w14:textId="77777777" w:rsidR="00C94772" w:rsidRPr="00300BBB" w:rsidRDefault="00C94772" w:rsidP="00C94772">
      <w:pPr>
        <w:pStyle w:val="B1"/>
      </w:pPr>
      <w:r w:rsidRPr="00195371">
        <w:t>-</w:t>
      </w:r>
      <w:r w:rsidRPr="00195371">
        <w:tab/>
        <w:t xml:space="preserve">AF to determine, when Nsmf_EventExposure_Notify (early) is received with the IP subnet, </w:t>
      </w:r>
      <w:r w:rsidRPr="00237D21">
        <w:t xml:space="preserve">the New EAS </w:t>
      </w:r>
      <w:r w:rsidRPr="00300BBB">
        <w:t>IP address and include it in the Nsmf_EventExposure_AppRelocationInfo service operation to the SMF.</w:t>
      </w:r>
    </w:p>
    <w:p w14:paraId="78CDF887" w14:textId="32A0EA7B" w:rsidR="00C94772" w:rsidRPr="006F3B2B" w:rsidRDefault="00C94772" w:rsidP="00C94772">
      <w:pPr>
        <w:pStyle w:val="B1"/>
      </w:pPr>
      <w:r w:rsidRPr="00300BBB">
        <w:t>-</w:t>
      </w:r>
      <w:r w:rsidRPr="00300BBB">
        <w:tab/>
        <w:t xml:space="preserve">SMF </w:t>
      </w:r>
      <w:r>
        <w:t>take into account for the PDU Session Update the</w:t>
      </w:r>
      <w:r w:rsidRPr="006F3B2B">
        <w:t xml:space="preserve"> </w:t>
      </w:r>
      <w:r>
        <w:t>Application</w:t>
      </w:r>
      <w:r w:rsidRPr="006F3B2B">
        <w:t xml:space="preserve"> </w:t>
      </w:r>
      <w:r>
        <w:t>preferences for whether PSAs should coexist for the Application</w:t>
      </w:r>
      <w:r w:rsidRPr="006F3B2B">
        <w:t xml:space="preserve"> and the EAS received in the Nsmf_EventExposure_AppRelocationInfo.</w:t>
      </w:r>
    </w:p>
    <w:p w14:paraId="30DF185F" w14:textId="78206831" w:rsidR="00195371" w:rsidRPr="00195371" w:rsidRDefault="00195371" w:rsidP="00195371">
      <w:pPr>
        <w:pStyle w:val="Heading2"/>
      </w:pPr>
      <w:bookmarkStart w:id="4016" w:name="_Toc54944226"/>
      <w:r w:rsidRPr="00195371">
        <w:t>6.54</w:t>
      </w:r>
      <w:r w:rsidRPr="00195371">
        <w:tab/>
        <w:t>Solution #54: EAS relocation for SSC mode 3 PDU Session</w:t>
      </w:r>
      <w:bookmarkEnd w:id="4011"/>
      <w:bookmarkEnd w:id="4012"/>
      <w:bookmarkEnd w:id="4013"/>
      <w:bookmarkEnd w:id="4014"/>
      <w:bookmarkEnd w:id="4015"/>
      <w:bookmarkEnd w:id="4016"/>
    </w:p>
    <w:p w14:paraId="79B6B6E5" w14:textId="77777777" w:rsidR="00195371" w:rsidRDefault="00195371" w:rsidP="00195371">
      <w:r>
        <w:t>This solution is for Key Issue #2 on EAS relocation after PDU session re-establishment for SSC mode 3 PDU session.</w:t>
      </w:r>
    </w:p>
    <w:p w14:paraId="71936CD8" w14:textId="70C1150D" w:rsidR="00195371" w:rsidRPr="00195371" w:rsidRDefault="00195371" w:rsidP="00195371">
      <w:pPr>
        <w:pStyle w:val="Heading3"/>
      </w:pPr>
      <w:bookmarkStart w:id="4017" w:name="_Toc50467018"/>
      <w:bookmarkStart w:id="4018" w:name="_Toc50468362"/>
      <w:bookmarkStart w:id="4019" w:name="_Toc50468632"/>
      <w:bookmarkStart w:id="4020" w:name="_Toc50468903"/>
      <w:bookmarkStart w:id="4021" w:name="_Toc50630877"/>
      <w:bookmarkStart w:id="4022" w:name="_Toc54944227"/>
      <w:r w:rsidRPr="00195371">
        <w:t>6.54.1</w:t>
      </w:r>
      <w:r w:rsidRPr="00195371">
        <w:tab/>
        <w:t>Description</w:t>
      </w:r>
      <w:bookmarkEnd w:id="4017"/>
      <w:bookmarkEnd w:id="4018"/>
      <w:bookmarkEnd w:id="4019"/>
      <w:bookmarkEnd w:id="4020"/>
      <w:bookmarkEnd w:id="4021"/>
      <w:bookmarkEnd w:id="4022"/>
    </w:p>
    <w:p w14:paraId="3FC38BD6" w14:textId="77777777" w:rsidR="00195371" w:rsidRPr="00763B37" w:rsidRDefault="00195371" w:rsidP="00195371">
      <w:pPr>
        <w:rPr>
          <w:lang w:eastAsia="zh-CN"/>
        </w:rPr>
      </w:pPr>
      <w:r>
        <w:rPr>
          <w:lang w:eastAsia="zh-CN"/>
        </w:rPr>
        <w:t xml:space="preserve">The AF (e.g. Old EAS) subscribes to UP path change notification. After the PDU Session re-establishment of the SSC mode 3 PDU Session, the SMF sends UP Path change notification to the AF, providing the new DNAI of the PDU </w:t>
      </w:r>
      <w:r>
        <w:rPr>
          <w:lang w:eastAsia="zh-CN"/>
        </w:rPr>
        <w:lastRenderedPageBreak/>
        <w:t>Session Anchor UPF of the new PDU Session. The AF reselects target EAS based on the new DNAI and triggers context relocation between old EAS and new EAS.</w:t>
      </w:r>
    </w:p>
    <w:p w14:paraId="4BD863D6" w14:textId="4D843271" w:rsidR="00195371" w:rsidRPr="00195371" w:rsidRDefault="00195371" w:rsidP="00195371">
      <w:pPr>
        <w:pStyle w:val="Heading3"/>
      </w:pPr>
      <w:bookmarkStart w:id="4023" w:name="_Toc50467019"/>
      <w:bookmarkStart w:id="4024" w:name="_Toc50468363"/>
      <w:bookmarkStart w:id="4025" w:name="_Toc50468633"/>
      <w:bookmarkStart w:id="4026" w:name="_Toc50468904"/>
      <w:bookmarkStart w:id="4027" w:name="_Toc50630878"/>
      <w:bookmarkStart w:id="4028" w:name="_Toc54944228"/>
      <w:r w:rsidRPr="00195371">
        <w:t>6.54.2</w:t>
      </w:r>
      <w:r w:rsidRPr="00195371">
        <w:tab/>
        <w:t>Procedures</w:t>
      </w:r>
      <w:bookmarkEnd w:id="4023"/>
      <w:bookmarkEnd w:id="4024"/>
      <w:bookmarkEnd w:id="4025"/>
      <w:bookmarkEnd w:id="4026"/>
      <w:bookmarkEnd w:id="4027"/>
      <w:bookmarkEnd w:id="4028"/>
    </w:p>
    <w:p w14:paraId="477AF371" w14:textId="107B6ADB" w:rsidR="00195371" w:rsidRDefault="00F0269C" w:rsidP="00195371">
      <w:pPr>
        <w:pStyle w:val="TH"/>
        <w:rPr>
          <w:lang w:val="en-US" w:eastAsia="zh-CN"/>
        </w:rPr>
      </w:pPr>
      <w:r w:rsidRPr="00763B37">
        <w:rPr>
          <w:lang w:val="en-US" w:eastAsia="zh-CN"/>
        </w:rPr>
        <w:object w:dxaOrig="6121" w:dyaOrig="4876" w14:anchorId="746B2DA5">
          <v:shape id="_x0000_i1141" type="#_x0000_t75" style="width:308.35pt;height:244.15pt" o:ole="">
            <v:imagedata r:id="rId245" o:title=""/>
          </v:shape>
          <o:OLEObject Type="Embed" ProgID="Visio.Drawing.15" ShapeID="_x0000_i1141" DrawAspect="Content" ObjectID="_1665558037" r:id="rId246"/>
        </w:object>
      </w:r>
    </w:p>
    <w:p w14:paraId="52DA02B4" w14:textId="6BF256FD" w:rsidR="00195371" w:rsidRPr="00195371" w:rsidRDefault="00195371" w:rsidP="00195371">
      <w:pPr>
        <w:pStyle w:val="TF"/>
      </w:pPr>
      <w:r w:rsidRPr="00195371">
        <w:t>Figure 6.54.2-1: EAS relocation after SSC mode 3 PDU Session re-establishment</w:t>
      </w:r>
    </w:p>
    <w:p w14:paraId="10A68644" w14:textId="4B002BEF" w:rsidR="00195371" w:rsidRDefault="00195371" w:rsidP="00195371">
      <w:pPr>
        <w:pStyle w:val="B1"/>
        <w:rPr>
          <w:lang w:eastAsia="zh-CN"/>
        </w:rPr>
      </w:pPr>
      <w:r>
        <w:rPr>
          <w:lang w:eastAsia="zh-CN"/>
        </w:rPr>
        <w:t>1.</w:t>
      </w:r>
      <w:r>
        <w:rPr>
          <w:lang w:eastAsia="zh-CN"/>
        </w:rPr>
        <w:tab/>
        <w:t>The AF (e.g. Old EAS) subscribes to UP path change notification regarding the PDU session to SMF. This may be triggered by the UE establishing connection with the old EAS.</w:t>
      </w:r>
    </w:p>
    <w:p w14:paraId="5F798E22" w14:textId="27E93319" w:rsidR="00195371" w:rsidRPr="00506FB1" w:rsidRDefault="00195371" w:rsidP="00195371">
      <w:pPr>
        <w:pStyle w:val="NO"/>
      </w:pPr>
      <w:r w:rsidRPr="00182165">
        <w:t>NOTE:</w:t>
      </w:r>
      <w:r w:rsidR="00770EF6">
        <w:tab/>
      </w:r>
      <w:r w:rsidRPr="00182165">
        <w:t xml:space="preserve">In this procedure, as an example, the Old EAS acting as AF interacts with 5GC directly. It is possible that the Old EAS interacts with 5GC via an AF. </w:t>
      </w:r>
      <w:r>
        <w:t>The details of which entity interacts with 5GC and which entity (AF or old EAS) reselects the target EAS are up to implementation.</w:t>
      </w:r>
    </w:p>
    <w:p w14:paraId="554E875E" w14:textId="4BC637CB" w:rsidR="00195371" w:rsidRDefault="00195371" w:rsidP="00195371">
      <w:pPr>
        <w:pStyle w:val="B1"/>
        <w:rPr>
          <w:lang w:eastAsia="zh-CN"/>
        </w:rPr>
      </w:pPr>
      <w:r>
        <w:rPr>
          <w:lang w:eastAsia="zh-CN"/>
        </w:rPr>
        <w:t>2.</w:t>
      </w:r>
      <w:r>
        <w:rPr>
          <w:lang w:eastAsia="zh-CN"/>
        </w:rPr>
        <w:tab/>
        <w:t>When UE moves, the SMF decides to re-establish PDU Session to the same DNN for the SSC mode 3 PDU Session. This may be because the UE has moved out of the service area of the UPF of the old PDU Session.</w:t>
      </w:r>
      <w:r w:rsidR="00F0269C" w:rsidRPr="005057A6">
        <w:rPr>
          <w:lang w:eastAsia="zh-CN"/>
        </w:rPr>
        <w:t xml:space="preserve"> </w:t>
      </w:r>
      <w:r w:rsidR="00F0269C">
        <w:rPr>
          <w:lang w:eastAsia="zh-CN"/>
        </w:rPr>
        <w:t>The SMF1 determines the target DNAI.</w:t>
      </w:r>
    </w:p>
    <w:p w14:paraId="6F5B1BB4" w14:textId="2B0503EA" w:rsidR="00F0269C" w:rsidRDefault="00F0269C" w:rsidP="00F0269C">
      <w:pPr>
        <w:pStyle w:val="B1"/>
        <w:rPr>
          <w:lang w:eastAsia="zh-CN"/>
        </w:rPr>
      </w:pPr>
      <w:r>
        <w:rPr>
          <w:rFonts w:hint="eastAsia"/>
          <w:lang w:eastAsia="zh-CN"/>
        </w:rPr>
        <w:t>3</w:t>
      </w:r>
      <w:r>
        <w:rPr>
          <w:lang w:eastAsia="zh-CN"/>
        </w:rPr>
        <w:t>.</w:t>
      </w:r>
      <w:r>
        <w:rPr>
          <w:lang w:eastAsia="zh-CN"/>
        </w:rPr>
        <w:tab/>
        <w:t>If the AF has subscribed to Early notification, the SMF1 sends early notification to the AF. The target DNAI determined by the SMF1 is sent to AF.</w:t>
      </w:r>
    </w:p>
    <w:p w14:paraId="1542CB25" w14:textId="4B7B416A" w:rsidR="00F0269C" w:rsidRDefault="00F0269C" w:rsidP="00F0269C">
      <w:pPr>
        <w:pStyle w:val="B1"/>
        <w:rPr>
          <w:lang w:eastAsia="zh-CN"/>
        </w:rPr>
      </w:pPr>
      <w:r>
        <w:rPr>
          <w:rFonts w:hint="eastAsia"/>
          <w:lang w:eastAsia="zh-CN"/>
        </w:rPr>
        <w:t>4</w:t>
      </w:r>
      <w:r>
        <w:rPr>
          <w:lang w:eastAsia="zh-CN"/>
        </w:rPr>
        <w:t>.</w:t>
      </w:r>
      <w:r>
        <w:rPr>
          <w:lang w:eastAsia="zh-CN"/>
        </w:rPr>
        <w:tab/>
        <w:t xml:space="preserve">The AF </w:t>
      </w:r>
      <w:r w:rsidRPr="00F74EB3">
        <w:rPr>
          <w:lang w:eastAsia="zh-CN"/>
        </w:rPr>
        <w:t>prepares the EAS relocation</w:t>
      </w:r>
      <w:r>
        <w:rPr>
          <w:lang w:eastAsia="zh-CN"/>
        </w:rPr>
        <w:t>.</w:t>
      </w:r>
    </w:p>
    <w:p w14:paraId="3E77FC92" w14:textId="7AED74B9" w:rsidR="00F0269C" w:rsidRDefault="00F0269C" w:rsidP="00F0269C">
      <w:pPr>
        <w:pStyle w:val="B1"/>
        <w:rPr>
          <w:lang w:eastAsia="zh-CN"/>
        </w:rPr>
      </w:pPr>
      <w:r>
        <w:rPr>
          <w:lang w:eastAsia="zh-CN"/>
        </w:rPr>
        <w:t>5.</w:t>
      </w:r>
      <w:r>
        <w:rPr>
          <w:lang w:eastAsia="zh-CN"/>
        </w:rPr>
        <w:tab/>
        <w:t xml:space="preserve">The AF responds to the early notification. </w:t>
      </w:r>
    </w:p>
    <w:p w14:paraId="1C213460" w14:textId="64188F63" w:rsidR="00F0269C" w:rsidRDefault="00F0269C" w:rsidP="00F0269C">
      <w:pPr>
        <w:pStyle w:val="B1"/>
        <w:rPr>
          <w:lang w:eastAsia="zh-CN"/>
        </w:rPr>
      </w:pPr>
      <w:r>
        <w:rPr>
          <w:lang w:eastAsia="zh-CN"/>
        </w:rPr>
        <w:t>6.</w:t>
      </w:r>
      <w:r>
        <w:rPr>
          <w:lang w:eastAsia="zh-CN"/>
        </w:rPr>
        <w:tab/>
        <w:t xml:space="preserve">The SMF1 sends PDU Session Modification Command to UE via AMF. During the procedure (step 2 of clause 4.3.5.2 of TS 23.502[3]), the SMF1 sends PCF ID and </w:t>
      </w:r>
      <w:r w:rsidRPr="00140E21">
        <w:rPr>
          <w:lang w:eastAsia="zh-CN"/>
        </w:rPr>
        <w:t>SM Policy Association ID</w:t>
      </w:r>
      <w:r>
        <w:rPr>
          <w:lang w:eastAsia="zh-CN"/>
        </w:rPr>
        <w:t>, and optionally target DNAI if SMF is to be changed, to AMF.</w:t>
      </w:r>
    </w:p>
    <w:p w14:paraId="40E2F75B" w14:textId="7F76434D" w:rsidR="00F0269C" w:rsidRPr="005057A6" w:rsidRDefault="00F0269C" w:rsidP="00F0269C">
      <w:pPr>
        <w:pStyle w:val="B1"/>
        <w:rPr>
          <w:lang w:eastAsia="zh-CN"/>
        </w:rPr>
      </w:pPr>
      <w:r>
        <w:rPr>
          <w:lang w:eastAsia="zh-CN"/>
        </w:rPr>
        <w:t>7.</w:t>
      </w:r>
      <w:r>
        <w:rPr>
          <w:lang w:eastAsia="zh-CN"/>
        </w:rPr>
        <w:tab/>
        <w:t>The UE initiates a new PDU Session establishment to the same DNN, during which (</w:t>
      </w:r>
      <w:r w:rsidRPr="00140E21">
        <w:rPr>
          <w:lang w:eastAsia="zh-CN"/>
        </w:rPr>
        <w:t>In Step 3 of clause 4.3.2.2.1</w:t>
      </w:r>
      <w:r>
        <w:rPr>
          <w:lang w:eastAsia="zh-CN"/>
        </w:rPr>
        <w:t xml:space="preserve"> of TS 23.502[3]), the AMF sends the PCF ID and </w:t>
      </w:r>
      <w:r w:rsidRPr="00140E21">
        <w:rPr>
          <w:lang w:eastAsia="zh-CN"/>
        </w:rPr>
        <w:t>SM Policy Association ID</w:t>
      </w:r>
      <w:r>
        <w:rPr>
          <w:lang w:eastAsia="zh-CN"/>
        </w:rPr>
        <w:t xml:space="preserve"> to the SMF2. The SMF2 selects the same PCF for the new PDU Session and sends the SM Policy Association ID to PCF. If the AF has subscribed to UP path change notification for the old PDU Session before, the PCF sends the Notification URI of the AF for the UP Path change notification to SMF2.</w:t>
      </w:r>
    </w:p>
    <w:p w14:paraId="40ABF2E5" w14:textId="69BF0DA0" w:rsidR="00195371" w:rsidRDefault="00F0269C" w:rsidP="00195371">
      <w:pPr>
        <w:pStyle w:val="B1"/>
        <w:rPr>
          <w:lang w:eastAsia="zh-CN"/>
        </w:rPr>
      </w:pPr>
      <w:r>
        <w:rPr>
          <w:lang w:eastAsia="zh-CN"/>
        </w:rPr>
        <w:t>8</w:t>
      </w:r>
      <w:r w:rsidR="00195371">
        <w:rPr>
          <w:lang w:eastAsia="zh-CN"/>
        </w:rPr>
        <w:t>.</w:t>
      </w:r>
      <w:r w:rsidR="00195371">
        <w:rPr>
          <w:lang w:eastAsia="zh-CN"/>
        </w:rPr>
        <w:tab/>
      </w:r>
      <w:r w:rsidR="00195371">
        <w:rPr>
          <w:rFonts w:hint="eastAsia"/>
          <w:lang w:eastAsia="zh-CN"/>
        </w:rPr>
        <w:t>A</w:t>
      </w:r>
      <w:r w:rsidR="00195371">
        <w:rPr>
          <w:lang w:eastAsia="zh-CN"/>
        </w:rPr>
        <w:t>fter the new PDU Session to the same DNN has been established, the SMF</w:t>
      </w:r>
      <w:r w:rsidR="00E74D99">
        <w:rPr>
          <w:lang w:eastAsia="zh-CN"/>
        </w:rPr>
        <w:t>2</w:t>
      </w:r>
      <w:r w:rsidR="00195371">
        <w:rPr>
          <w:lang w:eastAsia="zh-CN"/>
        </w:rPr>
        <w:t xml:space="preserve"> sends UP Path change notification to the AF that subscribed for this event. The notification includes the DNAI</w:t>
      </w:r>
      <w:r w:rsidR="00E74D99">
        <w:rPr>
          <w:lang w:eastAsia="zh-CN"/>
        </w:rPr>
        <w:t>(s)</w:t>
      </w:r>
      <w:r w:rsidR="00195371">
        <w:rPr>
          <w:lang w:eastAsia="zh-CN"/>
        </w:rPr>
        <w:t xml:space="preserve"> corresponding to the UPF of the new PDU Session</w:t>
      </w:r>
      <w:r w:rsidR="00E74D99" w:rsidRPr="00E74D99">
        <w:rPr>
          <w:lang w:eastAsia="zh-CN"/>
        </w:rPr>
        <w:t xml:space="preserve"> </w:t>
      </w:r>
      <w:r w:rsidR="00E74D99">
        <w:rPr>
          <w:lang w:eastAsia="zh-CN"/>
        </w:rPr>
        <w:t>and the IP address of the new PDU Session</w:t>
      </w:r>
      <w:r w:rsidR="00195371">
        <w:rPr>
          <w:lang w:eastAsia="zh-CN"/>
        </w:rPr>
        <w:t>.</w:t>
      </w:r>
    </w:p>
    <w:p w14:paraId="1F921B8D" w14:textId="4B5DB0CE" w:rsidR="00195371" w:rsidRPr="00AD13B5" w:rsidRDefault="00770EF6" w:rsidP="00195371">
      <w:pPr>
        <w:pStyle w:val="NO"/>
      </w:pPr>
      <w:r>
        <w:t>NOTE:</w:t>
      </w:r>
      <w:r>
        <w:tab/>
      </w:r>
      <w:r w:rsidR="00195371" w:rsidRPr="00AD13B5">
        <w:t>This only applies to the case in which the SMF does not change for the new PDU Session.</w:t>
      </w:r>
    </w:p>
    <w:p w14:paraId="4BF3F4A4" w14:textId="39EE1E52" w:rsidR="00195371" w:rsidRDefault="00E74D99" w:rsidP="00195371">
      <w:pPr>
        <w:pStyle w:val="B1"/>
        <w:rPr>
          <w:lang w:eastAsia="zh-CN"/>
        </w:rPr>
      </w:pPr>
      <w:r>
        <w:rPr>
          <w:lang w:eastAsia="zh-CN"/>
        </w:rPr>
        <w:lastRenderedPageBreak/>
        <w:t>9</w:t>
      </w:r>
      <w:r w:rsidR="00195371">
        <w:rPr>
          <w:lang w:eastAsia="zh-CN"/>
        </w:rPr>
        <w:t>.</w:t>
      </w:r>
      <w:r w:rsidR="00195371">
        <w:rPr>
          <w:lang w:eastAsia="zh-CN"/>
        </w:rPr>
        <w:tab/>
        <w:t xml:space="preserve">The AF (or old EAS) starts context </w:t>
      </w:r>
      <w:r w:rsidR="00195371" w:rsidRPr="00306AF1">
        <w:rPr>
          <w:lang w:eastAsia="zh-CN"/>
        </w:rPr>
        <w:t>migr</w:t>
      </w:r>
      <w:r w:rsidR="00195371">
        <w:rPr>
          <w:lang w:eastAsia="zh-CN"/>
        </w:rPr>
        <w:t>ation between old EAS and the target EAS.</w:t>
      </w:r>
    </w:p>
    <w:p w14:paraId="68FD2665" w14:textId="7F0DF89E" w:rsidR="00195371" w:rsidRPr="00B04936" w:rsidRDefault="00E74D99" w:rsidP="00195371">
      <w:pPr>
        <w:pStyle w:val="B1"/>
        <w:rPr>
          <w:lang w:val="en-US" w:eastAsia="zh-CN"/>
        </w:rPr>
      </w:pPr>
      <w:r>
        <w:rPr>
          <w:lang w:eastAsia="zh-CN"/>
        </w:rPr>
        <w:t>10</w:t>
      </w:r>
      <w:r w:rsidR="00195371">
        <w:rPr>
          <w:lang w:eastAsia="zh-CN"/>
        </w:rPr>
        <w:t>.</w:t>
      </w:r>
      <w:r w:rsidR="00195371">
        <w:rPr>
          <w:lang w:eastAsia="zh-CN"/>
        </w:rPr>
        <w:tab/>
        <w:t>The AF (or old EAS) redirects the UE to the target EAS based on application mechanism</w:t>
      </w:r>
      <w:r w:rsidRPr="00E74D99">
        <w:rPr>
          <w:lang w:eastAsia="zh-CN"/>
        </w:rPr>
        <w:t xml:space="preserve"> </w:t>
      </w:r>
      <w:r>
        <w:rPr>
          <w:lang w:eastAsia="zh-CN"/>
        </w:rPr>
        <w:t>or via NAS notification</w:t>
      </w:r>
      <w:r w:rsidR="00195371">
        <w:rPr>
          <w:rFonts w:hint="eastAsia"/>
          <w:lang w:eastAsia="zh-CN"/>
        </w:rPr>
        <w:t>.</w:t>
      </w:r>
      <w:r w:rsidR="00195371">
        <w:rPr>
          <w:lang w:eastAsia="zh-CN"/>
        </w:rPr>
        <w:t xml:space="preserve"> The UE establishes connection with target EAS.</w:t>
      </w:r>
    </w:p>
    <w:p w14:paraId="52B6E355" w14:textId="6FCD48DA" w:rsidR="00195371" w:rsidRPr="00195371" w:rsidRDefault="00195371" w:rsidP="00195371">
      <w:pPr>
        <w:pStyle w:val="NO"/>
      </w:pPr>
      <w:r w:rsidRPr="00195371">
        <w:t>NOTE:</w:t>
      </w:r>
      <w:r w:rsidR="00770EF6">
        <w:tab/>
      </w:r>
      <w:r w:rsidRPr="00195371">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520DE9" w:rsidRDefault="00195371" w:rsidP="00195371">
      <w:pPr>
        <w:pStyle w:val="Heading3"/>
      </w:pPr>
      <w:bookmarkStart w:id="4029" w:name="_Toc50467020"/>
      <w:bookmarkStart w:id="4030" w:name="_Toc50468364"/>
      <w:bookmarkStart w:id="4031" w:name="_Toc50468634"/>
      <w:bookmarkStart w:id="4032" w:name="_Toc50468905"/>
      <w:bookmarkStart w:id="4033" w:name="_Toc50630879"/>
      <w:bookmarkStart w:id="4034" w:name="_Toc54944229"/>
      <w:r w:rsidRPr="00520DE9">
        <w:t>6.</w:t>
      </w:r>
      <w:r w:rsidR="00237D21">
        <w:t>54</w:t>
      </w:r>
      <w:r w:rsidRPr="00520DE9">
        <w:t>.3</w:t>
      </w:r>
      <w:r w:rsidRPr="00520DE9">
        <w:tab/>
        <w:t>Impacts on services, entities and interfaces</w:t>
      </w:r>
      <w:bookmarkEnd w:id="4029"/>
      <w:bookmarkEnd w:id="4030"/>
      <w:bookmarkEnd w:id="4031"/>
      <w:bookmarkEnd w:id="4032"/>
      <w:bookmarkEnd w:id="4033"/>
      <w:bookmarkEnd w:id="4034"/>
    </w:p>
    <w:p w14:paraId="3401810B" w14:textId="77777777" w:rsidR="00E74D99" w:rsidRDefault="00E74D99" w:rsidP="00E74D99">
      <w:bookmarkStart w:id="4035" w:name="_Toc25746"/>
      <w:bookmarkStart w:id="4036" w:name="_Toc20670"/>
      <w:bookmarkStart w:id="4037" w:name="_Toc42779305"/>
      <w:bookmarkStart w:id="4038" w:name="_Toc43393390"/>
      <w:bookmarkStart w:id="4039" w:name="_Toc32478"/>
      <w:bookmarkStart w:id="4040" w:name="_Toc8126"/>
      <w:bookmarkStart w:id="4041" w:name="_Toc15549"/>
      <w:bookmarkStart w:id="4042" w:name="_Toc8494"/>
      <w:bookmarkStart w:id="4043" w:name="_Toc42770249"/>
      <w:bookmarkStart w:id="4044" w:name="_Toc27678"/>
      <w:bookmarkStart w:id="4045" w:name="_Toc14132"/>
      <w:bookmarkStart w:id="4046" w:name="_Toc44004562"/>
      <w:bookmarkStart w:id="4047" w:name="_Toc44490799"/>
      <w:bookmarkStart w:id="4048" w:name="_Toc50467021"/>
      <w:bookmarkStart w:id="4049" w:name="_Toc50468365"/>
      <w:bookmarkStart w:id="4050" w:name="_Toc50468635"/>
      <w:bookmarkStart w:id="4051" w:name="_Toc50468906"/>
      <w:bookmarkStart w:id="4052" w:name="_Toc50630880"/>
      <w:r>
        <w:t xml:space="preserve">SMF: </w:t>
      </w:r>
    </w:p>
    <w:p w14:paraId="38C04768" w14:textId="6CE2262F" w:rsidR="00E74D99" w:rsidRDefault="00E74D99" w:rsidP="00E74D99">
      <w:pPr>
        <w:pStyle w:val="B1"/>
        <w:rPr>
          <w:lang w:eastAsia="zh-CN"/>
        </w:rPr>
      </w:pPr>
      <w:r>
        <w:rPr>
          <w:lang w:eastAsia="zh-CN"/>
        </w:rPr>
        <w:t>-</w:t>
      </w:r>
      <w:r>
        <w:rPr>
          <w:lang w:eastAsia="zh-CN"/>
        </w:rPr>
        <w:tab/>
        <w:t>Sends PCF ID and SM Policy Association ID to AMF when it triggers SSC mode 3 PDU Session Re-establishment and SMF is to be changed.</w:t>
      </w:r>
    </w:p>
    <w:p w14:paraId="43803467" w14:textId="387CCC18" w:rsidR="00E74D99" w:rsidRDefault="00E74D99" w:rsidP="00E74D99">
      <w:pPr>
        <w:pStyle w:val="B1"/>
        <w:rPr>
          <w:lang w:eastAsia="zh-CN"/>
        </w:rPr>
      </w:pPr>
      <w:r>
        <w:rPr>
          <w:lang w:eastAsia="zh-CN"/>
        </w:rPr>
        <w:t>-</w:t>
      </w:r>
      <w:r>
        <w:rPr>
          <w:lang w:eastAsia="zh-CN"/>
        </w:rPr>
        <w:tab/>
        <w:t>Receive PCF ID and SM Policy Association ID from AMF during PDU Session Establishment</w:t>
      </w:r>
    </w:p>
    <w:p w14:paraId="2867222B" w14:textId="0E839973" w:rsidR="00E74D99" w:rsidRDefault="00E74D99" w:rsidP="00E74D99">
      <w:pPr>
        <w:pStyle w:val="B1"/>
        <w:rPr>
          <w:lang w:eastAsia="zh-CN"/>
        </w:rPr>
      </w:pPr>
      <w:r>
        <w:rPr>
          <w:lang w:eastAsia="zh-CN"/>
        </w:rPr>
        <w:t>-</w:t>
      </w:r>
      <w:r>
        <w:rPr>
          <w:lang w:eastAsia="zh-CN"/>
        </w:rPr>
        <w:tab/>
        <w:t>Select PCF based on PCF ID received from AMF, and provide SM Policy Association ID to PCF</w:t>
      </w:r>
    </w:p>
    <w:p w14:paraId="1796A1CB" w14:textId="77777777" w:rsidR="00E74D99" w:rsidRDefault="00E74D99" w:rsidP="00E74D99">
      <w:pPr>
        <w:rPr>
          <w:lang w:eastAsia="zh-CN"/>
        </w:rPr>
      </w:pPr>
      <w:r>
        <w:rPr>
          <w:rFonts w:hint="eastAsia"/>
          <w:lang w:eastAsia="zh-CN"/>
        </w:rPr>
        <w:t>A</w:t>
      </w:r>
      <w:r>
        <w:rPr>
          <w:lang w:eastAsia="zh-CN"/>
        </w:rPr>
        <w:t>MF:</w:t>
      </w:r>
    </w:p>
    <w:p w14:paraId="08C997E1" w14:textId="193FF43B" w:rsidR="00E74D99" w:rsidRDefault="00E74D99" w:rsidP="00E74D99">
      <w:pPr>
        <w:pStyle w:val="B1"/>
        <w:rPr>
          <w:lang w:eastAsia="zh-CN"/>
        </w:rPr>
      </w:pPr>
      <w:r>
        <w:rPr>
          <w:lang w:eastAsia="zh-CN"/>
        </w:rPr>
        <w:t>-</w:t>
      </w:r>
      <w:r>
        <w:rPr>
          <w:lang w:eastAsia="zh-CN"/>
        </w:rPr>
        <w:tab/>
        <w:t>Receive PCF ID and SM Policy Association ID from SMF when it triggers SSC mode 3 PDU Session Re-establishment</w:t>
      </w:r>
    </w:p>
    <w:p w14:paraId="38D44FE1" w14:textId="3B328E4F" w:rsidR="00E74D99" w:rsidRDefault="00E74D99" w:rsidP="00E74D99">
      <w:pPr>
        <w:pStyle w:val="B1"/>
        <w:rPr>
          <w:lang w:eastAsia="zh-CN"/>
        </w:rPr>
      </w:pPr>
      <w:r>
        <w:rPr>
          <w:lang w:eastAsia="zh-CN"/>
        </w:rPr>
        <w:t>-</w:t>
      </w:r>
      <w:r>
        <w:rPr>
          <w:lang w:eastAsia="zh-CN"/>
        </w:rPr>
        <w:tab/>
        <w:t>Send PCF ID and SM Policy Association ID to SMF during PDU Session re-establishment.</w:t>
      </w:r>
    </w:p>
    <w:p w14:paraId="44094CF8" w14:textId="77777777" w:rsidR="00E74D99" w:rsidRDefault="00E74D99" w:rsidP="00E74D99">
      <w:pPr>
        <w:rPr>
          <w:lang w:eastAsia="zh-CN"/>
        </w:rPr>
      </w:pPr>
      <w:r w:rsidRPr="0049099E">
        <w:rPr>
          <w:rFonts w:hint="eastAsia"/>
          <w:lang w:eastAsia="zh-CN"/>
        </w:rPr>
        <w:t>P</w:t>
      </w:r>
      <w:r w:rsidRPr="0049099E">
        <w:rPr>
          <w:lang w:eastAsia="zh-CN"/>
        </w:rPr>
        <w:t>CF:</w:t>
      </w:r>
    </w:p>
    <w:p w14:paraId="33DAA4F4" w14:textId="5AC9E46F" w:rsidR="00E74D99" w:rsidRDefault="00E74D99" w:rsidP="00E74D99">
      <w:pPr>
        <w:pStyle w:val="B1"/>
        <w:rPr>
          <w:lang w:eastAsia="zh-CN"/>
        </w:rPr>
      </w:pPr>
      <w:r>
        <w:rPr>
          <w:lang w:eastAsia="zh-CN"/>
        </w:rPr>
        <w:t>-</w:t>
      </w:r>
      <w:r>
        <w:rPr>
          <w:lang w:eastAsia="zh-CN"/>
        </w:rPr>
        <w:tab/>
      </w:r>
      <w:r>
        <w:rPr>
          <w:rFonts w:hint="eastAsia"/>
          <w:lang w:eastAsia="zh-CN"/>
        </w:rPr>
        <w:t>T</w:t>
      </w:r>
      <w:r>
        <w:rPr>
          <w:lang w:eastAsia="zh-CN"/>
        </w:rPr>
        <w:t>he PCF associate the new PDU Session with the existing SM Policy Association per received SM Policy Association ID.</w:t>
      </w:r>
    </w:p>
    <w:p w14:paraId="65F6FCD4" w14:textId="77777777" w:rsidR="00E74D99" w:rsidRDefault="00E74D99" w:rsidP="00E74D99">
      <w:pPr>
        <w:rPr>
          <w:lang w:eastAsia="zh-CN"/>
        </w:rPr>
      </w:pPr>
      <w:r>
        <w:rPr>
          <w:lang w:eastAsia="zh-CN"/>
        </w:rPr>
        <w:t>UE:</w:t>
      </w:r>
    </w:p>
    <w:p w14:paraId="758BFAC9" w14:textId="77777777" w:rsidR="00951113" w:rsidRPr="00E74D99" w:rsidRDefault="00951113" w:rsidP="00951113">
      <w:pPr>
        <w:pStyle w:val="B1"/>
      </w:pPr>
      <w:r w:rsidRPr="00E74D99">
        <w:t>-</w:t>
      </w:r>
      <w:r w:rsidRPr="00E74D99">
        <w:tab/>
        <w:t>Informs the network of their capability to support NAS PCO solution if use NAS notification to redirect to target EAS.</w:t>
      </w:r>
    </w:p>
    <w:p w14:paraId="45129932" w14:textId="0A067BB2" w:rsidR="00951113" w:rsidRPr="00951113" w:rsidRDefault="00951113" w:rsidP="00951113">
      <w:pPr>
        <w:pStyle w:val="B1"/>
        <w:rPr>
          <w:lang w:eastAsia="zh-CN"/>
        </w:rPr>
      </w:pPr>
      <w:r w:rsidRPr="00E74D99">
        <w:t>-</w:t>
      </w:r>
      <w:r w:rsidRPr="00E74D99">
        <w:tab/>
        <w:t>NAS layer receives and forwards EAS IP address sent by the network to the upper layer if use NAS notification to redirect to target EAS.</w:t>
      </w:r>
    </w:p>
    <w:p w14:paraId="170200A8" w14:textId="4D7A706A" w:rsidR="00300BBB" w:rsidRPr="00BA3074" w:rsidRDefault="00300BBB" w:rsidP="00812E55">
      <w:pPr>
        <w:pStyle w:val="Heading2"/>
        <w:rPr>
          <w:lang w:eastAsia="ja-JP"/>
        </w:rPr>
      </w:pPr>
      <w:bookmarkStart w:id="4053" w:name="_Toc54944230"/>
      <w:r w:rsidRPr="00BA3074">
        <w:rPr>
          <w:lang w:eastAsia="zh-CN"/>
        </w:rPr>
        <w:t>6.</w:t>
      </w:r>
      <w:r>
        <w:rPr>
          <w:lang w:eastAsia="zh-CN"/>
        </w:rPr>
        <w:t>55</w:t>
      </w:r>
      <w:r w:rsidRPr="00BA3074">
        <w:rPr>
          <w:rFonts w:hint="eastAsia"/>
          <w:lang w:eastAsia="ko-KR"/>
        </w:rPr>
        <w:tab/>
      </w:r>
      <w:r w:rsidRPr="00BA3074">
        <w:rPr>
          <w:lang w:eastAsia="ja-JP"/>
        </w:rPr>
        <w:t>Solution</w:t>
      </w:r>
      <w:r w:rsidRPr="00BA3074">
        <w:rPr>
          <w:rFonts w:hint="eastAsia"/>
          <w:lang w:eastAsia="zh-CN"/>
        </w:rPr>
        <w:t xml:space="preserve"> </w:t>
      </w:r>
      <w:r w:rsidR="00271D33">
        <w:rPr>
          <w:lang w:eastAsia="zh-CN"/>
        </w:rPr>
        <w:t>#55</w:t>
      </w:r>
      <w:r w:rsidRPr="00BA3074">
        <w:rPr>
          <w:lang w:eastAsia="ja-JP"/>
        </w:rPr>
        <w:t xml:space="preserve">: </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r>
        <w:rPr>
          <w:lang w:eastAsia="ja-JP"/>
        </w:rPr>
        <w:t>Multiple AFs</w:t>
      </w:r>
      <w:bookmarkEnd w:id="4048"/>
      <w:bookmarkEnd w:id="4049"/>
      <w:bookmarkEnd w:id="4050"/>
      <w:bookmarkEnd w:id="4051"/>
      <w:bookmarkEnd w:id="4052"/>
      <w:bookmarkEnd w:id="4053"/>
    </w:p>
    <w:p w14:paraId="42DFEC32" w14:textId="49F43D63" w:rsidR="00300BBB" w:rsidRPr="00BA3074" w:rsidRDefault="00300BBB" w:rsidP="00812E55">
      <w:pPr>
        <w:pStyle w:val="Heading3"/>
        <w:rPr>
          <w:lang w:eastAsia="ja-JP"/>
        </w:rPr>
      </w:pPr>
      <w:bookmarkStart w:id="4054" w:name="_Toc326248710"/>
      <w:bookmarkStart w:id="4055" w:name="_Toc16331"/>
      <w:bookmarkStart w:id="4056" w:name="_Toc21987"/>
      <w:bookmarkStart w:id="4057" w:name="_Toc43393391"/>
      <w:bookmarkStart w:id="4058" w:name="_Toc29580"/>
      <w:bookmarkStart w:id="4059" w:name="_Toc30155542"/>
      <w:bookmarkStart w:id="4060" w:name="_Toc31456"/>
      <w:bookmarkStart w:id="4061" w:name="_Toc25740480"/>
      <w:bookmarkStart w:id="4062" w:name="_Toc25417345"/>
      <w:bookmarkStart w:id="4063" w:name="_Toc25417813"/>
      <w:bookmarkStart w:id="4064" w:name="_Toc23409919"/>
      <w:bookmarkStart w:id="4065" w:name="_Toc8841"/>
      <w:bookmarkStart w:id="4066" w:name="_Toc42770250"/>
      <w:bookmarkStart w:id="4067" w:name="_Toc31639221"/>
      <w:bookmarkStart w:id="4068" w:name="_Toc22393"/>
      <w:bookmarkStart w:id="4069" w:name="_Toc20730728"/>
      <w:bookmarkStart w:id="4070" w:name="_Toc42779306"/>
      <w:bookmarkStart w:id="4071" w:name="_Toc27640"/>
      <w:bookmarkStart w:id="4072" w:name="_Toc31448745"/>
      <w:bookmarkStart w:id="4073" w:name="_Toc4608"/>
      <w:bookmarkStart w:id="4074" w:name="_Toc9220"/>
      <w:bookmarkStart w:id="4075" w:name="_Toc19881"/>
      <w:bookmarkStart w:id="4076" w:name="_Toc29443"/>
      <w:bookmarkStart w:id="4077" w:name="_Toc25416990"/>
      <w:bookmarkStart w:id="4078" w:name="_Toc30155662"/>
      <w:bookmarkStart w:id="4079" w:name="_Toc20147942"/>
      <w:bookmarkStart w:id="4080" w:name="_Toc30089"/>
      <w:bookmarkStart w:id="4081" w:name="_Toc31361020"/>
      <w:bookmarkStart w:id="4082" w:name="_Toc31296403"/>
      <w:bookmarkStart w:id="4083" w:name="_Toc44004563"/>
      <w:bookmarkStart w:id="4084" w:name="_Toc44490800"/>
      <w:bookmarkStart w:id="4085" w:name="_Toc50467022"/>
      <w:bookmarkStart w:id="4086" w:name="_Toc50468366"/>
      <w:bookmarkStart w:id="4087" w:name="_Toc50468636"/>
      <w:bookmarkStart w:id="4088" w:name="_Toc50468907"/>
      <w:bookmarkStart w:id="4089" w:name="_Toc50630881"/>
      <w:bookmarkStart w:id="4090" w:name="_Toc54944231"/>
      <w:r w:rsidRPr="00BA3074">
        <w:rPr>
          <w:lang w:eastAsia="ja-JP"/>
        </w:rPr>
        <w:t>6.</w:t>
      </w:r>
      <w:r>
        <w:rPr>
          <w:lang w:eastAsia="ja-JP"/>
        </w:rPr>
        <w:t>55</w:t>
      </w:r>
      <w:r w:rsidRPr="00BA3074">
        <w:rPr>
          <w:lang w:eastAsia="ja-JP"/>
        </w:rPr>
        <w:t>.1</w:t>
      </w:r>
      <w:r w:rsidRPr="00BA3074">
        <w:rPr>
          <w:lang w:eastAsia="ja-JP"/>
        </w:rPr>
        <w:tab/>
      </w:r>
      <w:bookmarkEnd w:id="4054"/>
      <w:r w:rsidRPr="00BA3074">
        <w:rPr>
          <w:lang w:eastAsia="ja-JP"/>
        </w:rPr>
        <w:t>Description</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5E4253E3" w14:textId="1E95A97F" w:rsidR="00300BBB" w:rsidRDefault="00300BBB" w:rsidP="00300BBB">
      <w:pPr>
        <w:rPr>
          <w:lang w:val="en-US" w:eastAsia="ko-KR"/>
        </w:rPr>
      </w:pPr>
      <w:r w:rsidRPr="00080B8A">
        <w:rPr>
          <w:lang w:val="en-US" w:eastAsia="ko-KR"/>
        </w:rPr>
        <w:t xml:space="preserve">This </w:t>
      </w:r>
      <w:r>
        <w:rPr>
          <w:lang w:val="en-US" w:eastAsia="ko-KR"/>
        </w:rPr>
        <w:t>solution addresses scenarios where there are Edge or local Application Function located in the Edge Data Network, and also one or more Edge Application Server (EAS).</w:t>
      </w:r>
    </w:p>
    <w:p w14:paraId="57B22465" w14:textId="22163B8F" w:rsidR="00300BBB" w:rsidRDefault="00300BBB" w:rsidP="00300BBB">
      <w:pPr>
        <w:rPr>
          <w:lang w:val="en-US" w:eastAsia="ko-KR"/>
        </w:rPr>
      </w:pPr>
      <w:r>
        <w:rPr>
          <w:lang w:val="en-US" w:eastAsia="ko-KR"/>
        </w:rPr>
        <w:t xml:space="preserve">In such scenarios: as part of initial PDU session establishment, an AF located in the core network is selected, however, due to UE mobility and corresponding relocation to Edge DNAI, a new local AF serving Edge Applications </w:t>
      </w:r>
      <w:r w:rsidR="004F422A">
        <w:rPr>
          <w:lang w:val="en-US" w:eastAsia="ko-KR"/>
        </w:rPr>
        <w:t xml:space="preserve">needs to be </w:t>
      </w:r>
      <w:r>
        <w:rPr>
          <w:lang w:val="en-US" w:eastAsia="ko-KR"/>
        </w:rPr>
        <w:t>are selected. 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BA3074" w:rsidRDefault="00300BBB" w:rsidP="00812E55">
      <w:pPr>
        <w:pStyle w:val="Heading3"/>
        <w:rPr>
          <w:lang w:val="en-US" w:eastAsia="zh-CN"/>
        </w:rPr>
      </w:pPr>
      <w:bookmarkStart w:id="4091" w:name="_Toc50467023"/>
      <w:bookmarkStart w:id="4092" w:name="_Toc50468367"/>
      <w:bookmarkStart w:id="4093" w:name="_Toc50468637"/>
      <w:bookmarkStart w:id="4094" w:name="_Toc50468908"/>
      <w:bookmarkStart w:id="4095" w:name="_Toc50630882"/>
      <w:bookmarkStart w:id="4096" w:name="_Toc54944232"/>
      <w:r w:rsidRPr="00BA3074">
        <w:rPr>
          <w:lang w:val="en-US" w:eastAsia="zh-CN"/>
        </w:rPr>
        <w:t>6.</w:t>
      </w:r>
      <w:r>
        <w:rPr>
          <w:lang w:val="en-US" w:eastAsia="zh-CN"/>
        </w:rPr>
        <w:t>55</w:t>
      </w:r>
      <w:r w:rsidRPr="00BA3074">
        <w:rPr>
          <w:lang w:val="en-US" w:eastAsia="zh-CN"/>
        </w:rPr>
        <w:t>.</w:t>
      </w:r>
      <w:r>
        <w:rPr>
          <w:lang w:val="en-US" w:eastAsia="zh-CN"/>
        </w:rPr>
        <w:t>2</w:t>
      </w:r>
      <w:r w:rsidRPr="00BA3074">
        <w:rPr>
          <w:lang w:val="en-US" w:eastAsia="zh-CN"/>
        </w:rPr>
        <w:tab/>
        <w:t>Procedures</w:t>
      </w:r>
      <w:bookmarkEnd w:id="4091"/>
      <w:bookmarkEnd w:id="4092"/>
      <w:bookmarkEnd w:id="4093"/>
      <w:bookmarkEnd w:id="4094"/>
      <w:bookmarkEnd w:id="4095"/>
      <w:bookmarkEnd w:id="4096"/>
    </w:p>
    <w:p w14:paraId="3D231613" w14:textId="0C61BDFF" w:rsidR="00300BBB" w:rsidRPr="00080B8A" w:rsidRDefault="00300BBB" w:rsidP="00300BBB">
      <w:pPr>
        <w:rPr>
          <w:lang w:val="en-US" w:eastAsia="ko-KR"/>
        </w:rPr>
      </w:pPr>
      <w:r>
        <w:rPr>
          <w:lang w:val="en-US" w:eastAsia="ko-KR"/>
        </w:rPr>
        <w:t>Detail procedure involving multiple AF scenarios are provided in the below figure 6.55.2-1.</w:t>
      </w:r>
    </w:p>
    <w:p w14:paraId="27DB7D7C" w14:textId="77777777" w:rsidR="00300BBB" w:rsidRDefault="00300BBB" w:rsidP="00300BBB">
      <w:pPr>
        <w:pStyle w:val="TH"/>
      </w:pPr>
      <w:r>
        <w:object w:dxaOrig="11170" w:dyaOrig="8860" w14:anchorId="375A1C72">
          <v:shape id="_x0000_i1142" type="#_x0000_t75" style="width:334.95pt;height:265.45pt" o:ole="">
            <v:imagedata r:id="rId247" o:title=""/>
          </v:shape>
          <o:OLEObject Type="Embed" ProgID="Visio.Drawing.15" ShapeID="_x0000_i1142" DrawAspect="Content" ObjectID="_1665558038" r:id="rId248"/>
        </w:object>
      </w:r>
    </w:p>
    <w:p w14:paraId="2A69CB86" w14:textId="35424467" w:rsidR="00300BBB" w:rsidRDefault="00300BBB" w:rsidP="00300BBB">
      <w:pPr>
        <w:pStyle w:val="TF"/>
        <w:rPr>
          <w:lang w:val="en-US" w:eastAsia="ko-KR"/>
        </w:rPr>
      </w:pPr>
      <w:r>
        <w:rPr>
          <w:lang w:val="en-US" w:eastAsia="ko-KR"/>
        </w:rPr>
        <w:t>Figure 6.55.2-1: Procedures to AF Relocation</w:t>
      </w:r>
    </w:p>
    <w:p w14:paraId="02B7276F" w14:textId="21A12343" w:rsidR="00770EF6" w:rsidRDefault="00770EF6" w:rsidP="00770EF6">
      <w:pPr>
        <w:pStyle w:val="B1"/>
        <w:rPr>
          <w:lang w:eastAsia="ja-JP"/>
        </w:rPr>
      </w:pPr>
      <w:bookmarkStart w:id="4097" w:name="_Toc31639225"/>
      <w:bookmarkStart w:id="4098" w:name="_Toc9320"/>
      <w:bookmarkStart w:id="4099" w:name="_Toc20861"/>
      <w:bookmarkStart w:id="4100" w:name="_Toc16839386"/>
      <w:bookmarkStart w:id="4101" w:name="_Toc30963"/>
      <w:bookmarkStart w:id="4102" w:name="_Toc43393395"/>
      <w:bookmarkStart w:id="4103" w:name="_Toc11493"/>
      <w:bookmarkStart w:id="4104" w:name="_Toc6749"/>
      <w:bookmarkStart w:id="4105" w:name="_Toc21087545"/>
      <w:bookmarkStart w:id="4106" w:name="_Toc19559"/>
      <w:bookmarkStart w:id="4107" w:name="_Toc42779310"/>
      <w:bookmarkStart w:id="4108" w:name="_Toc1154"/>
      <w:bookmarkStart w:id="4109" w:name="_Toc27481"/>
      <w:bookmarkStart w:id="4110" w:name="_Toc42770254"/>
      <w:bookmarkStart w:id="4111" w:name="_Toc31448749"/>
      <w:bookmarkStart w:id="4112" w:name="_Toc29579"/>
      <w:bookmarkStart w:id="4113" w:name="_Toc10998"/>
      <w:bookmarkStart w:id="4114" w:name="_Toc31604"/>
      <w:bookmarkStart w:id="4115" w:name="_Toc31361024"/>
      <w:bookmarkStart w:id="4116" w:name="_Toc15627"/>
      <w:bookmarkStart w:id="4117" w:name="_Toc44004567"/>
      <w:bookmarkStart w:id="4118" w:name="_Toc44490804"/>
      <w:bookmarkStart w:id="4119" w:name="_Toc50467024"/>
      <w:bookmarkStart w:id="4120" w:name="_Toc50468368"/>
      <w:bookmarkStart w:id="4121" w:name="_Toc50468638"/>
      <w:bookmarkStart w:id="4122" w:name="_Toc50468909"/>
      <w:r>
        <w:rPr>
          <w:lang w:eastAsia="ja-JP"/>
        </w:rPr>
        <w:t>0.</w:t>
      </w:r>
      <w:r>
        <w:rPr>
          <w:lang w:eastAsia="ja-JP"/>
        </w:rPr>
        <w:tab/>
        <w:t xml:space="preserve">AF1 is interacting with SMF/5GC </w:t>
      </w:r>
      <w:r w:rsidR="004F422A">
        <w:t xml:space="preserve">e.g. </w:t>
      </w:r>
      <w:r>
        <w:rPr>
          <w:lang w:eastAsia="ja-JP"/>
        </w:rPr>
        <w:t>as part of initial PDU Session establishment procedure.</w:t>
      </w:r>
    </w:p>
    <w:p w14:paraId="2219EAA6" w14:textId="02079E42" w:rsidR="00770EF6" w:rsidRDefault="00770EF6" w:rsidP="00770EF6">
      <w:pPr>
        <w:pStyle w:val="B1"/>
        <w:rPr>
          <w:lang w:eastAsia="ja-JP"/>
        </w:rPr>
      </w:pPr>
      <w:r>
        <w:rPr>
          <w:lang w:eastAsia="ja-JP"/>
        </w:rPr>
        <w:t>1.</w:t>
      </w:r>
      <w:r>
        <w:rPr>
          <w:lang w:eastAsia="ja-JP"/>
        </w:rPr>
        <w:tab/>
        <w:t>AF1 decides to relocate to local AF i.e. to AF2 which serves local EAS located in the target DNAI. There could be multiple triggers for AF1 to relocate AF e.g. decision to relocate to local /another Edge Application Server due to change in DNAI, EAS load balancing, etc.</w:t>
      </w:r>
    </w:p>
    <w:p w14:paraId="3A606D28" w14:textId="00A5142F" w:rsidR="00770EF6" w:rsidRDefault="00770EF6" w:rsidP="00770EF6">
      <w:pPr>
        <w:pStyle w:val="B1"/>
        <w:rPr>
          <w:lang w:eastAsia="ja-JP"/>
        </w:rPr>
      </w:pPr>
      <w:r>
        <w:rPr>
          <w:lang w:eastAsia="ja-JP"/>
        </w:rPr>
        <w:t>2.</w:t>
      </w:r>
      <w:r>
        <w:rPr>
          <w:lang w:eastAsia="ja-JP"/>
        </w:rPr>
        <w:tab/>
        <w:t>AF1 init</w:t>
      </w:r>
      <w:r w:rsidR="004F422A">
        <w:rPr>
          <w:lang w:eastAsia="ja-JP"/>
        </w:rPr>
        <w:t>i</w:t>
      </w:r>
      <w:r>
        <w:rPr>
          <w:lang w:eastAsia="ja-JP"/>
        </w:rPr>
        <w:t>ates context transfer procedure with AF2, this is to provide to AF2 information such as: application status, UE ID, PDU session Information</w:t>
      </w:r>
      <w:r w:rsidR="004F422A">
        <w:t xml:space="preserve">(e.g. the UE (IP) address, the current DNAI serving the UE, </w:t>
      </w:r>
      <w:r w:rsidR="004F422A" w:rsidRPr="00140E21">
        <w:rPr>
          <w:rFonts w:eastAsia="等线"/>
        </w:rPr>
        <w:t>N6 traffic routing information</w:t>
      </w:r>
      <w:r w:rsidR="004F422A">
        <w:t>)</w:t>
      </w:r>
      <w:r>
        <w:rPr>
          <w:lang w:eastAsia="ja-JP"/>
        </w:rPr>
        <w:t>, etc.</w:t>
      </w:r>
    </w:p>
    <w:p w14:paraId="155A84E3" w14:textId="6DF84341" w:rsidR="00770EF6" w:rsidRDefault="00770EF6" w:rsidP="00770EF6">
      <w:pPr>
        <w:pStyle w:val="B1"/>
        <w:rPr>
          <w:lang w:eastAsia="ja-JP"/>
        </w:rPr>
      </w:pPr>
      <w:r>
        <w:rPr>
          <w:lang w:eastAsia="ja-JP"/>
        </w:rPr>
        <w:t>3:</w:t>
      </w:r>
      <w:r>
        <w:rPr>
          <w:lang w:eastAsia="ja-JP"/>
        </w:rPr>
        <w:tab/>
        <w:t>AF2, based on the information received from AF1, sends to NEF, Nnef_TrafficInfluence_update request, and includes Notification Correlation ID, UE ID, PDU session information, as received from AF1.</w:t>
      </w:r>
    </w:p>
    <w:p w14:paraId="5FFFB563" w14:textId="40437C9F" w:rsidR="004F422A" w:rsidRDefault="004F422A" w:rsidP="004F422A">
      <w:pPr>
        <w:pStyle w:val="EditorsNote"/>
        <w:rPr>
          <w:lang w:eastAsia="ja-JP"/>
        </w:rPr>
      </w:pPr>
      <w:r w:rsidRPr="004F422A">
        <w:rPr>
          <w:lang w:eastAsia="ja-JP"/>
        </w:rPr>
        <w:t>Editor's Note: Whether the AF2 can reuse the SBI information of AF1 to invoke NEF service is FFS.</w:t>
      </w:r>
    </w:p>
    <w:p w14:paraId="7356FD94" w14:textId="5803F596" w:rsidR="00770EF6" w:rsidRDefault="00770EF6" w:rsidP="00770EF6">
      <w:pPr>
        <w:pStyle w:val="B1"/>
        <w:rPr>
          <w:lang w:eastAsia="ja-JP"/>
        </w:rPr>
      </w:pPr>
      <w:r>
        <w:rPr>
          <w:lang w:eastAsia="ja-JP"/>
        </w:rPr>
        <w:t>4:</w:t>
      </w:r>
      <w:r>
        <w:rPr>
          <w:lang w:eastAsia="ja-JP"/>
        </w:rPr>
        <w:tab/>
        <w:t>NEF stores the AF2 requested information in the UDR (Data Set = Application Data; Data Subset = AF traffic influence request information, Data Key = AF Transaction Internal ID, S-NSSAI and DNN or SUPI).</w:t>
      </w:r>
    </w:p>
    <w:p w14:paraId="43C901E9" w14:textId="7048925B" w:rsidR="00770EF6" w:rsidRDefault="00770EF6" w:rsidP="00770EF6">
      <w:pPr>
        <w:pStyle w:val="B1"/>
        <w:rPr>
          <w:lang w:eastAsia="ja-JP"/>
        </w:rPr>
      </w:pPr>
      <w:r>
        <w:rPr>
          <w:lang w:eastAsia="ja-JP"/>
        </w:rPr>
        <w:t>5:</w:t>
      </w:r>
      <w:r>
        <w:rPr>
          <w:lang w:eastAsia="ja-JP"/>
        </w:rPr>
        <w:tab/>
        <w:t>NEF acknowledges to AF2 by sending Nnef_TrafficInfluence_update response message</w:t>
      </w:r>
    </w:p>
    <w:p w14:paraId="7250EA7F" w14:textId="120E3E3C" w:rsidR="00770EF6" w:rsidRDefault="00770EF6" w:rsidP="00770EF6">
      <w:pPr>
        <w:pStyle w:val="B1"/>
        <w:rPr>
          <w:lang w:eastAsia="ja-JP"/>
        </w:rPr>
      </w:pPr>
      <w:r>
        <w:rPr>
          <w:lang w:eastAsia="ja-JP"/>
        </w:rPr>
        <w:t>6.</w:t>
      </w:r>
      <w:r>
        <w:rPr>
          <w:lang w:eastAsia="ja-JP"/>
        </w:rPr>
        <w:tab/>
        <w:t>UDR notifies to PCF with Nudr_DM_Notify of the changed subscription.</w:t>
      </w:r>
    </w:p>
    <w:p w14:paraId="103795E4" w14:textId="44B011F9" w:rsidR="00770EF6" w:rsidRDefault="00770EF6" w:rsidP="00770EF6">
      <w:pPr>
        <w:pStyle w:val="B1"/>
        <w:rPr>
          <w:lang w:eastAsia="ja-JP"/>
        </w:rPr>
      </w:pPr>
      <w:r>
        <w:rPr>
          <w:lang w:eastAsia="ja-JP"/>
        </w:rPr>
        <w:t>7.</w:t>
      </w:r>
      <w:r>
        <w:rPr>
          <w:lang w:eastAsia="ja-JP"/>
        </w:rPr>
        <w:tab/>
        <w:t>PCF determines that existing PDU Sessions are potentially impacted by the AF2 request, and so it updates the SMF with corresponding new PCC rule(s) by invoking Npcf_SMPolicyControl_UpdateNotify service operation</w:t>
      </w:r>
    </w:p>
    <w:p w14:paraId="5F286B79" w14:textId="3BCB9382" w:rsidR="00770EF6" w:rsidRDefault="00770EF6" w:rsidP="00770EF6">
      <w:pPr>
        <w:pStyle w:val="B1"/>
        <w:rPr>
          <w:lang w:eastAsia="ja-JP"/>
        </w:rPr>
      </w:pPr>
      <w:r>
        <w:rPr>
          <w:lang w:eastAsia="ja-JP"/>
        </w:rPr>
        <w:t>8.</w:t>
      </w:r>
      <w:r>
        <w:rPr>
          <w:lang w:eastAsia="ja-JP"/>
        </w:rPr>
        <w:tab/>
        <w:t>Based on the updated PCC rules received from PCF, SMF may decide to reconfigure user plane e.g. change in DNAI, PSA relocation and so on.</w:t>
      </w:r>
    </w:p>
    <w:p w14:paraId="3D400EEE" w14:textId="65F5CD49" w:rsidR="00770EF6" w:rsidRDefault="00770EF6" w:rsidP="00770EF6">
      <w:pPr>
        <w:pStyle w:val="B1"/>
        <w:rPr>
          <w:lang w:eastAsia="ja-JP"/>
        </w:rPr>
      </w:pPr>
      <w:r>
        <w:rPr>
          <w:lang w:eastAsia="ja-JP"/>
        </w:rPr>
        <w:t>9-10.</w:t>
      </w:r>
      <w:r>
        <w:rPr>
          <w:lang w:eastAsia="ja-JP"/>
        </w:rPr>
        <w:tab/>
        <w:t>SMF sends Nsmf_EventExposure_Notify indicating the changes in the user plane management information to AF2 either directly or via NEF.</w:t>
      </w:r>
    </w:p>
    <w:p w14:paraId="7B1ADDB7" w14:textId="33AEAB07" w:rsidR="00300BBB" w:rsidRPr="00BA3074" w:rsidRDefault="00300BBB" w:rsidP="00271D33">
      <w:pPr>
        <w:pStyle w:val="Heading3"/>
        <w:rPr>
          <w:lang w:eastAsia="ja-JP"/>
        </w:rPr>
      </w:pPr>
      <w:bookmarkStart w:id="4123" w:name="_Toc50630883"/>
      <w:bookmarkStart w:id="4124" w:name="_Toc54944233"/>
      <w:r w:rsidRPr="00BA3074">
        <w:rPr>
          <w:lang w:eastAsia="ja-JP"/>
        </w:rPr>
        <w:t>6.</w:t>
      </w:r>
      <w:r>
        <w:rPr>
          <w:lang w:eastAsia="ja-JP"/>
        </w:rPr>
        <w:t>55</w:t>
      </w:r>
      <w:r w:rsidRPr="00BA3074">
        <w:rPr>
          <w:lang w:eastAsia="ja-JP"/>
        </w:rPr>
        <w:t>.</w:t>
      </w:r>
      <w:r>
        <w:rPr>
          <w:lang w:eastAsia="ja-JP"/>
        </w:rPr>
        <w:t>3</w:t>
      </w:r>
      <w:r w:rsidRPr="00BA3074">
        <w:rPr>
          <w:lang w:eastAsia="ja-JP"/>
        </w:rPr>
        <w:tab/>
        <w:t>Impacts on services, entities and interfaces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5627EE76" w14:textId="4569F7DA" w:rsidR="00300BBB" w:rsidRPr="00300BBB" w:rsidRDefault="00300BBB" w:rsidP="00770EF6">
      <w:pPr>
        <w:rPr>
          <w:lang w:eastAsia="zh-CN"/>
        </w:rPr>
      </w:pPr>
      <w:r w:rsidRPr="00300BBB">
        <w:rPr>
          <w:lang w:eastAsia="zh-CN"/>
        </w:rPr>
        <w:t>SMF:</w:t>
      </w:r>
    </w:p>
    <w:p w14:paraId="328A3461" w14:textId="2FB2CD00" w:rsidR="00300BBB" w:rsidRDefault="00300BBB" w:rsidP="00770EF6">
      <w:pPr>
        <w:pStyle w:val="B1"/>
      </w:pPr>
      <w:r w:rsidRPr="00300BBB">
        <w:t>-</w:t>
      </w:r>
      <w:r w:rsidRPr="00300BBB">
        <w:tab/>
        <w:t>Receives indication of AF migration to the target AF via PCF</w:t>
      </w:r>
      <w:r w:rsidR="00770EF6">
        <w:t>.</w:t>
      </w:r>
    </w:p>
    <w:p w14:paraId="4ED3250F" w14:textId="469569A3" w:rsidR="004F422A" w:rsidRPr="00300BBB" w:rsidRDefault="004F422A" w:rsidP="004F422A">
      <w:pPr>
        <w:pStyle w:val="EditorsNote"/>
      </w:pPr>
      <w:r w:rsidRPr="004F422A">
        <w:t>Editor's Note: The usage of the indication and how it is recieved are FFS.</w:t>
      </w:r>
    </w:p>
    <w:p w14:paraId="7B08425B" w14:textId="6E943238" w:rsidR="00300BBB" w:rsidRPr="00300BBB" w:rsidRDefault="00300BBB" w:rsidP="00770EF6">
      <w:pPr>
        <w:rPr>
          <w:lang w:eastAsia="zh-CN"/>
        </w:rPr>
      </w:pPr>
      <w:r w:rsidRPr="00300BBB">
        <w:rPr>
          <w:lang w:eastAsia="zh-CN"/>
        </w:rPr>
        <w:lastRenderedPageBreak/>
        <w:t>AF:</w:t>
      </w:r>
    </w:p>
    <w:p w14:paraId="06E68417" w14:textId="55D70E13" w:rsidR="00300BBB" w:rsidRPr="00300BBB" w:rsidRDefault="00300BBB" w:rsidP="00770EF6">
      <w:pPr>
        <w:pStyle w:val="B1"/>
      </w:pPr>
      <w:r w:rsidRPr="00300BBB">
        <w:t>-</w:t>
      </w:r>
      <w:r w:rsidRPr="00300BBB">
        <w:tab/>
        <w:t>Context transfer between AFs e.g. application status, and 5G core related information e.g. UE ID, PDU session Information, etc.</w:t>
      </w:r>
    </w:p>
    <w:p w14:paraId="6A956216" w14:textId="489C78C8" w:rsidR="00300BBB" w:rsidRPr="00300BBB" w:rsidRDefault="00300BBB" w:rsidP="00770EF6">
      <w:pPr>
        <w:pStyle w:val="B1"/>
      </w:pPr>
      <w:r w:rsidRPr="00300BBB">
        <w:t>-</w:t>
      </w:r>
      <w:r w:rsidRPr="00300BBB">
        <w:tab/>
        <w:t>determination of the target AF for the received target DNAI</w:t>
      </w:r>
      <w:r w:rsidR="00770EF6">
        <w:t>.</w:t>
      </w:r>
    </w:p>
    <w:p w14:paraId="6DF24B9D" w14:textId="6231D99C" w:rsidR="00300BBB" w:rsidRPr="00770EF6" w:rsidRDefault="00300BBB" w:rsidP="00770EF6">
      <w:pPr>
        <w:pStyle w:val="B1"/>
      </w:pPr>
      <w:r w:rsidRPr="00770EF6">
        <w:t>-</w:t>
      </w:r>
      <w:r w:rsidRPr="00770EF6">
        <w:tab/>
        <w:t>Updates to procedure on AF requests to influence traffic routing</w:t>
      </w:r>
      <w:r w:rsidR="00770EF6">
        <w:t>.</w:t>
      </w:r>
    </w:p>
    <w:p w14:paraId="0C33D090" w14:textId="6D37715D" w:rsidR="00EE30B5" w:rsidRPr="00EE30B5" w:rsidRDefault="00EE30B5" w:rsidP="00EE30B5">
      <w:pPr>
        <w:pStyle w:val="Heading2"/>
      </w:pPr>
      <w:bookmarkStart w:id="4125" w:name="_Toc43392676"/>
      <w:bookmarkStart w:id="4126" w:name="_Toc43475475"/>
      <w:bookmarkStart w:id="4127" w:name="_Toc43475851"/>
      <w:bookmarkStart w:id="4128" w:name="_Toc50467025"/>
      <w:bookmarkStart w:id="4129" w:name="_Toc50468369"/>
      <w:bookmarkStart w:id="4130" w:name="_Toc50468639"/>
      <w:bookmarkStart w:id="4131" w:name="_Toc50468910"/>
      <w:bookmarkStart w:id="4132" w:name="_Toc50630884"/>
      <w:bookmarkStart w:id="4133" w:name="_Toc54944234"/>
      <w:r w:rsidRPr="00EE30B5">
        <w:t>6.</w:t>
      </w:r>
      <w:bookmarkEnd w:id="4125"/>
      <w:bookmarkEnd w:id="4126"/>
      <w:bookmarkEnd w:id="4127"/>
      <w:r w:rsidRPr="00EE30B5">
        <w:t>56</w:t>
      </w:r>
      <w:r w:rsidR="00271D33">
        <w:tab/>
      </w:r>
      <w:r w:rsidRPr="00EE30B5">
        <w:t xml:space="preserve">Solution #56: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bookmarkEnd w:id="4128"/>
      <w:bookmarkEnd w:id="4129"/>
      <w:bookmarkEnd w:id="4130"/>
      <w:bookmarkEnd w:id="4131"/>
      <w:bookmarkEnd w:id="4132"/>
      <w:bookmarkEnd w:id="4133"/>
    </w:p>
    <w:p w14:paraId="3AD4D877" w14:textId="77777777" w:rsidR="00EE30B5" w:rsidRPr="00693211" w:rsidRDefault="00EE30B5" w:rsidP="00EE30B5">
      <w:r w:rsidRPr="00693211">
        <w:t xml:space="preserve">This solution is for Key Issue #3 on </w:t>
      </w:r>
      <w:r w:rsidRPr="00693211">
        <w:rPr>
          <w:rFonts w:hint="eastAsia"/>
          <w:lang w:eastAsia="zh-CN"/>
        </w:rPr>
        <w:t>Efficient</w:t>
      </w:r>
      <w:r w:rsidRPr="00693211">
        <w:rPr>
          <w:lang w:eastAsia="zh-CN"/>
        </w:rPr>
        <w:t xml:space="preserve"> </w:t>
      </w:r>
      <w:r w:rsidRPr="00693211">
        <w:rPr>
          <w:rFonts w:hint="eastAsia"/>
          <w:lang w:eastAsia="zh-CN"/>
        </w:rPr>
        <w:t>Network</w:t>
      </w:r>
      <w:r w:rsidRPr="00693211">
        <w:rPr>
          <w:lang w:eastAsia="zh-CN"/>
        </w:rPr>
        <w:t xml:space="preserve"> </w:t>
      </w:r>
      <w:r w:rsidRPr="00693211">
        <w:rPr>
          <w:rFonts w:hint="eastAsia"/>
          <w:lang w:eastAsia="zh-CN"/>
        </w:rPr>
        <w:t>Information</w:t>
      </w:r>
      <w:r w:rsidRPr="00693211">
        <w:rPr>
          <w:lang w:eastAsia="zh-CN"/>
        </w:rPr>
        <w:t xml:space="preserve"> </w:t>
      </w:r>
      <w:r w:rsidRPr="00693211">
        <w:rPr>
          <w:rFonts w:hint="eastAsia"/>
          <w:lang w:eastAsia="zh-CN"/>
        </w:rPr>
        <w:t>Provisioning</w:t>
      </w:r>
      <w:r w:rsidRPr="00693211">
        <w:rPr>
          <w:lang w:eastAsia="zh-CN"/>
        </w:rPr>
        <w:t xml:space="preserve"> </w:t>
      </w:r>
      <w:r w:rsidRPr="00693211">
        <w:rPr>
          <w:rFonts w:hint="eastAsia"/>
          <w:lang w:eastAsia="zh-CN"/>
        </w:rPr>
        <w:t>to</w:t>
      </w:r>
      <w:r w:rsidRPr="00693211">
        <w:rPr>
          <w:lang w:eastAsia="zh-CN"/>
        </w:rPr>
        <w:t xml:space="preserve"> </w:t>
      </w:r>
      <w:r w:rsidRPr="00693211">
        <w:rPr>
          <w:rFonts w:hint="eastAsia"/>
          <w:lang w:eastAsia="zh-CN"/>
        </w:rPr>
        <w:t>Local</w:t>
      </w:r>
      <w:r w:rsidRPr="00693211">
        <w:rPr>
          <w:lang w:eastAsia="zh-CN"/>
        </w:rPr>
        <w:t xml:space="preserve"> </w:t>
      </w:r>
      <w:r w:rsidRPr="00693211">
        <w:rPr>
          <w:rFonts w:hint="eastAsia"/>
          <w:lang w:eastAsia="zh-CN"/>
        </w:rPr>
        <w:t>Applications</w:t>
      </w:r>
      <w:r w:rsidRPr="00693211">
        <w:t>.</w:t>
      </w:r>
    </w:p>
    <w:p w14:paraId="128110E5" w14:textId="236AE9E5" w:rsidR="00EE30B5" w:rsidRPr="00EE30B5" w:rsidRDefault="00EE30B5" w:rsidP="00EE30B5">
      <w:pPr>
        <w:pStyle w:val="Heading3"/>
      </w:pPr>
      <w:bookmarkStart w:id="4134" w:name="_Toc50467026"/>
      <w:bookmarkStart w:id="4135" w:name="_Toc50468370"/>
      <w:bookmarkStart w:id="4136" w:name="_Toc50468640"/>
      <w:bookmarkStart w:id="4137" w:name="_Toc50468911"/>
      <w:bookmarkStart w:id="4138" w:name="_Toc50630885"/>
      <w:bookmarkStart w:id="4139" w:name="_Toc54944235"/>
      <w:r w:rsidRPr="00EE30B5">
        <w:t>6.56.1</w:t>
      </w:r>
      <w:r w:rsidRPr="00EE30B5">
        <w:tab/>
        <w:t>Description</w:t>
      </w:r>
      <w:bookmarkEnd w:id="4134"/>
      <w:bookmarkEnd w:id="4135"/>
      <w:bookmarkEnd w:id="4136"/>
      <w:bookmarkEnd w:id="4137"/>
      <w:bookmarkEnd w:id="4138"/>
      <w:bookmarkEnd w:id="4139"/>
    </w:p>
    <w:p w14:paraId="7C71D57D" w14:textId="77777777" w:rsidR="00EE30B5" w:rsidRPr="00693211" w:rsidRDefault="00EE30B5" w:rsidP="00EE30B5">
      <w:pPr>
        <w:rPr>
          <w:lang w:val="en-US" w:eastAsia="zh-CN"/>
        </w:rPr>
      </w:pPr>
      <w:r w:rsidRPr="00693211">
        <w:rPr>
          <w:lang w:val="en-US" w:eastAsia="zh-CN"/>
        </w:rPr>
        <w:t>Edge NEF is an effective way to solve the issue of efficient network information provisioning to local applications in the edge environment. It can be deployed at the edge for reducing the latency of network information provisioning</w:t>
      </w:r>
      <w:r w:rsidRPr="00693211">
        <w:rPr>
          <w:lang w:eastAsia="zh-CN"/>
        </w:rPr>
        <w:t>. However, the relationship between central NEF and edge NEF is not clearly described</w:t>
      </w:r>
      <w:r w:rsidRPr="00693211">
        <w:rPr>
          <w:rFonts w:hint="eastAsia"/>
          <w:lang w:eastAsia="zh-CN"/>
        </w:rPr>
        <w:t>.</w:t>
      </w:r>
      <w:r w:rsidRPr="00693211">
        <w:rPr>
          <w:lang w:eastAsia="zh-CN"/>
        </w:rPr>
        <w:t xml:space="preserve"> Serveral issues illustrated below has to be address</w:t>
      </w:r>
      <w:r w:rsidRPr="00693211">
        <w:rPr>
          <w:rFonts w:hint="eastAsia"/>
          <w:lang w:eastAsia="zh-CN"/>
        </w:rPr>
        <w:t>ed</w:t>
      </w:r>
      <w:r w:rsidRPr="00693211">
        <w:rPr>
          <w:lang w:eastAsia="zh-CN"/>
        </w:rPr>
        <w:t>:</w:t>
      </w:r>
    </w:p>
    <w:p w14:paraId="3618145F" w14:textId="65C8F30E"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w:t>
      </w:r>
      <w:r w:rsidRPr="00693211">
        <w:rPr>
          <w:rFonts w:hint="eastAsia"/>
          <w:lang w:val="en-US" w:eastAsia="zh-CN"/>
        </w:rPr>
        <w:t>insert</w:t>
      </w:r>
      <w:r w:rsidRPr="00693211">
        <w:rPr>
          <w:lang w:val="en-US" w:eastAsia="zh-CN"/>
        </w:rPr>
        <w:t>/</w:t>
      </w:r>
      <w:r w:rsidRPr="00693211">
        <w:rPr>
          <w:rFonts w:hint="eastAsia"/>
          <w:lang w:val="en-US" w:eastAsia="zh-CN"/>
        </w:rPr>
        <w:t>remove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with</w:t>
      </w:r>
      <w:r w:rsidRPr="00693211">
        <w:rPr>
          <w:lang w:eastAsia="zh-CN"/>
        </w:rPr>
        <w:t xml:space="preserve"> </w:t>
      </w:r>
      <w:r w:rsidRPr="00693211">
        <w:rPr>
          <w:rFonts w:hint="eastAsia"/>
          <w:lang w:eastAsia="zh-CN"/>
        </w:rPr>
        <w:t>the</w:t>
      </w:r>
      <w:r w:rsidRPr="00693211">
        <w:rPr>
          <w:lang w:eastAsia="zh-CN"/>
        </w:rPr>
        <w:t xml:space="preserve"> support of the central NEF?</w:t>
      </w:r>
    </w:p>
    <w:p w14:paraId="54D25302" w14:textId="4060C997" w:rsidR="00EE30B5" w:rsidRPr="00693211" w:rsidRDefault="00EE30B5" w:rsidP="00EE30B5">
      <w:pPr>
        <w:pStyle w:val="B1"/>
        <w:rPr>
          <w:lang w:eastAsia="zh-CN"/>
        </w:rPr>
      </w:pPr>
      <w:r w:rsidRPr="00693211">
        <w:rPr>
          <w:rFonts w:hint="eastAsia"/>
          <w:lang w:eastAsia="zh-CN"/>
        </w:rPr>
        <w:t>-</w:t>
      </w:r>
      <w:r>
        <w:rPr>
          <w:lang w:eastAsia="zh-CN"/>
        </w:rPr>
        <w:tab/>
      </w:r>
      <w:r w:rsidRPr="00693211">
        <w:rPr>
          <w:rFonts w:hint="eastAsia"/>
          <w:lang w:eastAsia="zh-CN"/>
        </w:rPr>
        <w:t>How</w:t>
      </w:r>
      <w:r w:rsidRPr="00693211">
        <w:rPr>
          <w:lang w:eastAsia="zh-CN"/>
        </w:rPr>
        <w:t xml:space="preserve"> </w:t>
      </w:r>
      <w:r w:rsidRPr="00693211">
        <w:rPr>
          <w:rFonts w:hint="eastAsia"/>
          <w:lang w:eastAsia="zh-CN"/>
        </w:rPr>
        <w:t>to</w:t>
      </w:r>
      <w:r w:rsidRPr="00693211">
        <w:rPr>
          <w:lang w:eastAsia="zh-CN"/>
        </w:rPr>
        <w:t xml:space="preserve"> notify the existance of edge NEF to the NF within the 5GC?</w:t>
      </w:r>
    </w:p>
    <w:p w14:paraId="23C74D0B" w14:textId="46577A51"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authorize the </w:t>
      </w:r>
      <w:r w:rsidRPr="00693211">
        <w:rPr>
          <w:rFonts w:hint="eastAsia"/>
          <w:lang w:eastAsia="zh-CN"/>
        </w:rPr>
        <w:t>edge</w:t>
      </w:r>
      <w:r w:rsidRPr="00693211">
        <w:rPr>
          <w:lang w:eastAsia="zh-CN"/>
        </w:rPr>
        <w:t xml:space="preserve"> </w:t>
      </w:r>
      <w:r w:rsidRPr="00693211">
        <w:rPr>
          <w:rFonts w:hint="eastAsia"/>
          <w:lang w:eastAsia="zh-CN"/>
        </w:rPr>
        <w:t>NEF</w:t>
      </w:r>
      <w:r w:rsidRPr="00693211">
        <w:rPr>
          <w:lang w:eastAsia="zh-CN"/>
        </w:rPr>
        <w:t xml:space="preserve"> to obtain the network information for certain AF with the support of the central NEF?</w:t>
      </w:r>
    </w:p>
    <w:p w14:paraId="2FE36641" w14:textId="77777777" w:rsidR="00EE30B5" w:rsidRPr="00693211" w:rsidRDefault="00EE30B5" w:rsidP="00EE30B5">
      <w:pPr>
        <w:rPr>
          <w:lang w:val="en-US" w:eastAsia="zh-CN"/>
        </w:rPr>
      </w:pPr>
      <w:r w:rsidRPr="00693211">
        <w:rPr>
          <w:rFonts w:hint="eastAsia"/>
          <w:lang w:eastAsia="zh-CN"/>
        </w:rPr>
        <w:t>I</w:t>
      </w:r>
      <w:r w:rsidRPr="00693211">
        <w:rPr>
          <w:lang w:eastAsia="zh-CN"/>
        </w:rPr>
        <w:t>n order to shorten the path between NF</w:t>
      </w:r>
      <w:r w:rsidRPr="00693211">
        <w:rPr>
          <w:lang w:val="en-US" w:eastAsia="zh-CN"/>
        </w:rPr>
        <w:t>(e.g. SMF)</w:t>
      </w:r>
      <w:r w:rsidRPr="00693211">
        <w:rPr>
          <w:lang w:eastAsia="zh-CN"/>
        </w:rPr>
        <w:t xml:space="preserve"> which can provide the network information and the AF, the edge NEF can be deployed either within the Operator domain but near the edge (e.g. near or within the UPF) or within the domain of ECSP. </w:t>
      </w:r>
      <w:r w:rsidRPr="00693211">
        <w:rPr>
          <w:rFonts w:hint="eastAsia"/>
          <w:lang w:eastAsia="zh-CN"/>
        </w:rPr>
        <w:t>No</w:t>
      </w:r>
      <w:r w:rsidRPr="00693211">
        <w:rPr>
          <w:lang w:eastAsia="zh-CN"/>
        </w:rPr>
        <w:t xml:space="preserve"> </w:t>
      </w:r>
      <w:r w:rsidRPr="00693211">
        <w:rPr>
          <w:rFonts w:hint="eastAsia"/>
          <w:lang w:eastAsia="zh-CN"/>
        </w:rPr>
        <w:t>matter</w:t>
      </w:r>
      <w:r w:rsidRPr="00693211">
        <w:rPr>
          <w:lang w:eastAsia="zh-CN"/>
        </w:rPr>
        <w:t xml:space="preserve"> </w:t>
      </w:r>
      <w:r w:rsidRPr="00693211">
        <w:rPr>
          <w:rFonts w:hint="eastAsia"/>
          <w:lang w:eastAsia="zh-CN"/>
        </w:rPr>
        <w:t>where</w:t>
      </w:r>
      <w:r w:rsidRPr="00693211">
        <w:rPr>
          <w:lang w:eastAsia="zh-CN"/>
        </w:rPr>
        <w:t xml:space="preserve"> </w:t>
      </w:r>
      <w:r w:rsidRPr="00693211">
        <w:rPr>
          <w:rFonts w:hint="eastAsia"/>
          <w:lang w:eastAsia="zh-CN"/>
        </w:rPr>
        <w:t>the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locates</w:t>
      </w:r>
      <w:r w:rsidRPr="00693211">
        <w:rPr>
          <w:lang w:val="en-US" w:eastAsia="zh-CN"/>
        </w:rPr>
        <w:t xml:space="preserve">, the </w:t>
      </w:r>
      <w:r w:rsidRPr="00693211">
        <w:rPr>
          <w:rFonts w:hint="eastAsia"/>
          <w:lang w:val="en-US" w:eastAsia="zh-CN"/>
        </w:rPr>
        <w:t>O</w:t>
      </w:r>
      <w:r w:rsidRPr="00693211">
        <w:rPr>
          <w:lang w:val="en-US" w:eastAsia="zh-CN"/>
        </w:rPr>
        <w:t>perator has the full control over the edge NEF.</w:t>
      </w:r>
      <w:r w:rsidRPr="00693211">
        <w:rPr>
          <w:lang w:eastAsia="zh-CN"/>
        </w:rPr>
        <w:t xml:space="preserve"> The insertion of edge NEF should be awared by the NF within the 5GC so that the NF can send the network information </w:t>
      </w:r>
      <w:r w:rsidRPr="00693211">
        <w:rPr>
          <w:rFonts w:hint="eastAsia"/>
          <w:lang w:eastAsia="zh-CN"/>
        </w:rPr>
        <w:t>directly</w:t>
      </w:r>
      <w:r w:rsidRPr="00693211">
        <w:rPr>
          <w:lang w:eastAsia="zh-CN"/>
        </w:rPr>
        <w:t xml:space="preserve"> </w:t>
      </w:r>
      <w:r w:rsidRPr="00693211">
        <w:rPr>
          <w:rFonts w:hint="eastAsia"/>
          <w:lang w:eastAsia="zh-CN"/>
        </w:rPr>
        <w:t>to</w:t>
      </w:r>
      <w:r w:rsidRPr="00693211">
        <w:rPr>
          <w:lang w:eastAsia="zh-CN"/>
        </w:rPr>
        <w:t xml:space="preserve"> the edge NEF. Since the edge server belonging to different ECSP may be deployed within a same edge area. The edge NEF need to know which edge server needs to be </w:t>
      </w:r>
      <w:r w:rsidRPr="00693211">
        <w:rPr>
          <w:rFonts w:hint="eastAsia"/>
          <w:lang w:eastAsia="zh-CN"/>
        </w:rPr>
        <w:t>provisioned</w:t>
      </w:r>
      <w:r w:rsidRPr="00693211">
        <w:rPr>
          <w:lang w:eastAsia="zh-CN"/>
        </w:rPr>
        <w:t xml:space="preserve">. In addition, different edge server may require service from edge NEF regarding different type of network information. The differentiation of network information provisioning </w:t>
      </w:r>
      <w:r w:rsidRPr="00693211">
        <w:rPr>
          <w:rFonts w:hint="eastAsia"/>
          <w:lang w:eastAsia="zh-CN"/>
        </w:rPr>
        <w:t>also</w:t>
      </w:r>
      <w:r w:rsidRPr="00693211">
        <w:rPr>
          <w:lang w:eastAsia="zh-CN"/>
        </w:rPr>
        <w:t xml:space="preserve"> needs to be implemented.</w:t>
      </w:r>
    </w:p>
    <w:p w14:paraId="41D69B7D" w14:textId="77777777" w:rsidR="00EE30B5" w:rsidRPr="00693211" w:rsidRDefault="00EE30B5" w:rsidP="00EE30B5">
      <w:pPr>
        <w:rPr>
          <w:lang w:val="en-US" w:eastAsia="zh-CN"/>
        </w:rPr>
      </w:pPr>
      <w:r w:rsidRPr="00693211">
        <w:t xml:space="preserve">In order to solve the aforementioned issue, this </w:t>
      </w:r>
      <w:r w:rsidRPr="00693211">
        <w:rPr>
          <w:lang w:val="en-US" w:eastAsia="zh-CN"/>
        </w:rPr>
        <w:t>contribution proposes a solution for the management of edge NEF.</w:t>
      </w:r>
    </w:p>
    <w:p w14:paraId="6117D603" w14:textId="3D48E5FA" w:rsidR="00EE30B5" w:rsidRPr="00EE30B5" w:rsidRDefault="00EE30B5" w:rsidP="00EE30B5">
      <w:pPr>
        <w:pStyle w:val="Heading3"/>
      </w:pPr>
      <w:bookmarkStart w:id="4140" w:name="_Toc50467027"/>
      <w:bookmarkStart w:id="4141" w:name="_Toc50468371"/>
      <w:bookmarkStart w:id="4142" w:name="_Toc50468641"/>
      <w:bookmarkStart w:id="4143" w:name="_Toc50468912"/>
      <w:bookmarkStart w:id="4144" w:name="_Toc50630886"/>
      <w:bookmarkStart w:id="4145" w:name="_Toc54944236"/>
      <w:r w:rsidRPr="00EE30B5">
        <w:t>6.56.2</w:t>
      </w:r>
      <w:r w:rsidRPr="00EE30B5">
        <w:tab/>
        <w:t>Procedures</w:t>
      </w:r>
      <w:bookmarkEnd w:id="4140"/>
      <w:bookmarkEnd w:id="4141"/>
      <w:bookmarkEnd w:id="4142"/>
      <w:bookmarkEnd w:id="4143"/>
      <w:bookmarkEnd w:id="4144"/>
      <w:bookmarkEnd w:id="4145"/>
    </w:p>
    <w:p w14:paraId="6A7A157E" w14:textId="202418A7" w:rsidR="00EE30B5" w:rsidRPr="00EE30B5" w:rsidRDefault="00EE30B5" w:rsidP="00EE30B5">
      <w:pPr>
        <w:pStyle w:val="Heading4"/>
      </w:pPr>
      <w:bookmarkStart w:id="4146" w:name="_Toc50630887"/>
      <w:bookmarkStart w:id="4147" w:name="_Toc54944237"/>
      <w:r w:rsidRPr="00EE30B5">
        <w:t>6.56.2.1</w:t>
      </w:r>
      <w:r w:rsidRPr="00EE30B5">
        <w:tab/>
        <w:t>Edge NEF-based Network Information Provisioning</w:t>
      </w:r>
      <w:bookmarkEnd w:id="4146"/>
      <w:bookmarkEnd w:id="4147"/>
    </w:p>
    <w:p w14:paraId="68976BE5" w14:textId="2EF7955A" w:rsidR="00EE30B5" w:rsidRPr="00693211" w:rsidRDefault="00EE30B5" w:rsidP="00EE30B5">
      <w:r w:rsidRPr="00693211">
        <w:t>Figure 6.</w:t>
      </w:r>
      <w:r>
        <w:rPr>
          <w:lang w:eastAsia="zh-CN"/>
        </w:rPr>
        <w:t>56</w:t>
      </w:r>
      <w:r w:rsidRPr="00693211">
        <w:t xml:space="preserve">.2.1-1 illustrates the procedure for </w:t>
      </w:r>
      <w:r w:rsidRPr="00693211">
        <w:rPr>
          <w:lang w:val="en-US" w:eastAsia="zh-CN"/>
        </w:rPr>
        <w:t>edge NEF-based network information provisioning</w:t>
      </w:r>
      <w:r w:rsidRPr="00693211">
        <w:rPr>
          <w:rFonts w:hint="eastAsia"/>
          <w:lang w:eastAsia="zh-CN"/>
        </w:rPr>
        <w:t>.</w:t>
      </w:r>
      <w:r w:rsidRPr="00693211">
        <w:t xml:space="preserve"> The central NEF can have the functionality of </w:t>
      </w:r>
      <w:r w:rsidRPr="00693211">
        <w:rPr>
          <w:lang w:eastAsia="zh-CN"/>
        </w:rPr>
        <w:t>the configuration of edge NEF and the authorization of certain network information provisioning type data which can be directly delivered to the edge NEF</w:t>
      </w:r>
      <w:r w:rsidRPr="00693211">
        <w:t>.</w:t>
      </w:r>
    </w:p>
    <w:p w14:paraId="5AC6BA71" w14:textId="2E62EFA8" w:rsidR="00770EF6" w:rsidRDefault="00770EF6" w:rsidP="00770EF6">
      <w:pPr>
        <w:pStyle w:val="TH"/>
      </w:pPr>
      <w:r>
        <w:object w:dxaOrig="9616" w:dyaOrig="4671" w14:anchorId="0699F132">
          <v:shape id="_x0000_i1143" type="#_x0000_t75" style="width:480.2pt;height:232.9pt" o:ole="">
            <v:imagedata r:id="rId249" o:title=""/>
          </v:shape>
          <o:OLEObject Type="Embed" ProgID="Word.Picture.8" ShapeID="_x0000_i1143" DrawAspect="Content" ObjectID="_1665558039" r:id="rId250"/>
        </w:object>
      </w:r>
    </w:p>
    <w:p w14:paraId="3E4B8ED7" w14:textId="24A60FB8" w:rsidR="00EE30B5" w:rsidRPr="00EE30B5" w:rsidRDefault="00EE30B5" w:rsidP="00EE30B5">
      <w:pPr>
        <w:pStyle w:val="TF"/>
      </w:pPr>
      <w:r w:rsidRPr="00EE30B5">
        <w:t xml:space="preserve">Figure 6.56.2.1-1: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p>
    <w:p w14:paraId="73B39C07" w14:textId="643288FF" w:rsidR="00EE30B5" w:rsidRPr="00EE30B5" w:rsidRDefault="00EE30B5" w:rsidP="00EE30B5">
      <w:pPr>
        <w:pStyle w:val="B1"/>
      </w:pPr>
      <w:r w:rsidRPr="00EE30B5">
        <w:t>1.</w:t>
      </w:r>
      <w:r w:rsidRPr="00EE30B5">
        <w:tab/>
        <w:t xml:space="preserve">Upon the request of a local AF (using e.g. the DNAI), the Central NEF determines whether to insert an edge NEF. </w:t>
      </w:r>
      <w:r w:rsidRPr="00EE30B5">
        <w:rPr>
          <w:rFonts w:hint="eastAsia"/>
        </w:rPr>
        <w:t>Alternatively</w:t>
      </w:r>
      <w:r w:rsidRPr="00EE30B5">
        <w:t>, the Central NEF sends notification regarding the insertion of edge NEF to the local AF. Local AF can decide whether to use the edge NEF via sending a response to the Central NEF.</w:t>
      </w:r>
    </w:p>
    <w:p w14:paraId="4C75B526" w14:textId="77777777" w:rsidR="00EE30B5" w:rsidRPr="00EE30B5" w:rsidRDefault="00EE30B5" w:rsidP="00EE30B5">
      <w:pPr>
        <w:pStyle w:val="B1"/>
      </w:pPr>
      <w:r w:rsidRPr="00EE30B5">
        <w:t>2.</w:t>
      </w:r>
      <w:r w:rsidRPr="00EE30B5">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EE30B5" w:rsidRDefault="00EE30B5" w:rsidP="00EE30B5">
      <w:pPr>
        <w:pStyle w:val="B1"/>
      </w:pPr>
      <w:r w:rsidRPr="00EE30B5">
        <w:t>3.</w:t>
      </w:r>
      <w:r w:rsidRPr="00EE30B5">
        <w:tab/>
        <w:t>The Central NEF configures the edge NEF either within the MNO domain or within the 3rd party domain.</w:t>
      </w:r>
    </w:p>
    <w:p w14:paraId="2BF7A2F6" w14:textId="77777777" w:rsidR="00EE30B5" w:rsidRPr="00EE30B5" w:rsidRDefault="00EE30B5" w:rsidP="00EE30B5">
      <w:pPr>
        <w:pStyle w:val="B1"/>
      </w:pPr>
      <w:r w:rsidRPr="00EE30B5">
        <w:t>4.</w:t>
      </w:r>
      <w:r w:rsidRPr="00EE30B5">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w:t>
      </w:r>
      <w:r w:rsidRPr="00EE30B5">
        <w:rPr>
          <w:rFonts w:hint="eastAsia"/>
        </w:rPr>
        <w:t>send</w:t>
      </w:r>
      <w:r w:rsidRPr="00EE30B5">
        <w:t xml:space="preserve"> </w:t>
      </w:r>
      <w:r w:rsidRPr="00EE30B5">
        <w:rPr>
          <w:rFonts w:hint="eastAsia"/>
        </w:rPr>
        <w:t>parameterExposure</w:t>
      </w:r>
      <w:r w:rsidRPr="00EE30B5">
        <w:t xml:space="preserve"> </w:t>
      </w:r>
      <w:r w:rsidRPr="00EE30B5">
        <w:rPr>
          <w:rFonts w:hint="eastAsia"/>
        </w:rPr>
        <w:t>enable</w:t>
      </w:r>
      <w:r w:rsidRPr="00EE30B5">
        <w:t xml:space="preserve"> </w:t>
      </w:r>
      <w:r w:rsidRPr="00EE30B5">
        <w:rPr>
          <w:rFonts w:hint="eastAsia"/>
        </w:rPr>
        <w:t>request</w:t>
      </w:r>
      <w:r w:rsidRPr="00EE30B5">
        <w:t xml:space="preserve"> (e.g. Nsmf_EventExposure_Subscribe through UDM) </w:t>
      </w:r>
      <w:r w:rsidRPr="00EE30B5">
        <w:rPr>
          <w:rFonts w:hint="eastAsia"/>
        </w:rPr>
        <w:t>to</w:t>
      </w:r>
      <w:r w:rsidRPr="00EE30B5">
        <w:t xml:space="preserve"> </w:t>
      </w:r>
      <w:r w:rsidRPr="00EE30B5">
        <w:rPr>
          <w:rFonts w:hint="eastAsia"/>
        </w:rPr>
        <w:t>SMF.</w:t>
      </w:r>
      <w:r w:rsidRPr="00EE30B5">
        <w:t xml:space="preserve"> The request information contains edge NEF ID, AF ID and Network information provisioning type, for example, UE route change information, etc.</w:t>
      </w:r>
    </w:p>
    <w:p w14:paraId="56336F7D" w14:textId="0E1E29B0" w:rsidR="00EE30B5" w:rsidRPr="00EE30B5" w:rsidRDefault="00770EF6" w:rsidP="00EE30B5">
      <w:pPr>
        <w:pStyle w:val="NO"/>
      </w:pPr>
      <w:r>
        <w:rPr>
          <w:rFonts w:hint="eastAsia"/>
        </w:rPr>
        <w:t>NOTE</w:t>
      </w:r>
      <w:r>
        <w:t> 1</w:t>
      </w:r>
      <w:r>
        <w:rPr>
          <w:rFonts w:hint="eastAsia"/>
        </w:rPr>
        <w:t>:</w:t>
      </w:r>
      <w:r>
        <w:rPr>
          <w:rFonts w:hint="eastAsia"/>
        </w:rPr>
        <w:tab/>
      </w:r>
      <w:r w:rsidR="00EE30B5" w:rsidRPr="00EE30B5">
        <w:t>To support the SMF send network information directly to edge NEF, it is required that SMF is deployed near the edge area.</w:t>
      </w:r>
    </w:p>
    <w:p w14:paraId="0E48EA20" w14:textId="77777777" w:rsidR="00EE30B5" w:rsidRPr="00EE30B5" w:rsidRDefault="00EE30B5" w:rsidP="00EE30B5">
      <w:pPr>
        <w:pStyle w:val="B1"/>
      </w:pPr>
      <w:r w:rsidRPr="00EE30B5">
        <w:t>5.</w:t>
      </w:r>
      <w:r w:rsidRPr="00EE30B5">
        <w:tab/>
        <w:t>SMF conducts route change for the UE by modifying the UPF.</w:t>
      </w:r>
    </w:p>
    <w:p w14:paraId="1E4A8DB1" w14:textId="77777777" w:rsidR="00EE30B5" w:rsidRPr="00EE30B5" w:rsidRDefault="00EE30B5" w:rsidP="00EE30B5">
      <w:pPr>
        <w:pStyle w:val="B1"/>
      </w:pPr>
      <w:r w:rsidRPr="00EE30B5">
        <w:t>6.</w:t>
      </w:r>
      <w:r w:rsidRPr="00EE30B5">
        <w:tab/>
        <w:t xml:space="preserve">SMF sends Nsmf_EventExposure_notify </w:t>
      </w:r>
      <w:r w:rsidRPr="00EE30B5">
        <w:rPr>
          <w:rFonts w:hint="eastAsia"/>
        </w:rPr>
        <w:t>including</w:t>
      </w:r>
      <w:r w:rsidRPr="00EE30B5">
        <w:t xml:space="preserve"> </w:t>
      </w:r>
      <w:r w:rsidRPr="00EE30B5">
        <w:rPr>
          <w:rFonts w:hint="eastAsia"/>
        </w:rPr>
        <w:t>DNAI</w:t>
      </w:r>
      <w:r w:rsidRPr="00EE30B5">
        <w:t xml:space="preserve"> </w:t>
      </w:r>
      <w:r w:rsidRPr="00EE30B5">
        <w:rPr>
          <w:rFonts w:hint="eastAsia"/>
        </w:rPr>
        <w:t>and</w:t>
      </w:r>
      <w:r w:rsidRPr="00EE30B5">
        <w:t xml:space="preserve"> </w:t>
      </w:r>
      <w:r w:rsidRPr="00EE30B5">
        <w:rPr>
          <w:rFonts w:hint="eastAsia"/>
        </w:rPr>
        <w:t>N6</w:t>
      </w:r>
      <w:r w:rsidRPr="00EE30B5">
        <w:t xml:space="preserve"> </w:t>
      </w:r>
      <w:r w:rsidRPr="00EE30B5">
        <w:rPr>
          <w:rFonts w:hint="eastAsia"/>
        </w:rPr>
        <w:t>routing</w:t>
      </w:r>
      <w:r w:rsidRPr="00EE30B5">
        <w:t xml:space="preserve"> </w:t>
      </w:r>
      <w:r w:rsidRPr="00EE30B5">
        <w:rPr>
          <w:rFonts w:hint="eastAsia"/>
        </w:rPr>
        <w:t>information</w:t>
      </w:r>
      <w:r w:rsidRPr="00EE30B5">
        <w:t xml:space="preserve"> </w:t>
      </w:r>
      <w:r w:rsidRPr="00EE30B5">
        <w:rPr>
          <w:rFonts w:hint="eastAsia"/>
        </w:rPr>
        <w:t>to</w:t>
      </w:r>
      <w:r w:rsidRPr="00EE30B5">
        <w:t xml:space="preserve">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Upon</w:t>
      </w:r>
      <w:r w:rsidRPr="00EE30B5">
        <w:t xml:space="preserve"> </w:t>
      </w:r>
      <w:r w:rsidRPr="00EE30B5">
        <w:rPr>
          <w:rFonts w:hint="eastAsia"/>
        </w:rPr>
        <w:t>the</w:t>
      </w:r>
      <w:r w:rsidRPr="00EE30B5">
        <w:t xml:space="preserve"> </w:t>
      </w:r>
      <w:r w:rsidRPr="00EE30B5">
        <w:rPr>
          <w:rFonts w:hint="eastAsia"/>
        </w:rPr>
        <w:t>receipt</w:t>
      </w:r>
      <w:r w:rsidRPr="00EE30B5">
        <w:t xml:space="preserve"> </w:t>
      </w:r>
      <w:r w:rsidRPr="00EE30B5">
        <w:rPr>
          <w:rFonts w:hint="eastAsia"/>
        </w:rPr>
        <w:t>of</w:t>
      </w:r>
      <w:r w:rsidRPr="00EE30B5">
        <w:t xml:space="preserve"> </w:t>
      </w:r>
      <w:r w:rsidRPr="00EE30B5">
        <w:rPr>
          <w:rFonts w:hint="eastAsia"/>
        </w:rPr>
        <w:t>th</w:t>
      </w:r>
      <w:r w:rsidRPr="00EE30B5">
        <w:t>e message, the edge NEF forwards the information to the corresponding AF using Nnef_EventExposure_Notify.</w:t>
      </w:r>
    </w:p>
    <w:p w14:paraId="2D2A7E64" w14:textId="4E67F9C9" w:rsidR="00EE30B5" w:rsidRPr="00EE30B5" w:rsidRDefault="00EE30B5" w:rsidP="00EE30B5">
      <w:pPr>
        <w:pStyle w:val="B1"/>
      </w:pPr>
      <w:r w:rsidRPr="00EE30B5">
        <w:t>7.</w:t>
      </w:r>
      <w:r w:rsidRPr="00EE30B5">
        <w:tab/>
      </w:r>
      <w:r w:rsidRPr="00EE30B5">
        <w:rPr>
          <w:rFonts w:hint="eastAsia"/>
        </w:rPr>
        <w:t>AF</w:t>
      </w:r>
      <w:r w:rsidRPr="00EE30B5">
        <w:t xml:space="preserve"> requests for QoS related parameter from the 5GC. This triggers QoS monitoring for specific UE per </w:t>
      </w:r>
      <w:r w:rsidR="00355D16">
        <w:t>Rel-16</w:t>
      </w:r>
      <w:r w:rsidRPr="00EE30B5">
        <w:t xml:space="preserve"> specifications.</w:t>
      </w:r>
    </w:p>
    <w:p w14:paraId="523F99EB" w14:textId="77777777" w:rsidR="00EE30B5" w:rsidRPr="00EE30B5" w:rsidRDefault="00EE30B5" w:rsidP="00EE30B5">
      <w:pPr>
        <w:pStyle w:val="B1"/>
      </w:pPr>
      <w:r w:rsidRPr="00EE30B5">
        <w:t>8.</w:t>
      </w:r>
      <w:r w:rsidRPr="00EE30B5">
        <w:tab/>
        <w:t>UPF sends QoS-related data (e.g. round-trip delay) to the SMF via the N4 report message.</w:t>
      </w:r>
    </w:p>
    <w:p w14:paraId="6D00B32C" w14:textId="77777777" w:rsidR="00EE30B5" w:rsidRPr="00EE30B5" w:rsidRDefault="00EE30B5" w:rsidP="00EE30B5">
      <w:pPr>
        <w:pStyle w:val="B1"/>
      </w:pPr>
      <w:r w:rsidRPr="00EE30B5">
        <w:t>9.</w:t>
      </w:r>
      <w:r w:rsidRPr="00EE30B5">
        <w:tab/>
        <w:t>SMF sends Nsmf_Event</w:t>
      </w:r>
      <w:r w:rsidRPr="00EE30B5">
        <w:rPr>
          <w:rFonts w:hint="eastAsia"/>
        </w:rPr>
        <w:t>Exposure</w:t>
      </w:r>
      <w:r w:rsidRPr="00EE30B5">
        <w:t xml:space="preserve">_Notify </w:t>
      </w:r>
      <w:r w:rsidRPr="00EE30B5">
        <w:rPr>
          <w:rFonts w:hint="eastAsia"/>
        </w:rPr>
        <w:t>including</w:t>
      </w:r>
      <w:r w:rsidRPr="00EE30B5">
        <w:t xml:space="preserve"> </w:t>
      </w:r>
      <w:r w:rsidRPr="00EE30B5">
        <w:rPr>
          <w:rFonts w:hint="eastAsia"/>
        </w:rPr>
        <w:t>the</w:t>
      </w:r>
      <w:r w:rsidRPr="00EE30B5">
        <w:t xml:space="preserve"> </w:t>
      </w:r>
      <w:r w:rsidRPr="00EE30B5">
        <w:rPr>
          <w:rFonts w:hint="eastAsia"/>
        </w:rPr>
        <w:t>QoS</w:t>
      </w:r>
      <w:r w:rsidRPr="00EE30B5">
        <w:t>-related data to the edge NEF</w:t>
      </w:r>
      <w:r w:rsidRPr="00EE30B5">
        <w:rPr>
          <w:rFonts w:hint="eastAsia"/>
        </w:rPr>
        <w:t>.</w:t>
      </w:r>
      <w:r w:rsidRPr="00EE30B5">
        <w:t xml:space="preserve"> Upon the receipt of the </w:t>
      </w:r>
      <w:r w:rsidRPr="00EE30B5">
        <w:rPr>
          <w:rFonts w:hint="eastAsia"/>
        </w:rPr>
        <w:t>message</w:t>
      </w:r>
      <w:r w:rsidRPr="00EE30B5">
        <w:t>, the edge NEF forwards the information to the corresponding AF using Nnef_EventExposure_Notify.</w:t>
      </w:r>
    </w:p>
    <w:p w14:paraId="4EE680EA" w14:textId="77777777" w:rsidR="00EE30B5" w:rsidRPr="00EE30B5" w:rsidRDefault="00EE30B5" w:rsidP="00EE30B5">
      <w:pPr>
        <w:pStyle w:val="B1"/>
      </w:pPr>
      <w:r w:rsidRPr="00EE30B5">
        <w:t>10.</w:t>
      </w:r>
      <w:r w:rsidRPr="00EE30B5">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EE30B5" w:rsidRDefault="00EE30B5" w:rsidP="00EE30B5">
      <w:pPr>
        <w:pStyle w:val="B1"/>
      </w:pPr>
      <w:r w:rsidRPr="00EE30B5">
        <w:t>11.</w:t>
      </w:r>
      <w:r w:rsidRPr="00EE30B5">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EE30B5" w:rsidRDefault="00EE30B5" w:rsidP="00EE30B5">
      <w:pPr>
        <w:pStyle w:val="B1"/>
      </w:pPr>
      <w:r w:rsidRPr="00EE30B5">
        <w:t>12.</w:t>
      </w:r>
      <w:r>
        <w:tab/>
      </w:r>
      <w:r w:rsidRPr="00EE30B5">
        <w:t>The MnS producer send the radio network information to the edge NEF following certain radio network information exposure policy.</w:t>
      </w:r>
    </w:p>
    <w:p w14:paraId="3B73AFA9" w14:textId="518D89EC" w:rsidR="00EE30B5" w:rsidRPr="00EE30B5" w:rsidRDefault="00770EF6" w:rsidP="00EE30B5">
      <w:pPr>
        <w:pStyle w:val="NO"/>
      </w:pPr>
      <w:r>
        <w:lastRenderedPageBreak/>
        <w:t>NOTE 2:</w:t>
      </w:r>
      <w:r>
        <w:tab/>
      </w:r>
      <w:r w:rsidR="00EE30B5" w:rsidRPr="00EE30B5">
        <w:t>The MnS server discover may need certain OAM configuration information.</w:t>
      </w:r>
    </w:p>
    <w:p w14:paraId="6026C3C1" w14:textId="28724083" w:rsidR="00EE30B5" w:rsidRPr="00EE30B5" w:rsidRDefault="00EE30B5" w:rsidP="00EE30B5">
      <w:pPr>
        <w:pStyle w:val="B1"/>
      </w:pPr>
      <w:r w:rsidRPr="00EE30B5">
        <w:rPr>
          <w:rFonts w:hint="eastAsia"/>
        </w:rPr>
        <w:t>1</w:t>
      </w:r>
      <w:r w:rsidRPr="00EE30B5">
        <w:t>3.</w:t>
      </w:r>
      <w:r>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can remove the edge NEF.</w:t>
      </w:r>
    </w:p>
    <w:p w14:paraId="4A30A964" w14:textId="10B0ED9C" w:rsidR="00EE30B5" w:rsidRPr="00EE30B5" w:rsidRDefault="00EE30B5" w:rsidP="00EE30B5">
      <w:pPr>
        <w:pStyle w:val="Heading3"/>
      </w:pPr>
      <w:bookmarkStart w:id="4148" w:name="_Toc50467028"/>
      <w:bookmarkStart w:id="4149" w:name="_Toc50468372"/>
      <w:bookmarkStart w:id="4150" w:name="_Toc50468642"/>
      <w:bookmarkStart w:id="4151" w:name="_Toc50468913"/>
      <w:bookmarkStart w:id="4152" w:name="_Toc50630888"/>
      <w:bookmarkStart w:id="4153" w:name="_Toc54944238"/>
      <w:r w:rsidRPr="00EE30B5">
        <w:t>6.56.3</w:t>
      </w:r>
      <w:r w:rsidRPr="00EE30B5">
        <w:tab/>
        <w:t>Impacts on services, entities and interfaces</w:t>
      </w:r>
      <w:bookmarkEnd w:id="4148"/>
      <w:bookmarkEnd w:id="4149"/>
      <w:bookmarkEnd w:id="4150"/>
      <w:bookmarkEnd w:id="4151"/>
      <w:bookmarkEnd w:id="4152"/>
      <w:bookmarkEnd w:id="4153"/>
    </w:p>
    <w:p w14:paraId="47DF38D8" w14:textId="77777777" w:rsidR="00EE30B5" w:rsidRPr="00693211" w:rsidRDefault="00EE30B5" w:rsidP="00EE30B5">
      <w:r w:rsidRPr="00693211">
        <w:t>Central NEF:</w:t>
      </w:r>
    </w:p>
    <w:p w14:paraId="5994964D" w14:textId="77777777" w:rsidR="00EE30B5" w:rsidRPr="00EE30B5" w:rsidRDefault="00EE30B5" w:rsidP="00EE30B5">
      <w:pPr>
        <w:pStyle w:val="B1"/>
      </w:pPr>
      <w:r w:rsidRPr="00EE30B5">
        <w:t>-</w:t>
      </w:r>
      <w:r w:rsidRPr="00EE30B5">
        <w:tab/>
        <w:t xml:space="preserve">manages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(i.e. insertion and removal of edge NEF)</w:t>
      </w:r>
    </w:p>
    <w:p w14:paraId="3456EE07" w14:textId="77777777" w:rsidR="00EE30B5" w:rsidRPr="00EE30B5" w:rsidRDefault="00EE30B5" w:rsidP="00EE30B5">
      <w:pPr>
        <w:pStyle w:val="B1"/>
      </w:pPr>
      <w:r w:rsidRPr="00EE30B5">
        <w:t>-</w:t>
      </w:r>
      <w:r w:rsidRPr="00EE30B5">
        <w:tab/>
      </w:r>
      <w:r w:rsidRPr="00EE30B5">
        <w:rPr>
          <w:rFonts w:hint="eastAsia"/>
        </w:rPr>
        <w:t>send</w:t>
      </w:r>
      <w:r w:rsidRPr="00EE30B5">
        <w:t xml:space="preserve">s </w:t>
      </w:r>
      <w:r w:rsidRPr="00EE30B5">
        <w:rPr>
          <w:rFonts w:hint="eastAsia"/>
        </w:rPr>
        <w:t>message</w:t>
      </w:r>
      <w:r w:rsidRPr="00EE30B5">
        <w:t xml:space="preserve"> </w:t>
      </w:r>
      <w:r w:rsidRPr="00EE30B5">
        <w:rPr>
          <w:rFonts w:hint="eastAsia"/>
        </w:rPr>
        <w:t>to</w:t>
      </w:r>
      <w:r w:rsidRPr="00EE30B5">
        <w:t xml:space="preserve"> </w:t>
      </w:r>
      <w:r w:rsidRPr="00EE30B5">
        <w:rPr>
          <w:rFonts w:hint="eastAsia"/>
        </w:rPr>
        <w:t>NF</w:t>
      </w:r>
      <w:r w:rsidRPr="00EE30B5">
        <w:t xml:space="preserve"> (i.e. SMF) in order to notify the NF to send network related information directly to the edge NEF</w:t>
      </w:r>
    </w:p>
    <w:p w14:paraId="3B529AD3" w14:textId="1B8515C5" w:rsidR="00972B6C" w:rsidRPr="00195371" w:rsidRDefault="00EE30B5" w:rsidP="00520DE9">
      <w:pPr>
        <w:pStyle w:val="B1"/>
      </w:pPr>
      <w:r w:rsidRPr="00EE30B5">
        <w:rPr>
          <w:rFonts w:hint="eastAsia"/>
        </w:rPr>
        <w:t>-</w:t>
      </w:r>
      <w:r w:rsidR="00355D16">
        <w:tab/>
      </w:r>
      <w:r w:rsidRPr="00EE30B5">
        <w:t>Notify the local AF regarding the information of inserted edge NEF</w:t>
      </w:r>
    </w:p>
    <w:p w14:paraId="294111E3" w14:textId="77777777" w:rsidR="00520DE9" w:rsidRPr="00520DE9" w:rsidRDefault="00520DE9" w:rsidP="00520DE9">
      <w:pPr>
        <w:pStyle w:val="Heading2"/>
      </w:pPr>
      <w:bookmarkStart w:id="4154" w:name="_Toc31192358"/>
      <w:bookmarkStart w:id="4155" w:name="_Toc31192518"/>
      <w:bookmarkStart w:id="4156" w:name="_Toc31193009"/>
      <w:bookmarkStart w:id="4157" w:name="_Toc31616188"/>
      <w:bookmarkStart w:id="4158" w:name="_Toc31616263"/>
      <w:bookmarkStart w:id="4159" w:name="_Toc31616339"/>
      <w:bookmarkStart w:id="4160" w:name="_Toc31616415"/>
      <w:bookmarkStart w:id="4161" w:name="_Toc43317515"/>
      <w:bookmarkStart w:id="4162" w:name="_Toc43374987"/>
      <w:bookmarkStart w:id="4163" w:name="_Toc43375448"/>
      <w:bookmarkStart w:id="4164" w:name="_Toc43801972"/>
      <w:bookmarkStart w:id="4165" w:name="_Toc43806238"/>
      <w:bookmarkStart w:id="4166" w:name="_Toc43806545"/>
      <w:bookmarkStart w:id="4167" w:name="_Toc50467029"/>
      <w:bookmarkStart w:id="4168" w:name="_Toc50468373"/>
      <w:bookmarkStart w:id="4169" w:name="_Toc50468643"/>
      <w:bookmarkStart w:id="4170" w:name="_Toc50468914"/>
      <w:bookmarkStart w:id="4171" w:name="_Toc50630889"/>
      <w:bookmarkStart w:id="4172" w:name="_Toc54944239"/>
      <w:bookmarkEnd w:id="1217"/>
      <w:bookmarkEnd w:id="1218"/>
      <w:bookmarkEnd w:id="1219"/>
      <w:bookmarkEnd w:id="1220"/>
      <w:bookmarkEnd w:id="1221"/>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550"/>
      <w:r w:rsidRPr="00520DE9">
        <w:t>&lt;Solution Title&gt;</w:t>
      </w:r>
      <w:bookmarkEnd w:id="551"/>
      <w:bookmarkEnd w:id="552"/>
      <w:bookmarkEnd w:id="553"/>
      <w:bookmarkEnd w:id="554"/>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057F55A" w14:textId="77777777" w:rsidR="00520DE9" w:rsidRPr="00520DE9" w:rsidRDefault="00520DE9" w:rsidP="00520DE9">
      <w:pPr>
        <w:pStyle w:val="Heading3"/>
      </w:pPr>
      <w:bookmarkStart w:id="4173" w:name="_Toc500949099"/>
      <w:bookmarkStart w:id="4174" w:name="_Toc23255037"/>
      <w:bookmarkStart w:id="4175" w:name="_Toc26346409"/>
      <w:bookmarkStart w:id="4176" w:name="_Toc26346622"/>
      <w:bookmarkStart w:id="4177" w:name="_Toc26773892"/>
      <w:bookmarkStart w:id="4178" w:name="_Toc31192359"/>
      <w:bookmarkStart w:id="4179" w:name="_Toc31192519"/>
      <w:bookmarkStart w:id="4180" w:name="_Toc31193010"/>
      <w:bookmarkStart w:id="4181" w:name="_Toc31616189"/>
      <w:bookmarkStart w:id="4182" w:name="_Toc31616264"/>
      <w:bookmarkStart w:id="4183" w:name="_Toc31616340"/>
      <w:bookmarkStart w:id="4184" w:name="_Toc31616416"/>
      <w:bookmarkStart w:id="4185" w:name="_Toc43317516"/>
      <w:bookmarkStart w:id="4186" w:name="_Toc43374988"/>
      <w:bookmarkStart w:id="4187" w:name="_Toc43375449"/>
      <w:bookmarkStart w:id="4188" w:name="_Toc43801973"/>
      <w:bookmarkStart w:id="4189" w:name="_Toc43806239"/>
      <w:bookmarkStart w:id="4190" w:name="_Toc43806546"/>
      <w:bookmarkStart w:id="4191" w:name="_Toc50467030"/>
      <w:bookmarkStart w:id="4192" w:name="_Toc50468374"/>
      <w:bookmarkStart w:id="4193" w:name="_Toc50468644"/>
      <w:bookmarkStart w:id="4194" w:name="_Toc50468915"/>
      <w:bookmarkStart w:id="4195" w:name="_Toc50630890"/>
      <w:bookmarkStart w:id="4196" w:name="_Toc54944240"/>
      <w:r w:rsidRPr="00520DE9">
        <w:t>6.</w:t>
      </w:r>
      <w:r w:rsidRPr="00520DE9">
        <w:rPr>
          <w:rFonts w:hint="eastAsia"/>
        </w:rPr>
        <w:t>X</w:t>
      </w:r>
      <w:r w:rsidRPr="00520DE9">
        <w:t>.1</w:t>
      </w:r>
      <w:r w:rsidRPr="00520DE9">
        <w:rPr>
          <w:rFonts w:hint="eastAsia"/>
        </w:rPr>
        <w:tab/>
        <w:t>Description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96C46E7" w14:textId="2F44A3EF" w:rsidR="00520DE9" w:rsidRPr="00520DE9" w:rsidRDefault="00770EF6" w:rsidP="00520DE9">
      <w:pPr>
        <w:pStyle w:val="EditorsNote"/>
      </w:pPr>
      <w:bookmarkStart w:id="4197" w:name="_Toc500949101"/>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will describe </w:t>
      </w:r>
      <w:r w:rsidR="00520DE9" w:rsidRPr="00520DE9">
        <w:t>the solution principles and architecture assumptions for corresponding key issue(s). (Sub) clause(s) may be added to capture details.</w:t>
      </w:r>
    </w:p>
    <w:p w14:paraId="19E8D128" w14:textId="77777777" w:rsidR="00520DE9" w:rsidRPr="00520DE9" w:rsidRDefault="00520DE9" w:rsidP="00520DE9">
      <w:pPr>
        <w:rPr>
          <w:lang w:eastAsia="ko-KR"/>
        </w:rPr>
      </w:pPr>
    </w:p>
    <w:p w14:paraId="13AC98B7" w14:textId="77777777" w:rsidR="00520DE9" w:rsidRPr="00520DE9" w:rsidRDefault="00520DE9" w:rsidP="00520DE9">
      <w:pPr>
        <w:pStyle w:val="Heading3"/>
      </w:pPr>
      <w:bookmarkStart w:id="4198" w:name="_Toc23255038"/>
      <w:bookmarkStart w:id="4199" w:name="_Toc26346410"/>
      <w:bookmarkStart w:id="4200" w:name="_Toc26346623"/>
      <w:bookmarkStart w:id="4201" w:name="_Toc26773893"/>
      <w:bookmarkStart w:id="4202" w:name="_Toc31192360"/>
      <w:bookmarkStart w:id="4203" w:name="_Toc31192520"/>
      <w:bookmarkStart w:id="4204" w:name="_Toc31193011"/>
      <w:bookmarkStart w:id="4205" w:name="_Toc31616190"/>
      <w:bookmarkStart w:id="4206" w:name="_Toc31616265"/>
      <w:bookmarkStart w:id="4207" w:name="_Toc31616341"/>
      <w:bookmarkStart w:id="4208" w:name="_Toc31616417"/>
      <w:bookmarkStart w:id="4209" w:name="_Toc43317517"/>
      <w:bookmarkStart w:id="4210" w:name="_Toc43374989"/>
      <w:bookmarkStart w:id="4211" w:name="_Toc43375450"/>
      <w:bookmarkStart w:id="4212" w:name="_Toc43801974"/>
      <w:bookmarkStart w:id="4213" w:name="_Toc43806240"/>
      <w:bookmarkStart w:id="4214" w:name="_Toc43806547"/>
      <w:bookmarkStart w:id="4215" w:name="_Toc50467031"/>
      <w:bookmarkStart w:id="4216" w:name="_Toc50468375"/>
      <w:bookmarkStart w:id="4217" w:name="_Toc50468645"/>
      <w:bookmarkStart w:id="4218" w:name="_Toc50468916"/>
      <w:bookmarkStart w:id="4219" w:name="_Toc50630891"/>
      <w:bookmarkStart w:id="4220" w:name="_Toc54944241"/>
      <w:r w:rsidRPr="00520DE9">
        <w:t>6.X.2</w:t>
      </w:r>
      <w:r w:rsidRPr="00520DE9">
        <w:tab/>
        <w:t>Procedures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5F6B6C43" w14:textId="1954B18A"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372520A1" w14:textId="77777777" w:rsidR="00520DE9" w:rsidRPr="00520DE9" w:rsidRDefault="00520DE9" w:rsidP="00520DE9">
      <w:pPr>
        <w:rPr>
          <w:lang w:eastAsia="ko-KR"/>
        </w:rPr>
      </w:pPr>
      <w:bookmarkStart w:id="4221" w:name="_Toc326248711"/>
      <w:bookmarkStart w:id="4222" w:name="_Toc510604409"/>
    </w:p>
    <w:p w14:paraId="2661959C" w14:textId="77777777" w:rsidR="00520DE9" w:rsidRPr="00520DE9" w:rsidRDefault="00520DE9" w:rsidP="00520DE9">
      <w:pPr>
        <w:pStyle w:val="Heading3"/>
        <w:rPr>
          <w:lang w:eastAsia="zh-CN"/>
        </w:rPr>
      </w:pPr>
      <w:bookmarkStart w:id="4223" w:name="_Toc23255039"/>
      <w:bookmarkStart w:id="4224" w:name="_Toc26346411"/>
      <w:bookmarkStart w:id="4225" w:name="_Toc26346624"/>
      <w:bookmarkStart w:id="4226" w:name="_Toc26773894"/>
      <w:bookmarkStart w:id="4227" w:name="_Toc31192361"/>
      <w:bookmarkStart w:id="4228" w:name="_Toc31192521"/>
      <w:bookmarkStart w:id="4229" w:name="_Toc31193012"/>
      <w:bookmarkStart w:id="4230" w:name="_Toc31616191"/>
      <w:bookmarkStart w:id="4231" w:name="_Toc31616266"/>
      <w:bookmarkStart w:id="4232" w:name="_Toc31616342"/>
      <w:bookmarkStart w:id="4233" w:name="_Toc31616418"/>
      <w:bookmarkStart w:id="4234" w:name="_Toc43317518"/>
      <w:bookmarkStart w:id="4235" w:name="_Toc43374990"/>
      <w:bookmarkStart w:id="4236" w:name="_Toc43375451"/>
      <w:bookmarkStart w:id="4237" w:name="_Toc43801975"/>
      <w:bookmarkStart w:id="4238" w:name="_Toc43806241"/>
      <w:bookmarkStart w:id="4239" w:name="_Toc43806548"/>
      <w:bookmarkStart w:id="4240" w:name="_Toc50467032"/>
      <w:bookmarkStart w:id="4241" w:name="_Toc50468376"/>
      <w:bookmarkStart w:id="4242" w:name="_Toc50468646"/>
      <w:bookmarkStart w:id="4243" w:name="_Toc50468917"/>
      <w:bookmarkStart w:id="4244" w:name="_Toc50630892"/>
      <w:bookmarkStart w:id="4245" w:name="_Toc54944242"/>
      <w:r w:rsidRPr="00520DE9">
        <w:rPr>
          <w:lang w:eastAsia="zh-CN"/>
        </w:rPr>
        <w:t>6.X.3</w:t>
      </w:r>
      <w:r w:rsidRPr="00520DE9">
        <w:rPr>
          <w:lang w:eastAsia="zh-CN"/>
        </w:rPr>
        <w:tab/>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r w:rsidRPr="00520DE9">
        <w:t>Impacts on services, entities and interfaces</w:t>
      </w:r>
      <w:bookmarkEnd w:id="4235"/>
      <w:bookmarkEnd w:id="4236"/>
      <w:bookmarkEnd w:id="4237"/>
      <w:bookmarkEnd w:id="4238"/>
      <w:bookmarkEnd w:id="4239"/>
      <w:bookmarkEnd w:id="4240"/>
      <w:bookmarkEnd w:id="4241"/>
      <w:bookmarkEnd w:id="4242"/>
      <w:bookmarkEnd w:id="4243"/>
      <w:bookmarkEnd w:id="4244"/>
      <w:bookmarkEnd w:id="4245"/>
    </w:p>
    <w:p w14:paraId="08B54257" w14:textId="6854349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impacts on existing 3GPP nodes and functional elements.</w:t>
      </w:r>
    </w:p>
    <w:p w14:paraId="2CBEADB7" w14:textId="77777777" w:rsidR="00520DE9" w:rsidRPr="00520DE9" w:rsidRDefault="00520DE9" w:rsidP="00520DE9">
      <w:pPr>
        <w:rPr>
          <w:lang w:eastAsia="ko-KR"/>
        </w:rPr>
      </w:pPr>
      <w:bookmarkStart w:id="4246" w:name="_Toc250980595"/>
      <w:bookmarkStart w:id="4247" w:name="_Toc326037266"/>
      <w:bookmarkStart w:id="4248" w:name="_Toc510604411"/>
      <w:bookmarkStart w:id="4249" w:name="_Toc310438366"/>
      <w:bookmarkStart w:id="4250" w:name="_Toc324232216"/>
      <w:bookmarkStart w:id="4251" w:name="_Toc326248735"/>
      <w:bookmarkStart w:id="4252" w:name="_Toc510604412"/>
    </w:p>
    <w:p w14:paraId="2A1B2278" w14:textId="77777777" w:rsidR="00520DE9" w:rsidRPr="00520DE9" w:rsidRDefault="00520DE9" w:rsidP="00520DE9">
      <w:pPr>
        <w:pStyle w:val="Heading1"/>
        <w:rPr>
          <w:lang w:eastAsia="zh-CN"/>
        </w:rPr>
      </w:pPr>
      <w:bookmarkStart w:id="4253" w:name="_Toc23255040"/>
      <w:bookmarkStart w:id="4254" w:name="_Toc26346412"/>
      <w:bookmarkStart w:id="4255" w:name="_Toc26346625"/>
      <w:bookmarkStart w:id="4256" w:name="_Toc26773895"/>
      <w:bookmarkStart w:id="4257" w:name="_Toc31192362"/>
      <w:bookmarkStart w:id="4258" w:name="_Toc31192522"/>
      <w:bookmarkStart w:id="4259" w:name="_Toc31193013"/>
      <w:bookmarkStart w:id="4260" w:name="_Toc31616192"/>
      <w:bookmarkStart w:id="4261" w:name="_Toc31616267"/>
      <w:bookmarkStart w:id="4262" w:name="_Toc31616343"/>
      <w:bookmarkStart w:id="4263" w:name="_Toc31616419"/>
      <w:bookmarkStart w:id="4264" w:name="_Toc43317519"/>
      <w:bookmarkStart w:id="4265" w:name="_Toc43374991"/>
      <w:bookmarkStart w:id="4266" w:name="_Toc43375452"/>
      <w:bookmarkStart w:id="4267" w:name="_Toc43801976"/>
      <w:bookmarkStart w:id="4268" w:name="_Toc43806242"/>
      <w:bookmarkStart w:id="4269" w:name="_Toc43806549"/>
      <w:bookmarkStart w:id="4270" w:name="_Toc50467033"/>
      <w:bookmarkStart w:id="4271" w:name="_Toc50468377"/>
      <w:bookmarkStart w:id="4272" w:name="_Toc50468647"/>
      <w:bookmarkStart w:id="4273" w:name="_Toc50468918"/>
      <w:bookmarkStart w:id="4274" w:name="_Toc50630893"/>
      <w:bookmarkStart w:id="4275" w:name="_Toc54944243"/>
      <w:r w:rsidRPr="00520DE9">
        <w:rPr>
          <w:lang w:eastAsia="zh-CN"/>
        </w:rPr>
        <w:t>7</w:t>
      </w:r>
      <w:r w:rsidRPr="00520DE9">
        <w:rPr>
          <w:lang w:eastAsia="zh-CN"/>
        </w:rPr>
        <w:tab/>
        <w:t>Overall Evaluation</w:t>
      </w:r>
      <w:bookmarkEnd w:id="4246"/>
      <w:bookmarkEnd w:id="4247"/>
      <w:bookmarkEnd w:id="4248"/>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E061907" w14:textId="3E42D5C1"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provide evaluation of different solutions</w:t>
      </w:r>
      <w:r w:rsidR="00520DE9" w:rsidRPr="00520DE9">
        <w:rPr>
          <w:lang w:val="en-US"/>
        </w:rPr>
        <w:t>.</w:t>
      </w:r>
    </w:p>
    <w:p w14:paraId="2EFCDB9B" w14:textId="253E5EAD" w:rsidR="002D2CB9" w:rsidRPr="00D2065D" w:rsidRDefault="002D2CB9" w:rsidP="002D2CB9">
      <w:pPr>
        <w:pStyle w:val="Heading2"/>
        <w:rPr>
          <w:lang w:eastAsia="zh-CN"/>
        </w:rPr>
      </w:pPr>
      <w:bookmarkStart w:id="4276" w:name="_Toc50467034"/>
      <w:bookmarkStart w:id="4277" w:name="_Toc50468378"/>
      <w:bookmarkStart w:id="4278" w:name="_Toc50468648"/>
      <w:bookmarkStart w:id="4279" w:name="_Toc50468919"/>
      <w:bookmarkStart w:id="4280" w:name="_Toc50630894"/>
      <w:bookmarkStart w:id="4281" w:name="_Toc54944244"/>
      <w:r w:rsidRPr="00D2065D">
        <w:rPr>
          <w:rFonts w:hint="eastAsia"/>
          <w:lang w:eastAsia="zh-CN"/>
        </w:rPr>
        <w:t>7.</w:t>
      </w:r>
      <w:r>
        <w:rPr>
          <w:lang w:eastAsia="zh-CN"/>
        </w:rPr>
        <w:t>1</w:t>
      </w:r>
      <w:r w:rsidRPr="00D2065D">
        <w:rPr>
          <w:rFonts w:hint="eastAsia"/>
          <w:lang w:eastAsia="zh-CN"/>
        </w:rPr>
        <w:tab/>
        <w:t xml:space="preserve">Evaluation of </w:t>
      </w:r>
      <w:r w:rsidR="00C959AB">
        <w:rPr>
          <w:lang w:eastAsia="zh-CN"/>
        </w:rPr>
        <w:t>S</w:t>
      </w:r>
      <w:r w:rsidRPr="00D2065D">
        <w:rPr>
          <w:rFonts w:hint="eastAsia"/>
          <w:lang w:eastAsia="zh-CN"/>
        </w:rPr>
        <w:t>olutions for Key Issue #1</w:t>
      </w:r>
      <w:bookmarkEnd w:id="4276"/>
      <w:bookmarkEnd w:id="4277"/>
      <w:bookmarkEnd w:id="4278"/>
      <w:bookmarkEnd w:id="4279"/>
      <w:bookmarkEnd w:id="4280"/>
      <w:bookmarkEnd w:id="4281"/>
    </w:p>
    <w:p w14:paraId="6656E203" w14:textId="6EB4C417" w:rsidR="008575E4" w:rsidRPr="008575E4" w:rsidRDefault="008575E4" w:rsidP="008575E4">
      <w:pPr>
        <w:pStyle w:val="Heading3"/>
      </w:pPr>
      <w:bookmarkStart w:id="4282" w:name="_Toc50467035"/>
      <w:bookmarkStart w:id="4283" w:name="_Toc50468379"/>
      <w:bookmarkStart w:id="4284" w:name="_Toc50468649"/>
      <w:bookmarkStart w:id="4285" w:name="_Toc50468920"/>
      <w:bookmarkStart w:id="4286" w:name="_Toc50630895"/>
      <w:bookmarkStart w:id="4287" w:name="_Toc54944245"/>
      <w:r w:rsidRPr="008575E4">
        <w:t>7.</w:t>
      </w:r>
      <w:r>
        <w:t>1</w:t>
      </w:r>
      <w:r w:rsidRPr="008575E4">
        <w:t>.1</w:t>
      </w:r>
      <w:r w:rsidR="00271D33">
        <w:tab/>
      </w:r>
      <w:r w:rsidRPr="008575E4">
        <w:t>General evaluation criteria</w:t>
      </w:r>
      <w:bookmarkEnd w:id="4282"/>
      <w:bookmarkEnd w:id="4283"/>
      <w:bookmarkEnd w:id="4284"/>
      <w:bookmarkEnd w:id="4285"/>
      <w:bookmarkEnd w:id="4286"/>
      <w:bookmarkEnd w:id="4287"/>
    </w:p>
    <w:p w14:paraId="2E2975C4" w14:textId="77777777" w:rsidR="008575E4" w:rsidRDefault="008575E4" w:rsidP="008575E4">
      <w:r>
        <w:t>The following criteria will be used for evaluation of the solutions proposed to KI#1. The following points shall be evaluated:</w:t>
      </w:r>
    </w:p>
    <w:p w14:paraId="0797B088" w14:textId="24FC4587" w:rsidR="008575E4" w:rsidRDefault="008575E4" w:rsidP="008575E4">
      <w:pPr>
        <w:pStyle w:val="B1"/>
      </w:pPr>
      <w:r>
        <w:t>1.</w:t>
      </w:r>
      <w:r>
        <w:tab/>
        <w:t xml:space="preserve">Use of </w:t>
      </w:r>
      <w:r w:rsidRPr="00CF017A">
        <w:t xml:space="preserve">collaborative </w:t>
      </w:r>
      <w:r>
        <w:t>scenarios</w:t>
      </w:r>
      <w:r w:rsidRPr="00CF017A">
        <w:t xml:space="preserve">, i.e. application providers and operators </w:t>
      </w:r>
      <w:r>
        <w:t>cooperating</w:t>
      </w:r>
      <w:r w:rsidRPr="00CF017A">
        <w:t xml:space="preserve"> to offer customers the best of the services possible </w:t>
      </w:r>
      <w:r>
        <w:t>so that</w:t>
      </w:r>
      <w:r w:rsidRPr="00CF017A">
        <w:t xml:space="preserve"> operator </w:t>
      </w:r>
      <w:r>
        <w:t xml:space="preserve">networks handle enough </w:t>
      </w:r>
      <w:r w:rsidRPr="00CF017A">
        <w:t xml:space="preserve">information to facilitate placing those customers </w:t>
      </w:r>
      <w:r>
        <w:t>at</w:t>
      </w:r>
      <w:r w:rsidRPr="00CF017A">
        <w:t xml:space="preserve"> the edge.</w:t>
      </w:r>
    </w:p>
    <w:p w14:paraId="615BFA17" w14:textId="7D04062F" w:rsidR="008575E4" w:rsidRDefault="008575E4" w:rsidP="008575E4">
      <w:pPr>
        <w:pStyle w:val="B2"/>
      </w:pPr>
      <w:r>
        <w:t>a)</w:t>
      </w:r>
      <w:r>
        <w:tab/>
      </w:r>
      <w:r w:rsidRPr="00200F10">
        <w:t xml:space="preserve">UEs </w:t>
      </w:r>
      <w:r>
        <w:t xml:space="preserve">be provided and making </w:t>
      </w:r>
      <w:r w:rsidRPr="00200F10">
        <w:t>use of proper rules (</w:t>
      </w:r>
      <w:r>
        <w:t>e.g.</w:t>
      </w:r>
      <w:r w:rsidRPr="00200F10">
        <w:t xml:space="preserve">URSP) that will help quick </w:t>
      </w:r>
      <w:r>
        <w:t>discovery and selection</w:t>
      </w:r>
      <w:r w:rsidRPr="00200F10">
        <w:t xml:space="preserve"> of servers, and </w:t>
      </w:r>
      <w:r>
        <w:t xml:space="preserve">to </w:t>
      </w:r>
      <w:r w:rsidRPr="00200F10">
        <w:t>facilitate mobility and continuity</w:t>
      </w:r>
      <w:r>
        <w:t>.</w:t>
      </w:r>
    </w:p>
    <w:p w14:paraId="20963666" w14:textId="1170BA36" w:rsidR="008575E4" w:rsidRDefault="008575E4" w:rsidP="008575E4">
      <w:pPr>
        <w:pStyle w:val="B2"/>
      </w:pPr>
      <w:r>
        <w:tab/>
      </w:r>
      <w:r w:rsidR="00910B1D">
        <w:t>-</w:t>
      </w:r>
      <w:r w:rsidR="00910B1D">
        <w:tab/>
      </w:r>
      <w:r>
        <w:t>Extension of URSP rules to include additional configuration information.</w:t>
      </w:r>
    </w:p>
    <w:p w14:paraId="3DB1AC10" w14:textId="1E6E377B" w:rsidR="008575E4" w:rsidRDefault="00910B1D" w:rsidP="008575E4">
      <w:pPr>
        <w:pStyle w:val="B2"/>
        <w:rPr>
          <w:lang w:eastAsia="ja-JP"/>
        </w:rPr>
      </w:pPr>
      <w:r>
        <w:lastRenderedPageBreak/>
        <w:t>b</w:t>
      </w:r>
      <w:r w:rsidR="008575E4">
        <w:t>)</w:t>
      </w:r>
      <w:r w:rsidR="008575E4">
        <w:tab/>
      </w:r>
      <w:r w:rsidR="008575E4">
        <w:rPr>
          <w:lang w:eastAsia="ja-JP"/>
        </w:rPr>
        <w:t>Insertion of breakout points (ULCL) in situations in which the available support from UE is scarce/null or UE IP address preservation is needed in mobility.</w:t>
      </w:r>
    </w:p>
    <w:p w14:paraId="6422C6D0" w14:textId="05532DA6" w:rsidR="008575E4" w:rsidRDefault="00910B1D" w:rsidP="008575E4">
      <w:pPr>
        <w:pStyle w:val="B2"/>
      </w:pPr>
      <w:r>
        <w:t>c</w:t>
      </w:r>
      <w:r w:rsidR="008575E4">
        <w:t>)</w:t>
      </w:r>
      <w:r w:rsidR="008575E4">
        <w:tab/>
        <w:t>Application Providers facilitating information related to edge servers deployed (i.e. FQDNs/IP addresses accessible through specific DNAIs).</w:t>
      </w:r>
    </w:p>
    <w:p w14:paraId="25321412" w14:textId="4D3FBABF" w:rsidR="008575E4" w:rsidRDefault="00910B1D" w:rsidP="008575E4">
      <w:pPr>
        <w:pStyle w:val="B2"/>
      </w:pPr>
      <w:r>
        <w:t>d</w:t>
      </w:r>
      <w:r w:rsidR="008575E4">
        <w:t>)</w:t>
      </w:r>
      <w:r w:rsidR="008575E4">
        <w:tab/>
        <w:t>Use of relevant rules based on Application Service Provider information for dynamic insertion of ULCL/Edge PSA when needed</w:t>
      </w:r>
    </w:p>
    <w:p w14:paraId="0D38CFB5" w14:textId="1C597784" w:rsidR="008575E4" w:rsidRDefault="00910B1D" w:rsidP="008575E4">
      <w:pPr>
        <w:pStyle w:val="B2"/>
      </w:pPr>
      <w:r>
        <w:t>e)</w:t>
      </w:r>
      <w:r>
        <w:tab/>
      </w:r>
      <w:r w:rsidR="008575E4">
        <w:t>Use of address resolvers, DNS-like, in these collaborative scenarios, located in the user plane path, making use of the information provided by the Application Service Provider (i.e. FQDN, IP address, DNAI, validity period, etc). The address resolvers to act as secure proxies in case the resolvers (under SLA) sit outside the operator boundary.</w:t>
      </w:r>
    </w:p>
    <w:p w14:paraId="57850C13" w14:textId="00A5E8EE" w:rsidR="008575E4" w:rsidRDefault="008575E4" w:rsidP="008575E4">
      <w:pPr>
        <w:pStyle w:val="B2"/>
      </w:pPr>
      <w:r>
        <w:tab/>
        <w:t>S</w:t>
      </w:r>
      <w:r w:rsidRPr="004E4289">
        <w:t>cope of the DNS hierarchy (e.g. include or not Internet DNS resolvers, etc) as to avoid ECS leakage outside the system.</w:t>
      </w:r>
    </w:p>
    <w:p w14:paraId="262D0D05" w14:textId="77E59D8B" w:rsidR="008575E4" w:rsidRDefault="008575E4" w:rsidP="008575E4">
      <w:pPr>
        <w:pStyle w:val="B2"/>
      </w:pPr>
      <w:r>
        <w:tab/>
      </w:r>
      <w:r w:rsidRPr="008575E4">
        <w:t>Description of limitations derived from UEs OSs as well as handling of cache management, for cases of EAS instance address changes, either using flushing or other means.</w:t>
      </w:r>
    </w:p>
    <w:p w14:paraId="295943AC" w14:textId="73051425" w:rsidR="008575E4" w:rsidRDefault="008575E4" w:rsidP="008575E4">
      <w:pPr>
        <w:pStyle w:val="B1"/>
      </w:pPr>
      <w:r>
        <w:t>2.</w:t>
      </w:r>
      <w:r>
        <w:tab/>
        <w:t xml:space="preserve">Use of UE information, subscription data and/or network configuration/status information, together with </w:t>
      </w:r>
      <w:r w:rsidRPr="00E47C7B">
        <w:t>Application Service Provider information</w:t>
      </w:r>
      <w:r>
        <w:t xml:space="preserve"> for session anchoring at session establishment with provision of relevant address resolver/secured proxy based on anchor used.</w:t>
      </w:r>
    </w:p>
    <w:p w14:paraId="6085E291" w14:textId="291A2329" w:rsidR="008575E4" w:rsidRDefault="008575E4" w:rsidP="008575E4">
      <w:pPr>
        <w:pStyle w:val="B1"/>
      </w:pPr>
      <w:r>
        <w:t>3.</w:t>
      </w:r>
      <w:r>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 case of breakout scenarios.</w:t>
      </w:r>
    </w:p>
    <w:p w14:paraId="0B51C0A7" w14:textId="6E094288" w:rsidR="008575E4" w:rsidRDefault="008575E4" w:rsidP="008575E4">
      <w:pPr>
        <w:pStyle w:val="B1"/>
      </w:pPr>
      <w:r>
        <w:t>4.</w:t>
      </w:r>
      <w:r>
        <w:tab/>
        <w:t>Adherence to concepts and principles used in 5GC, e.g. SBA and modularity.</w:t>
      </w:r>
    </w:p>
    <w:p w14:paraId="5787041E" w14:textId="5C426882" w:rsidR="008575E4" w:rsidRPr="008575E4" w:rsidRDefault="008575E4" w:rsidP="00910B1D">
      <w:pPr>
        <w:pStyle w:val="B1"/>
      </w:pPr>
      <w:r>
        <w:t>5.</w:t>
      </w:r>
      <w:r>
        <w:tab/>
        <w:t>Privacy considerations according to regulatory requirements</w:t>
      </w:r>
    </w:p>
    <w:p w14:paraId="6C3BAC12" w14:textId="27D39720" w:rsidR="002D2CB9" w:rsidRPr="00E00686" w:rsidRDefault="002D2CB9" w:rsidP="00E00686">
      <w:pPr>
        <w:pStyle w:val="Heading3"/>
      </w:pPr>
      <w:bookmarkStart w:id="4288" w:name="_Toc50467036"/>
      <w:bookmarkStart w:id="4289" w:name="_Toc50468380"/>
      <w:bookmarkStart w:id="4290" w:name="_Toc50468650"/>
      <w:bookmarkStart w:id="4291" w:name="_Toc50468921"/>
      <w:bookmarkStart w:id="4292" w:name="_Toc50630896"/>
      <w:bookmarkStart w:id="4293" w:name="_Toc54944246"/>
      <w:r w:rsidRPr="00E00686">
        <w:t>7.1.</w:t>
      </w:r>
      <w:r w:rsidR="00812E55">
        <w:t>2</w:t>
      </w:r>
      <w:r w:rsidRPr="00E00686">
        <w:tab/>
        <w:t>Privacy Considerations</w:t>
      </w:r>
      <w:bookmarkEnd w:id="4288"/>
      <w:bookmarkEnd w:id="4289"/>
      <w:bookmarkEnd w:id="4290"/>
      <w:bookmarkEnd w:id="4291"/>
      <w:bookmarkEnd w:id="4292"/>
      <w:bookmarkEnd w:id="4293"/>
    </w:p>
    <w:p w14:paraId="48451185" w14:textId="77777777" w:rsidR="002D2CB9" w:rsidRDefault="002D2CB9" w:rsidP="002D2CB9">
      <w:pPr>
        <w:rPr>
          <w:lang w:eastAsia="x-none"/>
        </w:rPr>
      </w:pPr>
      <w:r>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Default="002D2CB9" w:rsidP="002D2CB9">
      <w:pPr>
        <w:rPr>
          <w:lang w:eastAsia="x-none"/>
        </w:rPr>
      </w:pPr>
      <w:r>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77777777" w:rsidR="002D2CB9" w:rsidRDefault="002D2CB9" w:rsidP="002D2CB9">
      <w:pPr>
        <w:rPr>
          <w:lang w:eastAsia="x-none"/>
        </w:rPr>
      </w:pPr>
      <w:r>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444D00DE" w:rsidR="002D2CB9" w:rsidRDefault="002D2CB9" w:rsidP="002D2CB9">
      <w:pPr>
        <w:rPr>
          <w:lang w:eastAsia="x-none"/>
        </w:rPr>
      </w:pPr>
      <w:r>
        <w:rPr>
          <w:lang w:eastAsia="x-none"/>
        </w:rPr>
        <w:t>In privacy mode, DNS stub resolvers in the UE may be per application, or implemented in the OS per policy domain or system wide and these resolvers may have different behavior of TTL and caching. When the network DNS resolver is in 3rd party network, fine grained coordination across 5GC and application domain is not possible.</w:t>
      </w:r>
      <w:r w:rsidR="00355D16">
        <w:rPr>
          <w:lang w:eastAsia="x-none"/>
        </w:rPr>
        <w:t xml:space="preserve"> </w:t>
      </w:r>
      <w:r>
        <w:rPr>
          <w:lang w:eastAsia="x-none"/>
        </w:rPr>
        <w:t>Dynamic insertion of UL CL / BP is not possible due to the fact that DNS of the 3rd party is used and the 5GC LDNSR can</w:t>
      </w:r>
      <w:r w:rsidR="00770EF6">
        <w:rPr>
          <w:lang w:eastAsia="x-none"/>
        </w:rPr>
        <w:t>'</w:t>
      </w:r>
      <w:r>
        <w:rPr>
          <w:lang w:eastAsia="x-none"/>
        </w:rPr>
        <w:t>t see the ciphered DNS answer from the DNS of the 3rd party.</w:t>
      </w:r>
    </w:p>
    <w:p w14:paraId="7AFB0DA9" w14:textId="176FA6DB" w:rsidR="00520DE9" w:rsidRDefault="002D2CB9" w:rsidP="002D2CB9">
      <w:pPr>
        <w:rPr>
          <w:lang w:eastAsia="x-none"/>
        </w:rPr>
      </w:pPr>
      <w:r>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770EF6">
        <w:rPr>
          <w:lang w:eastAsia="x-none"/>
        </w:rPr>
        <w:t>"</w:t>
      </w:r>
      <w:r>
        <w:rPr>
          <w:lang w:eastAsia="x-none"/>
        </w:rPr>
        <w:t>closest</w:t>
      </w:r>
      <w:r w:rsidR="00770EF6">
        <w:rPr>
          <w:lang w:eastAsia="x-none"/>
        </w:rPr>
        <w:t>"</w:t>
      </w:r>
      <w:r>
        <w:rPr>
          <w:lang w:eastAsia="x-none"/>
        </w:rPr>
        <w:t xml:space="preserve"> server is selected with dynamic routes in N6 if the application uses anycast destination addresses.</w:t>
      </w:r>
    </w:p>
    <w:p w14:paraId="1E4228B8" w14:textId="3004908C" w:rsidR="00D300B6" w:rsidRDefault="00D300B6" w:rsidP="00E00686">
      <w:pPr>
        <w:pStyle w:val="Heading3"/>
        <w:rPr>
          <w:lang w:eastAsia="zh-CN"/>
        </w:rPr>
      </w:pPr>
      <w:bookmarkStart w:id="4294" w:name="_Toc50467037"/>
      <w:bookmarkStart w:id="4295" w:name="_Toc50468381"/>
      <w:bookmarkStart w:id="4296" w:name="_Toc50468651"/>
      <w:bookmarkStart w:id="4297" w:name="_Toc50468922"/>
      <w:bookmarkStart w:id="4298" w:name="_Toc50630897"/>
      <w:bookmarkStart w:id="4299" w:name="_Toc54944247"/>
      <w:r>
        <w:lastRenderedPageBreak/>
        <w:t>7.</w:t>
      </w:r>
      <w:r w:rsidR="00812E55">
        <w:t>1.3</w:t>
      </w:r>
      <w:r>
        <w:tab/>
      </w:r>
      <w:r w:rsidRPr="000E09B8">
        <w:t xml:space="preserve">Evaluation for Key Issue #1: </w:t>
      </w:r>
      <w:r w:rsidR="00812E55">
        <w:t>ECS provisioning</w:t>
      </w:r>
      <w:bookmarkEnd w:id="4294"/>
      <w:bookmarkEnd w:id="4295"/>
      <w:bookmarkEnd w:id="4296"/>
      <w:bookmarkEnd w:id="4297"/>
      <w:bookmarkEnd w:id="4298"/>
      <w:bookmarkEnd w:id="4299"/>
    </w:p>
    <w:p w14:paraId="6B20DA3B" w14:textId="445877AF" w:rsidR="00D300B6" w:rsidRDefault="00D300B6" w:rsidP="00D300B6">
      <w:pPr>
        <w:rPr>
          <w:lang w:eastAsia="x-none"/>
        </w:rPr>
      </w:pPr>
      <w:r w:rsidRPr="0071170E">
        <w:rPr>
          <w:lang w:eastAsia="x-none"/>
        </w:rPr>
        <w:t>Solution #16 deals with the case where the UE hosts an Edge Enabler Client and Application Clients as described by SA6</w:t>
      </w:r>
      <w:r w:rsidRPr="00507190">
        <w:rPr>
          <w:lang w:eastAsia="x-none"/>
        </w:rPr>
        <w:t xml:space="preserve"> in </w:t>
      </w:r>
      <w:r w:rsidR="004174B9" w:rsidRPr="00507190">
        <w:rPr>
          <w:lang w:eastAsia="x-none"/>
        </w:rPr>
        <w:t>TS</w:t>
      </w:r>
      <w:r w:rsidR="004174B9">
        <w:rPr>
          <w:lang w:eastAsia="x-none"/>
        </w:rPr>
        <w:t> </w:t>
      </w:r>
      <w:r w:rsidR="004174B9" w:rsidRPr="00507190">
        <w:rPr>
          <w:lang w:eastAsia="x-none"/>
        </w:rPr>
        <w:t>23.558</w:t>
      </w:r>
      <w:r w:rsidR="004174B9">
        <w:rPr>
          <w:lang w:eastAsia="x-none"/>
        </w:rPr>
        <w:t> </w:t>
      </w:r>
      <w:r w:rsidR="004174B9" w:rsidRPr="00507190">
        <w:rPr>
          <w:lang w:eastAsia="x-none"/>
        </w:rPr>
        <w:t>[</w:t>
      </w:r>
      <w:r w:rsidRPr="00507190">
        <w:rPr>
          <w:lang w:eastAsia="x-none"/>
        </w:rPr>
        <w:t xml:space="preserve">12]. As discussed in Solution #16, SA6 has introduced functional entities called </w:t>
      </w:r>
      <w:r w:rsidRPr="00A572B6">
        <w:rPr>
          <w:lang w:eastAsia="x-none"/>
        </w:rPr>
        <w:t xml:space="preserve">Edge Configuration Servers and Edge Enabler Servers (EES) which can be used by UE Applications to discover Edge Application Servers. </w:t>
      </w:r>
      <w:r w:rsidRPr="00506C80">
        <w:rPr>
          <w:lang w:eastAsia="x-none"/>
        </w:rPr>
        <w:t xml:space="preserve">SA6 has </w:t>
      </w:r>
      <w:r w:rsidRPr="001A5707">
        <w:rPr>
          <w:lang w:eastAsia="x-none"/>
        </w:rPr>
        <w:t xml:space="preserve">agreed that </w:t>
      </w:r>
      <w:r w:rsidRPr="00D300B6">
        <w:rPr>
          <w:lang w:eastAsia="x-none"/>
        </w:rPr>
        <w:t xml:space="preserve">ECS address information can be </w:t>
      </w:r>
      <w:r w:rsidRPr="00517214">
        <w:rPr>
          <w:lang w:eastAsia="x-none"/>
        </w:rPr>
        <w:t xml:space="preserve">provisioned by MNO through a 5GC procedure and that such 5GC procedure is in </w:t>
      </w:r>
      <w:r w:rsidR="00355D16">
        <w:rPr>
          <w:lang w:eastAsia="x-none"/>
        </w:rPr>
        <w:t>SA WG2</w:t>
      </w:r>
      <w:r w:rsidRPr="00517214">
        <w:rPr>
          <w:lang w:eastAsia="x-none"/>
        </w:rPr>
        <w:t xml:space="preserve"> scope. Solution #16 describes how UE Applications can discover contact information for Edge Configuration Servers. Thus, when paired with the features specified by SA6 in </w:t>
      </w:r>
      <w:r w:rsidR="004174B9" w:rsidRPr="00517214">
        <w:rPr>
          <w:lang w:eastAsia="x-none"/>
        </w:rPr>
        <w:t>TS</w:t>
      </w:r>
      <w:r w:rsidR="004174B9">
        <w:rPr>
          <w:lang w:eastAsia="x-none"/>
        </w:rPr>
        <w:t> </w:t>
      </w:r>
      <w:r w:rsidR="004174B9" w:rsidRPr="00517214">
        <w:rPr>
          <w:lang w:eastAsia="x-none"/>
        </w:rPr>
        <w:t>23.558</w:t>
      </w:r>
      <w:r w:rsidR="004174B9">
        <w:rPr>
          <w:lang w:eastAsia="x-none"/>
        </w:rPr>
        <w:t> </w:t>
      </w:r>
      <w:r w:rsidR="004174B9" w:rsidRPr="00517214">
        <w:rPr>
          <w:lang w:eastAsia="x-none"/>
        </w:rPr>
        <w:t>[</w:t>
      </w:r>
      <w:r w:rsidRPr="00517214">
        <w:rPr>
          <w:lang w:eastAsia="x-none"/>
        </w:rPr>
        <w:t xml:space="preserve">12], Solution #16 </w:t>
      </w:r>
      <w:r>
        <w:rPr>
          <w:lang w:eastAsia="x-none"/>
        </w:rPr>
        <w:t xml:space="preserve">may be considered an enablement to </w:t>
      </w:r>
      <w:r w:rsidR="00770EF6">
        <w:rPr>
          <w:lang w:eastAsia="x-none"/>
        </w:rPr>
        <w:t>"</w:t>
      </w:r>
      <w:r w:rsidRPr="00D300B6">
        <w:rPr>
          <w:lang w:eastAsia="x-none"/>
        </w:rPr>
        <w:t>discover a suitable Edge Application Server to serve the application/UE</w:t>
      </w:r>
      <w:r w:rsidR="00770EF6">
        <w:rPr>
          <w:lang w:eastAsia="x-none"/>
        </w:rPr>
        <w:t>"</w:t>
      </w:r>
      <w:r w:rsidRPr="00517214">
        <w:rPr>
          <w:lang w:eastAsia="x-none"/>
        </w:rPr>
        <w:t>.</w:t>
      </w:r>
    </w:p>
    <w:p w14:paraId="01000351" w14:textId="00EFBE0D" w:rsidR="00D300B6" w:rsidRPr="00D300B6" w:rsidRDefault="00D300B6" w:rsidP="00D300B6">
      <w:pPr>
        <w:rPr>
          <w:lang w:eastAsia="x-none"/>
        </w:rPr>
      </w:pPr>
      <w:r w:rsidRPr="00D300B6">
        <w:rPr>
          <w:lang w:eastAsia="x-none"/>
        </w:rPr>
        <w:t>But in order to deliver the ECS information via NAS to EEC, UE requires a new UE capability (e.g.: enhancement in UE OS/kernel).</w:t>
      </w:r>
      <w:r w:rsidRPr="00D300B6">
        <w:rPr>
          <w:rFonts w:hint="eastAsia"/>
          <w:lang w:eastAsia="x-none"/>
        </w:rPr>
        <w:t xml:space="preserve"> </w:t>
      </w:r>
      <w:r w:rsidRPr="00D300B6">
        <w:rPr>
          <w:lang w:eastAsia="x-none"/>
        </w:rPr>
        <w:t xml:space="preserve">Not all of the UE is guaranteed to support this capability. </w:t>
      </w:r>
      <w:r w:rsidR="00EF078F" w:rsidRPr="003D697E">
        <w:rPr>
          <w:lang w:eastAsia="x-none"/>
        </w:rPr>
        <w:t>The solution will not work for the UEs that do not support this UE capability</w:t>
      </w:r>
      <w:r w:rsidR="00EF078F">
        <w:rPr>
          <w:lang w:eastAsia="x-none"/>
        </w:rPr>
        <w:t>.</w:t>
      </w:r>
    </w:p>
    <w:p w14:paraId="59E4168E" w14:textId="148A8412" w:rsidR="00D300B6" w:rsidRPr="00D300B6" w:rsidRDefault="00770EF6" w:rsidP="00D300B6">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D300B6" w:rsidRPr="00D300B6">
        <w:t>Solution 16 should be sent to SA</w:t>
      </w:r>
      <w:r w:rsidR="00355D16">
        <w:t> </w:t>
      </w:r>
      <w:r w:rsidR="00D300B6" w:rsidRPr="00D300B6">
        <w:t>WG6 and SA</w:t>
      </w:r>
      <w:r w:rsidR="00355D16">
        <w:t> </w:t>
      </w:r>
      <w:r w:rsidR="00D300B6" w:rsidRPr="00D300B6">
        <w:t>WG6 should be invited to comment. SA</w:t>
      </w:r>
      <w:r w:rsidR="00355D16">
        <w:t> </w:t>
      </w:r>
      <w:r w:rsidR="00D300B6" w:rsidRPr="00D300B6">
        <w:t>WG2 should consider SA</w:t>
      </w:r>
      <w:r w:rsidR="00355D16">
        <w:t> </w:t>
      </w:r>
      <w:r w:rsidR="00D300B6" w:rsidRPr="00D300B6">
        <w:t>WG6 input during evaluation of the solution together with the suitability, completeness and impacts of the core procedures proposed.</w:t>
      </w:r>
    </w:p>
    <w:p w14:paraId="3EC6675C" w14:textId="73272C08" w:rsidR="006B50A4" w:rsidRPr="00355D16" w:rsidRDefault="006B50A4" w:rsidP="006B50A4">
      <w:pPr>
        <w:pStyle w:val="Heading3"/>
      </w:pPr>
      <w:bookmarkStart w:id="4300" w:name="_Toc50467038"/>
      <w:bookmarkStart w:id="4301" w:name="_Toc50468382"/>
      <w:bookmarkStart w:id="4302" w:name="_Toc50468652"/>
      <w:bookmarkStart w:id="4303" w:name="_Toc50468923"/>
      <w:bookmarkStart w:id="4304" w:name="_Toc50630898"/>
      <w:bookmarkStart w:id="4305" w:name="_Toc54944248"/>
      <w:r w:rsidRPr="00355D16">
        <w:t>7.</w:t>
      </w:r>
      <w:r w:rsidR="00812E55" w:rsidRPr="00355D16">
        <w:t>1.4</w:t>
      </w:r>
      <w:r w:rsidRPr="00355D16">
        <w:tab/>
        <w:t>Evaluation for Key Issue #1</w:t>
      </w:r>
      <w:r w:rsidR="00812E55" w:rsidRPr="00355D16">
        <w:t>:</w:t>
      </w:r>
      <w:r w:rsidRPr="00355D16">
        <w:t xml:space="preserve"> DNS based solutions for Multiple PDU Sessions</w:t>
      </w:r>
      <w:bookmarkEnd w:id="4300"/>
      <w:bookmarkEnd w:id="4301"/>
      <w:bookmarkEnd w:id="4302"/>
      <w:bookmarkEnd w:id="4303"/>
      <w:bookmarkEnd w:id="4304"/>
      <w:bookmarkEnd w:id="4305"/>
    </w:p>
    <w:p w14:paraId="5C780318" w14:textId="77777777" w:rsidR="006B50A4" w:rsidRPr="001373E9" w:rsidRDefault="006B50A4" w:rsidP="006B50A4">
      <w:pPr>
        <w:rPr>
          <w:lang w:eastAsia="x-none"/>
        </w:rPr>
      </w:pPr>
      <w:r w:rsidRPr="001373E9">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1373E9" w:rsidRDefault="006B50A4" w:rsidP="006B50A4">
      <w:pPr>
        <w:rPr>
          <w:lang w:eastAsia="x-none"/>
        </w:rPr>
      </w:pPr>
      <w:r w:rsidRPr="001373E9">
        <w:rPr>
          <w:lang w:eastAsia="x-none"/>
        </w:rPr>
        <w:t>Using DNS for EAS Discovery, also the mapping between the DNS and PDU sessions needs to be carefully considered</w:t>
      </w:r>
    </w:p>
    <w:p w14:paraId="56A094C5" w14:textId="77777777" w:rsidR="006B50A4" w:rsidRPr="001373E9" w:rsidRDefault="006B50A4" w:rsidP="006B50A4">
      <w:pPr>
        <w:rPr>
          <w:lang w:eastAsia="x-none"/>
        </w:rPr>
      </w:pPr>
      <w:r w:rsidRPr="001373E9">
        <w:rPr>
          <w:lang w:eastAsia="x-none"/>
        </w:rPr>
        <w:t>From evaluation of solutions #1, #4, #5 (URSP part), #13 and #21 the following is concluded:</w:t>
      </w:r>
    </w:p>
    <w:p w14:paraId="69782CB2" w14:textId="77777777" w:rsidR="006B50A4" w:rsidRPr="006B50A4" w:rsidRDefault="006B50A4" w:rsidP="006B50A4">
      <w:pPr>
        <w:rPr>
          <w:lang w:eastAsia="x-none"/>
        </w:rPr>
      </w:pPr>
      <w:r w:rsidRPr="006B50A4">
        <w:rPr>
          <w:lang w:eastAsia="x-none"/>
        </w:rPr>
        <w:t>For an EC Use Case to work on multiple sessions connectivity model using URSP rules, the solution involves:</w:t>
      </w:r>
    </w:p>
    <w:p w14:paraId="4257A56B" w14:textId="77777777" w:rsidR="006B50A4" w:rsidRPr="006B50A4" w:rsidRDefault="006B50A4" w:rsidP="006B50A4">
      <w:pPr>
        <w:pStyle w:val="B1"/>
      </w:pPr>
      <w:r w:rsidRPr="006B50A4">
        <w:t>-</w:t>
      </w:r>
      <w:r w:rsidRPr="006B50A4">
        <w:tab/>
        <w:t>The UE, and how it handles the application requests and related DNS queries and the relation of that to user defined DNS settings, URSP rules and the established PDU sessions and their settings.</w:t>
      </w:r>
    </w:p>
    <w:p w14:paraId="3771E445" w14:textId="77777777" w:rsidR="006B50A4" w:rsidRPr="006B50A4" w:rsidRDefault="006B50A4" w:rsidP="006B50A4">
      <w:pPr>
        <w:pStyle w:val="B1"/>
      </w:pPr>
      <w:r w:rsidRPr="006B50A4">
        <w:t>-</w:t>
      </w:r>
      <w:r w:rsidRPr="006B50A4">
        <w:tab/>
        <w:t>The URSPs traffic and route selection descriptors.</w:t>
      </w:r>
    </w:p>
    <w:p w14:paraId="274F0236" w14:textId="77777777" w:rsidR="006B50A4" w:rsidRPr="006B50A4" w:rsidRDefault="006B50A4" w:rsidP="006B50A4">
      <w:pPr>
        <w:pStyle w:val="B1"/>
      </w:pPr>
      <w:r w:rsidRPr="006B50A4">
        <w:t>-</w:t>
      </w:r>
      <w:r w:rsidRPr="006B50A4">
        <w:tab/>
        <w:t>The mapping rules between AF request parameters and URSP rules parameters in UE such as relationship between DNAI and DNN.</w:t>
      </w:r>
    </w:p>
    <w:p w14:paraId="1D148E9C" w14:textId="29F4C203" w:rsidR="006B50A4" w:rsidRPr="006B50A4" w:rsidRDefault="006B50A4" w:rsidP="006B50A4">
      <w:pPr>
        <w:rPr>
          <w:lang w:eastAsia="x-none"/>
        </w:rPr>
      </w:pPr>
      <w:r w:rsidRPr="006B50A4">
        <w:rPr>
          <w:lang w:eastAsia="x-none"/>
        </w:rPr>
        <w:t>The recommendation is to define the URSPs so that Domain Descriptors are used to steer the DNS and the Application traffic into PDU sessions.</w:t>
      </w:r>
    </w:p>
    <w:p w14:paraId="4B0A4CD5" w14:textId="77777777" w:rsidR="006B50A4" w:rsidRPr="006B50A4" w:rsidRDefault="006B50A4" w:rsidP="006B50A4">
      <w:pPr>
        <w:rPr>
          <w:lang w:eastAsia="x-none"/>
        </w:rPr>
      </w:pPr>
      <w:r w:rsidRPr="006B50A4">
        <w:rPr>
          <w:lang w:eastAsia="x-none"/>
        </w:rPr>
        <w:t>The following clarifications are therefore required on how the Domain descriptors in URSP are used on the UE:</w:t>
      </w:r>
    </w:p>
    <w:p w14:paraId="65325ED1" w14:textId="2DC3B15A" w:rsidR="006B50A4" w:rsidRPr="001373E9" w:rsidRDefault="006B50A4" w:rsidP="006B50A4">
      <w:pPr>
        <w:pStyle w:val="B1"/>
      </w:pPr>
      <w:r w:rsidRPr="006B50A4">
        <w:t>-</w:t>
      </w:r>
      <w:r w:rsidRPr="006B50A4">
        <w:tab/>
        <w:t>When a UE issues a DNS request targeting the FQDN of an App, the PDU Session in which to send the DNS request is controlled by URSP rules.</w:t>
      </w:r>
    </w:p>
    <w:p w14:paraId="586C7727" w14:textId="77777777" w:rsidR="006B50A4" w:rsidRPr="006B50A4" w:rsidRDefault="006B50A4" w:rsidP="006B50A4">
      <w:pPr>
        <w:pStyle w:val="B1"/>
      </w:pPr>
      <w:r w:rsidRPr="006B50A4">
        <w:t>-</w:t>
      </w:r>
      <w:r w:rsidRPr="006B50A4">
        <w:tab/>
        <w:t>The UE should be able to use URSP procedures to setup the PDU session prior to sending a DNS query</w:t>
      </w:r>
    </w:p>
    <w:p w14:paraId="5423FD57" w14:textId="47778F61" w:rsidR="006B50A4" w:rsidRPr="006B50A4" w:rsidRDefault="006B50A4" w:rsidP="006B50A4">
      <w:pPr>
        <w:pStyle w:val="B1"/>
      </w:pPr>
      <w:r w:rsidRPr="006B50A4">
        <w:t>-</w:t>
      </w:r>
      <w:r w:rsidRPr="006B50A4">
        <w:tab/>
        <w:t>The DA of the DNS request is the DNS server address of this PDU Session configured by the 5GC (SMF) to the UE by one of available means.</w:t>
      </w:r>
    </w:p>
    <w:p w14:paraId="7C519C3E" w14:textId="45F18026" w:rsidR="00EF078F" w:rsidRDefault="00EF078F" w:rsidP="005319E8">
      <w:r w:rsidRPr="00EF078F">
        <w:t>I</w:t>
      </w:r>
      <w:r>
        <w:t>t</w:t>
      </w:r>
      <w:r w:rsidRPr="00EF078F">
        <w:t xml:space="preserve"> is understood that Rel-16 UEs support the behavior described in the 3 bullets above.</w:t>
      </w:r>
    </w:p>
    <w:p w14:paraId="03BADB36" w14:textId="4573C4E3" w:rsidR="006B50A4" w:rsidRPr="006B50A4" w:rsidRDefault="00EF078F" w:rsidP="006B50A4">
      <w:pPr>
        <w:rPr>
          <w:lang w:eastAsia="x-none"/>
        </w:rPr>
      </w:pPr>
      <w:r>
        <w:rPr>
          <w:lang w:eastAsia="x-none"/>
        </w:rPr>
        <w:t>T</w:t>
      </w:r>
      <w:r w:rsidR="006B50A4" w:rsidRPr="006B50A4">
        <w:rPr>
          <w:lang w:eastAsia="x-none"/>
        </w:rPr>
        <w:t>he UE should be able to (re)evaluate the application association with a PDU session based on Location Criteria generated per AF requested Spatial Validity Condition.</w:t>
      </w:r>
    </w:p>
    <w:p w14:paraId="3278499C" w14:textId="0555029C" w:rsidR="006B50A4" w:rsidRDefault="006B50A4" w:rsidP="006B50A4">
      <w:pPr>
        <w:rPr>
          <w:lang w:eastAsia="x-none"/>
        </w:rPr>
      </w:pPr>
      <w:r w:rsidRPr="006B50A4">
        <w:rPr>
          <w:lang w:eastAsia="x-none"/>
        </w:rPr>
        <w:t>The solution is not guaranteed to work, when the UE doesn</w:t>
      </w:r>
      <w:r w:rsidR="00770EF6">
        <w:rPr>
          <w:lang w:eastAsia="x-none"/>
        </w:rPr>
        <w:t>'</w:t>
      </w:r>
      <w:r w:rsidRPr="006B50A4">
        <w:rPr>
          <w:lang w:eastAsia="x-none"/>
        </w:rPr>
        <w:t>t support URSP rule provisioned from PCF, when the DNS Server at the UE has been configured by the user, when the Application Client generates the DNS Query outside of DNS libraries in the OS with DoT, DoH or other over the top mechanisms. The study conclusion shall address guidelines to address such scenarios.</w:t>
      </w:r>
    </w:p>
    <w:p w14:paraId="3159DC77" w14:textId="6F1B4EA3" w:rsidR="004B5859" w:rsidRPr="006B50A4" w:rsidRDefault="004B5859" w:rsidP="004B5859">
      <w:pPr>
        <w:pStyle w:val="NO"/>
      </w:pPr>
      <w:r w:rsidRPr="004B5859">
        <w:t xml:space="preserve">NOTE: </w:t>
      </w:r>
      <w:r w:rsidRPr="004B5859">
        <w:tab/>
        <w:t>This can correspond to devices doing tethering, or to devices deployed for specific corporate purposes.</w:t>
      </w:r>
    </w:p>
    <w:p w14:paraId="3C3C01C6" w14:textId="77777777" w:rsidR="006B50A4" w:rsidRPr="006B50A4" w:rsidRDefault="006B50A4" w:rsidP="006B50A4">
      <w:pPr>
        <w:rPr>
          <w:lang w:eastAsia="x-none"/>
        </w:rPr>
      </w:pPr>
      <w:r w:rsidRPr="006B50A4">
        <w:rPr>
          <w:lang w:eastAsia="x-none"/>
        </w:rPr>
        <w:lastRenderedPageBreak/>
        <w:t>In addition, as a pre-requisite:</w:t>
      </w:r>
    </w:p>
    <w:p w14:paraId="651CD175" w14:textId="77777777" w:rsidR="006B50A4" w:rsidRPr="006B50A4" w:rsidRDefault="006B50A4" w:rsidP="006B50A4">
      <w:pPr>
        <w:pStyle w:val="B1"/>
      </w:pPr>
      <w:r w:rsidRPr="006B50A4">
        <w:t>-</w:t>
      </w:r>
      <w:r w:rsidRPr="006B50A4">
        <w:tab/>
        <w:t>The configuration in SMF for the parameters in the PDU Session Establishment Request shall assist SMF to select the right UPF/PSAs for the PDU Session.</w:t>
      </w:r>
    </w:p>
    <w:p w14:paraId="1D9C6F1D" w14:textId="50C4533B" w:rsidR="006B50A4" w:rsidRPr="00431EC5" w:rsidRDefault="00770EF6" w:rsidP="006B50A4">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6B50A4" w:rsidRPr="00431EC5">
        <w:t>the list of the new configuration data in the SMF needs to be detailed, possibly in the conclusions clause.</w:t>
      </w:r>
    </w:p>
    <w:p w14:paraId="155F7DCF" w14:textId="77777777" w:rsidR="006B50A4" w:rsidRPr="001373E9" w:rsidRDefault="006B50A4" w:rsidP="006B50A4">
      <w:pPr>
        <w:rPr>
          <w:lang w:eastAsia="x-none"/>
        </w:rPr>
      </w:pPr>
      <w:r w:rsidRPr="001373E9">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1373E9" w:rsidRDefault="006B50A4" w:rsidP="006B50A4">
      <w:pPr>
        <w:rPr>
          <w:lang w:eastAsia="x-none"/>
        </w:rPr>
      </w:pPr>
      <w:r w:rsidRPr="001373E9">
        <w:rPr>
          <w:lang w:eastAsia="x-none"/>
        </w:rPr>
        <w:t>Solution #1 fulfils the mechanisms to enable AF to influence PCF decision for URSP rules.</w:t>
      </w:r>
    </w:p>
    <w:p w14:paraId="04245E4C" w14:textId="63E88965" w:rsidR="006B50A4" w:rsidRDefault="006B50A4" w:rsidP="006B50A4">
      <w:pPr>
        <w:rPr>
          <w:lang w:eastAsia="x-none"/>
        </w:rPr>
      </w:pPr>
      <w:r w:rsidRPr="001373E9">
        <w:rPr>
          <w:rFonts w:hint="eastAsia"/>
          <w:lang w:eastAsia="x-none"/>
        </w:rPr>
        <w:t>S</w:t>
      </w:r>
      <w:r w:rsidRPr="001373E9">
        <w:rPr>
          <w:lang w:eastAsia="x-none"/>
        </w:rPr>
        <w:t>olution #1 has no impact to existing UE configuration</w:t>
      </w:r>
      <w:r w:rsidR="00EF078F" w:rsidRPr="00EF078F">
        <w:rPr>
          <w:lang w:eastAsia="x-none"/>
        </w:rPr>
        <w:t xml:space="preserve"> </w:t>
      </w:r>
      <w:r w:rsidR="00EF078F" w:rsidRPr="000B1D64">
        <w:rPr>
          <w:lang w:eastAsia="x-none"/>
        </w:rPr>
        <w:t>and is based on Rel-16 UE behaviour</w:t>
      </w:r>
      <w:r w:rsidRPr="001373E9">
        <w:rPr>
          <w:lang w:eastAsia="x-none"/>
        </w:rPr>
        <w:t>. URSP rules are not applicable to session breakout scenarios (e</w:t>
      </w:r>
      <w:r>
        <w:rPr>
          <w:lang w:eastAsia="x-none"/>
        </w:rPr>
        <w:t>.</w:t>
      </w:r>
      <w:r w:rsidRPr="001373E9">
        <w:rPr>
          <w:lang w:eastAsia="x-none"/>
        </w:rPr>
        <w:t>g</w:t>
      </w:r>
      <w:r>
        <w:rPr>
          <w:lang w:eastAsia="x-none"/>
        </w:rPr>
        <w:t>.</w:t>
      </w:r>
      <w:r w:rsidRPr="001373E9">
        <w:rPr>
          <w:lang w:eastAsia="x-none"/>
        </w:rPr>
        <w:t>: UL CL situation)</w:t>
      </w:r>
      <w:r>
        <w:rPr>
          <w:lang w:eastAsia="x-none"/>
        </w:rPr>
        <w:t>.</w:t>
      </w:r>
    </w:p>
    <w:p w14:paraId="0E38881A" w14:textId="36BB4E9C" w:rsidR="00EF078F" w:rsidRPr="001373E9" w:rsidRDefault="00EF078F" w:rsidP="00EF078F">
      <w:pPr>
        <w:pStyle w:val="NO"/>
      </w:pPr>
      <w:r w:rsidRPr="00EF078F">
        <w:t>NOTE: The UE is not aware of whether the DNS request is for Edge computing or not.</w:t>
      </w:r>
    </w:p>
    <w:p w14:paraId="62179BF1" w14:textId="4AC396F4" w:rsidR="006B50A4" w:rsidRPr="006B50A4" w:rsidRDefault="006B50A4" w:rsidP="002D2CB9">
      <w:pPr>
        <w:rPr>
          <w:lang w:eastAsia="x-none"/>
        </w:rPr>
      </w:pPr>
      <w:r w:rsidRPr="00BA3FCA">
        <w:rPr>
          <w:lang w:eastAsia="x-none"/>
        </w:rPr>
        <w:t xml:space="preserve">How </w:t>
      </w:r>
      <w:r w:rsidRPr="001373E9">
        <w:rPr>
          <w:lang w:eastAsia="x-none"/>
        </w:rPr>
        <w:t>AF can guide PCF to send proper URSP rules need</w:t>
      </w:r>
      <w:r w:rsidR="00EF078F">
        <w:rPr>
          <w:lang w:eastAsia="x-none"/>
        </w:rPr>
        <w:t>s</w:t>
      </w:r>
      <w:r w:rsidRPr="001373E9">
        <w:rPr>
          <w:lang w:eastAsia="x-none"/>
        </w:rPr>
        <w:t xml:space="preserve"> to be defined</w:t>
      </w:r>
      <w:r>
        <w:rPr>
          <w:lang w:eastAsia="x-none"/>
        </w:rPr>
        <w:t>.</w:t>
      </w:r>
    </w:p>
    <w:p w14:paraId="6AEFF404" w14:textId="31AD7214" w:rsidR="002D2CB9" w:rsidRPr="002D2CB9" w:rsidRDefault="002D2CB9" w:rsidP="002D2CB9">
      <w:pPr>
        <w:pStyle w:val="Heading3"/>
      </w:pPr>
      <w:bookmarkStart w:id="4306" w:name="_Toc50467039"/>
      <w:bookmarkStart w:id="4307" w:name="_Toc50468383"/>
      <w:bookmarkStart w:id="4308" w:name="_Toc50468653"/>
      <w:bookmarkStart w:id="4309" w:name="_Toc50468924"/>
      <w:bookmarkStart w:id="4310" w:name="_Toc50630899"/>
      <w:bookmarkStart w:id="4311" w:name="_Toc54944249"/>
      <w:r w:rsidRPr="00D2065D">
        <w:t>7.</w:t>
      </w:r>
      <w:r>
        <w:t>1</w:t>
      </w:r>
      <w:r w:rsidRPr="00D2065D">
        <w:t>.</w:t>
      </w:r>
      <w:r w:rsidR="00812E55">
        <w:t>5</w:t>
      </w:r>
      <w:r w:rsidRPr="00D2065D">
        <w:tab/>
        <w:t>Evaluation for Key Issue #1</w:t>
      </w:r>
      <w:r w:rsidR="00812E55">
        <w:t xml:space="preserve">: Solutions </w:t>
      </w:r>
      <w:r w:rsidRPr="00D2065D">
        <w:t>for Distributed Anchors</w:t>
      </w:r>
      <w:bookmarkEnd w:id="4306"/>
      <w:bookmarkEnd w:id="4307"/>
      <w:bookmarkEnd w:id="4308"/>
      <w:bookmarkEnd w:id="4309"/>
      <w:bookmarkEnd w:id="4310"/>
      <w:bookmarkEnd w:id="4311"/>
    </w:p>
    <w:p w14:paraId="18410271" w14:textId="77777777" w:rsidR="002D2CB9" w:rsidRPr="00D2065D" w:rsidRDefault="002D2CB9" w:rsidP="002D2CB9">
      <w:pPr>
        <w:rPr>
          <w:lang w:eastAsia="x-none"/>
        </w:rPr>
      </w:pPr>
      <w:r w:rsidRPr="00D2065D">
        <w:rPr>
          <w:lang w:eastAsia="x-none"/>
        </w:rPr>
        <w:t>Many solutions propose using DNS for EAS discovery for distributed anchor connectivity model.</w:t>
      </w:r>
    </w:p>
    <w:p w14:paraId="11075D0E" w14:textId="7B56AFB2" w:rsidR="002D2CB9" w:rsidRPr="002D2CB9" w:rsidRDefault="002D2CB9" w:rsidP="002D2CB9">
      <w:pPr>
        <w:rPr>
          <w:lang w:eastAsia="x-none"/>
        </w:rPr>
      </w:pPr>
      <w:r w:rsidRPr="00D2065D">
        <w:rPr>
          <w:lang w:eastAsia="x-none"/>
        </w:rPr>
        <w:t>A DNS based mechanism for EAS discovery supports the different EAS deployments described in KI</w:t>
      </w:r>
      <w:r w:rsidRPr="002D2CB9">
        <w:rPr>
          <w:lang w:eastAsia="x-none"/>
        </w:rPr>
        <w:t>#</w:t>
      </w:r>
      <w:r w:rsidRPr="00D2065D">
        <w:rPr>
          <w:lang w:eastAsia="x-none"/>
        </w:rPr>
        <w:t>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applications can be developed to rely on DNS for EAS discovery and be agnostic of the operator connectivity model chosen.</w:t>
      </w:r>
    </w:p>
    <w:p w14:paraId="628997CF" w14:textId="16B9D3DB" w:rsidR="002D2CB9" w:rsidRPr="00D2065D" w:rsidRDefault="002D2CB9" w:rsidP="002D2CB9">
      <w:pPr>
        <w:rPr>
          <w:lang w:eastAsia="x-none"/>
        </w:rPr>
      </w:pPr>
      <w:r w:rsidRPr="002D2CB9">
        <w:rPr>
          <w:lang w:eastAsia="x-none"/>
        </w:rPr>
        <w:t>Distributed anchor part of Solutions #2, #4, #5 and #10</w:t>
      </w:r>
      <w:r w:rsidRPr="00D2065D">
        <w:rPr>
          <w:lang w:eastAsia="x-none"/>
        </w:rPr>
        <w:t xml:space="preserve"> describe DNS </w:t>
      </w:r>
      <w:r w:rsidRPr="002D2CB9">
        <w:rPr>
          <w:lang w:eastAsia="x-none"/>
        </w:rPr>
        <w:t xml:space="preserve">based working solutions for EAS discovery for distributed anchor connectivity model. </w:t>
      </w:r>
      <w:r w:rsidRPr="00D2065D">
        <w:rPr>
          <w:lang w:eastAsia="x-none"/>
        </w:rPr>
        <w:t>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D2065D">
        <w:rPr>
          <w:lang w:eastAsia="x-none"/>
        </w:rPr>
        <w:t>1</w:t>
      </w:r>
      <w:r w:rsidR="00770EF6">
        <w:rPr>
          <w:lang w:eastAsia="x-none"/>
        </w:rPr>
        <w:t> </w:t>
      </w:r>
      <w:r w:rsidR="00770EF6" w:rsidRPr="00D2065D">
        <w:rPr>
          <w:lang w:eastAsia="x-none"/>
        </w:rPr>
        <w:t>[</w:t>
      </w:r>
      <w:r w:rsidRPr="00D2065D">
        <w:rPr>
          <w:lang w:eastAsia="x-none"/>
        </w:rPr>
        <w:t>7].</w:t>
      </w:r>
    </w:p>
    <w:p w14:paraId="5391C31B" w14:textId="77777777" w:rsidR="002D2CB9" w:rsidRPr="00D2065D" w:rsidRDefault="002D2CB9" w:rsidP="002D2CB9">
      <w:pPr>
        <w:rPr>
          <w:lang w:eastAsia="x-none"/>
        </w:rPr>
      </w:pPr>
      <w:bookmarkStart w:id="4312" w:name="_Hlk49336079"/>
      <w:r w:rsidRPr="00D2065D">
        <w:rPr>
          <w:lang w:eastAsia="x-none"/>
        </w:rPr>
        <w:t>A pre-requisite for solutions in the distributed anchor point scenario is to anchor the UE according to subscription policies.</w:t>
      </w:r>
      <w:bookmarkEnd w:id="4312"/>
    </w:p>
    <w:p w14:paraId="19F6B3A9" w14:textId="72012EBB" w:rsidR="002D2CB9" w:rsidRPr="00D2065D" w:rsidRDefault="002D2CB9" w:rsidP="002D2CB9">
      <w:pPr>
        <w:rPr>
          <w:lang w:eastAsia="x-none"/>
        </w:rPr>
      </w:pPr>
      <w:r w:rsidRPr="00D2065D">
        <w:rPr>
          <w:lang w:eastAsia="x-none"/>
        </w:rPr>
        <w:t>The goal is to provide to DNS addressing information related to the UE topological location. These solutions show that in 5GC that can be achieved by:</w:t>
      </w:r>
    </w:p>
    <w:p w14:paraId="28570D7F" w14:textId="77777777" w:rsidR="002D2CB9" w:rsidRPr="00D2065D" w:rsidRDefault="002D2CB9" w:rsidP="002D2CB9">
      <w:pPr>
        <w:rPr>
          <w:lang w:eastAsia="x-none"/>
        </w:rPr>
      </w:pPr>
      <w:r w:rsidRPr="00D2065D">
        <w:rPr>
          <w:lang w:eastAsia="x-none"/>
        </w:rPr>
        <w:t>A.) Providing a DNS for the PDU Session that is near the PSA, the DNS request can be solved to an Application server which is closest to that PSA. Solution alternatives:</w:t>
      </w:r>
    </w:p>
    <w:p w14:paraId="2EAD9655" w14:textId="326AA249" w:rsidR="002D2CB9" w:rsidRPr="00D2065D" w:rsidRDefault="002D2CB9" w:rsidP="002D2CB9">
      <w:pPr>
        <w:pStyle w:val="B1"/>
      </w:pPr>
      <w:r w:rsidRPr="00D2065D">
        <w:t>-</w:t>
      </w:r>
      <w:r>
        <w:tab/>
      </w:r>
      <w:r w:rsidRPr="00D2065D">
        <w:t>The 5GC(SMF) provides a DNS that is closest to the PSA</w:t>
      </w:r>
    </w:p>
    <w:p w14:paraId="546D0282" w14:textId="3FE0A927" w:rsidR="002D2CB9" w:rsidRPr="00D2065D" w:rsidRDefault="002D2CB9" w:rsidP="002D2CB9">
      <w:pPr>
        <w:pStyle w:val="B1"/>
      </w:pPr>
      <w:r w:rsidRPr="00D2065D">
        <w:t>-</w:t>
      </w:r>
      <w:r>
        <w:tab/>
      </w:r>
      <w:r w:rsidRPr="00D2065D">
        <w:t>The 5GC(SMF) provides an Anycast DNS address</w:t>
      </w:r>
    </w:p>
    <w:p w14:paraId="750627F0" w14:textId="77777777" w:rsidR="002D2CB9" w:rsidRPr="00D2065D" w:rsidRDefault="002D2CB9" w:rsidP="002D2CB9">
      <w:pPr>
        <w:rPr>
          <w:lang w:eastAsia="x-none"/>
        </w:rPr>
      </w:pPr>
      <w:r w:rsidRPr="00D2065D">
        <w:rPr>
          <w:lang w:eastAsia="x-none"/>
        </w:rPr>
        <w:t xml:space="preserve">B.) Including in the DNS Query an ECS that is representative of the </w:t>
      </w:r>
      <w:r w:rsidRPr="002D2CB9">
        <w:rPr>
          <w:lang w:eastAsia="x-none"/>
        </w:rPr>
        <w:t>UE location /N6 interface</w:t>
      </w:r>
      <w:r w:rsidRPr="00D2065D">
        <w:rPr>
          <w:lang w:eastAsia="x-none"/>
        </w:rPr>
        <w:t>, DNS can provide an EAS that is closest to the PSA. Solution alternatives:</w:t>
      </w:r>
    </w:p>
    <w:p w14:paraId="083725EA" w14:textId="28C626D2" w:rsidR="002D2CB9" w:rsidRPr="00D2065D" w:rsidRDefault="002D2CB9" w:rsidP="002D2CB9">
      <w:pPr>
        <w:pStyle w:val="B1"/>
      </w:pPr>
      <w:r w:rsidRPr="00D2065D">
        <w:t>-</w:t>
      </w:r>
      <w:r>
        <w:tab/>
      </w:r>
      <w:r w:rsidRPr="00D2065D">
        <w:t>The 5GC(SMF) provides a DNS that supports RFC 787</w:t>
      </w:r>
      <w:r w:rsidR="00770EF6" w:rsidRPr="00D2065D">
        <w:t>1</w:t>
      </w:r>
      <w:r w:rsidR="00770EF6">
        <w:t> </w:t>
      </w:r>
      <w:r w:rsidR="00770EF6" w:rsidRPr="00D2065D">
        <w:t>[</w:t>
      </w:r>
      <w:r w:rsidRPr="00D2065D">
        <w:t xml:space="preserve">7] and adds an ECS that is representative of the </w:t>
      </w:r>
      <w:r w:rsidRPr="002D2CB9">
        <w:t>UE location /N6 interface</w:t>
      </w:r>
      <w:r w:rsidRPr="00D2065D">
        <w:t>, e.g. based on the user IP address after (an optional) NAT.</w:t>
      </w:r>
    </w:p>
    <w:p w14:paraId="46B64212" w14:textId="54CBFE1C" w:rsidR="002D2CB9" w:rsidRPr="00D2065D" w:rsidRDefault="002D2CB9" w:rsidP="002D2CB9">
      <w:pPr>
        <w:rPr>
          <w:lang w:eastAsia="x-none"/>
        </w:rPr>
      </w:pPr>
      <w:r w:rsidRPr="002D2CB9">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2D2CB9" w:rsidRDefault="002D2CB9" w:rsidP="002D2CB9">
      <w:pPr>
        <w:rPr>
          <w:lang w:eastAsia="x-none"/>
        </w:rPr>
      </w:pPr>
      <w:r w:rsidRPr="002D2CB9">
        <w:rPr>
          <w:lang w:eastAsia="x-none"/>
        </w:rPr>
        <w:t>These solutions solve KI#1 under certain conditions that are to be documented together with the solutions in normative phase:</w:t>
      </w:r>
    </w:p>
    <w:p w14:paraId="121A94DE" w14:textId="2C7F124C" w:rsidR="002D2CB9" w:rsidRPr="00D2065D" w:rsidRDefault="002D2CB9" w:rsidP="002D2CB9">
      <w:pPr>
        <w:pStyle w:val="B1"/>
      </w:pPr>
      <w:r w:rsidRPr="00D2065D">
        <w:t>-</w:t>
      </w:r>
      <w:r>
        <w:tab/>
      </w:r>
      <w:r w:rsidRPr="00D2065D">
        <w:t>These solutions require the corresponding geographical resolution support by the Authoritative (DNS) nameserver.</w:t>
      </w:r>
    </w:p>
    <w:p w14:paraId="20CDC917" w14:textId="479F3A79" w:rsidR="002D2CB9" w:rsidRPr="002D2CB9" w:rsidRDefault="002D2CB9" w:rsidP="002D2CB9">
      <w:pPr>
        <w:pStyle w:val="B1"/>
      </w:pPr>
      <w:r w:rsidRPr="00D2065D">
        <w:lastRenderedPageBreak/>
        <w:t>-</w:t>
      </w:r>
      <w:r>
        <w:tab/>
      </w:r>
      <w:r w:rsidRPr="00D2065D">
        <w:t xml:space="preserve">These solutions are guaranteed to work if the operator provided DNS settings are used by the UE for the DNS Query. </w:t>
      </w:r>
      <w:r w:rsidR="00EF078F" w:rsidRPr="00EF078F">
        <w:t>If the OS, user or applications may override the operator-provided DNS settings, the DNS resolvers or servers in the third party could only get the location related information based on the source IP address of the request which may corresponds to the information of the anchor UPF. Such g</w:t>
      </w:r>
      <w:r w:rsidRPr="00D2065D">
        <w:t>uidelines should be captured to cover scenarios where the OS, user or applications may override the operator-provided DNS settings.</w:t>
      </w:r>
    </w:p>
    <w:p w14:paraId="11A832ED" w14:textId="2A91596D" w:rsidR="002D2CB9" w:rsidRPr="002D2CB9" w:rsidRDefault="002D2CB9" w:rsidP="002D2CB9">
      <w:pPr>
        <w:pStyle w:val="B1"/>
      </w:pPr>
      <w:r w:rsidRPr="00D2065D">
        <w:t>-</w:t>
      </w:r>
      <w:r>
        <w:tab/>
      </w:r>
      <w:r w:rsidRPr="00D2065D">
        <w:t>When UE DNS Queries are sent to another DNS Resolver instead (that depends on the UE Application client, Browser and/or OS configuration) if that is centrally deployed and it does not support RFC 787</w:t>
      </w:r>
      <w:r w:rsidR="00770EF6" w:rsidRPr="00D2065D">
        <w:t>1</w:t>
      </w:r>
      <w:r w:rsidR="00770EF6">
        <w:t> </w:t>
      </w:r>
      <w:r w:rsidR="00770EF6" w:rsidRPr="00D2065D">
        <w:t>[</w:t>
      </w:r>
      <w:r w:rsidRPr="00D2065D">
        <w:t>7], the selected AS might not be closest to the User PSA. Complementary application layer mechanisms may be needed to reselect AS based on the source IP address of the user application traffic.</w:t>
      </w:r>
    </w:p>
    <w:p w14:paraId="7CB67115" w14:textId="1CDBAFED" w:rsidR="002D2CB9" w:rsidRPr="002D2CB9" w:rsidRDefault="002D2CB9" w:rsidP="002D2CB9">
      <w:pPr>
        <w:pStyle w:val="B1"/>
      </w:pPr>
      <w:r w:rsidRPr="00D2065D">
        <w:t>-</w:t>
      </w:r>
      <w:r>
        <w:tab/>
      </w:r>
      <w:r w:rsidRPr="002D2CB9">
        <w:t xml:space="preserve">UE IP address </w:t>
      </w:r>
      <w:r w:rsidR="00EF078F" w:rsidRPr="00EF078F">
        <w:t>may be</w:t>
      </w:r>
      <w:r w:rsidRPr="002D2CB9">
        <w:t xml:space="preserve"> subject to privacy restrictions</w:t>
      </w:r>
      <w:r w:rsidR="00EF078F">
        <w:t>,</w:t>
      </w:r>
      <w:r w:rsidR="00EF078F" w:rsidRPr="00EF078F">
        <w:t xml:space="preserve"> </w:t>
      </w:r>
      <w:r w:rsidR="00EF078F">
        <w:t>i</w:t>
      </w:r>
      <w:r w:rsidR="00EF078F" w:rsidRPr="00057D2F">
        <w:t>n which case, it</w:t>
      </w:r>
      <w:r w:rsidRPr="002D2CB9">
        <w:t xml:space="preserve"> shall not be sent to authoritative DNS</w:t>
      </w:r>
      <w:r w:rsidR="00EF078F">
        <w:t>/ DNS</w:t>
      </w:r>
      <w:r w:rsidRPr="002D2CB9">
        <w:t xml:space="preserve"> resolvers outside the network operator</w:t>
      </w:r>
      <w:r w:rsidR="00EF078F" w:rsidRPr="00EF078F">
        <w:t xml:space="preserve"> within ECS or as UE source IP address. UE source IP address could be hidden by NATing the DNS request.</w:t>
      </w:r>
    </w:p>
    <w:p w14:paraId="39A50D54" w14:textId="5E324A85" w:rsidR="00503F8F" w:rsidRPr="00D2065D" w:rsidRDefault="00503F8F" w:rsidP="00503F8F">
      <w:pPr>
        <w:rPr>
          <w:lang w:eastAsia="x-none"/>
        </w:rPr>
      </w:pPr>
      <w:bookmarkStart w:id="4313" w:name="_Hlk53848032"/>
      <w:r>
        <w:rPr>
          <w:lang w:eastAsia="x-none"/>
        </w:rPr>
        <w:t xml:space="preserve">Solution #12 thus provides an alternative to DNS triggered dynamic establishment of UL CL/BP and local PSA for Session breakout connectivity </w:t>
      </w:r>
      <w:r w:rsidRPr="001E3DFD">
        <w:rPr>
          <w:lang w:eastAsia="x-none"/>
        </w:rPr>
        <w:t>model</w:t>
      </w:r>
      <w:r w:rsidRPr="006B0B24">
        <w:rPr>
          <w:lang w:eastAsia="x-none"/>
        </w:rPr>
        <w:t xml:space="preserve"> described in Solution #22, by leveraging on SSC mode 2 and SSC mode 3 enablers</w:t>
      </w:r>
      <w:bookmarkEnd w:id="4313"/>
      <w:r w:rsidRPr="006B0B24">
        <w:rPr>
          <w:lang w:eastAsia="x-none"/>
        </w:rPr>
        <w:t>.</w:t>
      </w:r>
      <w:r w:rsidRPr="006B0B24">
        <w:t xml:space="preserve"> </w:t>
      </w:r>
      <w:r w:rsidRPr="006B0B24">
        <w:rPr>
          <w:lang w:eastAsia="x-none"/>
        </w:rPr>
        <w:t>The two solutions</w:t>
      </w:r>
      <w:r w:rsidRPr="00CA4EF4">
        <w:rPr>
          <w:lang w:eastAsia="x-none"/>
        </w:rPr>
        <w:t>, Solution #12 and Solution #22</w:t>
      </w:r>
      <w:r w:rsidRPr="001E3DFD">
        <w:rPr>
          <w:lang w:eastAsia="x-none"/>
        </w:rPr>
        <w:t xml:space="preserve"> should be aligned as much as possible. </w:t>
      </w:r>
      <w:bookmarkStart w:id="4314" w:name="_Hlk53847941"/>
      <w:r w:rsidRPr="001E3DFD">
        <w:rPr>
          <w:lang w:eastAsia="x-none"/>
        </w:rPr>
        <w:t>When trigger a new PDU ses</w:t>
      </w:r>
      <w:r w:rsidR="00AC2DAC">
        <w:rPr>
          <w:lang w:eastAsia="x-none"/>
        </w:rPr>
        <w:t>s</w:t>
      </w:r>
      <w:r w:rsidRPr="001E3DFD">
        <w:rPr>
          <w:lang w:eastAsia="x-none"/>
        </w:rPr>
        <w:t>ion, the old PDU session will be released immediately or later, which means other services on the old PDU sessions need to be either migrated or released together. Further, dropping the DNS message from the UE will lead to long delay on application client before UE decide to set up a new DNS query.</w:t>
      </w:r>
      <w:bookmarkEnd w:id="4314"/>
    </w:p>
    <w:p w14:paraId="5F7FBB5E" w14:textId="765067E0" w:rsidR="00EF078F" w:rsidRPr="00A2069B" w:rsidRDefault="00EF078F" w:rsidP="00EF078F">
      <w:pPr>
        <w:pStyle w:val="EditorsNote"/>
      </w:pPr>
      <w:r w:rsidRPr="00EF078F">
        <w:t>Editor's note:</w:t>
      </w:r>
      <w:r w:rsidRPr="00EF078F">
        <w:tab/>
        <w:t>evaluation of solution 12 (§ 6.12.2.1) needs to be done once convergence on the solution has been reached.</w:t>
      </w:r>
      <w:bookmarkStart w:id="4315" w:name="_GoBack"/>
      <w:bookmarkEnd w:id="4315"/>
    </w:p>
    <w:p w14:paraId="630911D2" w14:textId="0E2B42C1" w:rsidR="002D2CB9" w:rsidRPr="00D2065D" w:rsidRDefault="002D2CB9" w:rsidP="00960969">
      <w:r w:rsidRPr="002D2CB9">
        <w:t>Solution #14</w:t>
      </w:r>
      <w:r w:rsidRPr="00D2065D">
        <w:t xml:space="preserve"> is an application layer solution to discover an Edge AS with no impact on 5GC when used with distributed anchor connectivity model. It is up to the application provider to adopt or not this mechanism if desired. 5GC does not preclude this option. This solution may be </w:t>
      </w:r>
      <w:r w:rsidRPr="002D2CB9">
        <w:t>mentioned during normative phase</w:t>
      </w:r>
      <w:r w:rsidRPr="00D2065D">
        <w:t xml:space="preserv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w:t>
      </w:r>
      <w:r w:rsidR="00EF078F" w:rsidRPr="00057D2F">
        <w:rPr>
          <w:lang w:eastAsia="zh-CN"/>
        </w:rPr>
        <w:t>for Distributed</w:t>
      </w:r>
      <w:r w:rsidR="00EF078F">
        <w:rPr>
          <w:lang w:eastAsia="zh-CN"/>
        </w:rPr>
        <w:t xml:space="preserve"> anchor model </w:t>
      </w:r>
      <w:r w:rsidRPr="00D2065D">
        <w:t>is recommended into normative. Then, regarding the rest of the solutions for KI#1 and Distributed Connectivity model:</w:t>
      </w:r>
    </w:p>
    <w:p w14:paraId="38E958C5" w14:textId="77777777" w:rsidR="00960969" w:rsidRDefault="002D2CB9" w:rsidP="00960969">
      <w:r w:rsidRPr="002D2CB9">
        <w:t xml:space="preserve">Solutions #6 </w:t>
      </w:r>
      <w:r w:rsidRPr="00D2065D">
        <w:t xml:space="preserve">should </w:t>
      </w:r>
      <w:r w:rsidRPr="002D2CB9">
        <w:t>not be promoted into normative for this scenario</w:t>
      </w:r>
      <w:r w:rsidRPr="00D2065D">
        <w:t>, but it should be evaluated with the rest of solutions for session breakout connectivity model.</w:t>
      </w:r>
    </w:p>
    <w:p w14:paraId="6DFD8725" w14:textId="18014809" w:rsidR="002D2CB9" w:rsidRDefault="00960969" w:rsidP="00960969">
      <w:r w:rsidRPr="002D2CB9">
        <w:t xml:space="preserve">Solution #18 </w:t>
      </w:r>
      <w:r w:rsidRPr="00D2065D">
        <w:t>addresses</w:t>
      </w:r>
      <w:r w:rsidRPr="002D2CB9">
        <w:t xml:space="preserve"> </w:t>
      </w:r>
      <w:r w:rsidRPr="00D2065D">
        <w:t>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w:t>
      </w:r>
      <w:r w:rsidRPr="002D2CB9">
        <w:t>apid mapping/remapping of PTR, SRV and A/AAAA is not well-suited to DNS, and will also require cache flushing throughout the DNS hierarchy</w:t>
      </w:r>
      <w:r w:rsidRPr="00D2065D">
        <w:t xml:space="preserve">. This solution is </w:t>
      </w:r>
      <w:r w:rsidRPr="002D2CB9">
        <w:t>not recommended into normative</w:t>
      </w:r>
      <w:r w:rsidRPr="00D2065D">
        <w:t>.</w:t>
      </w:r>
    </w:p>
    <w:p w14:paraId="7C3C2D62" w14:textId="4310A259" w:rsidR="00EF078F" w:rsidRDefault="00EF078F" w:rsidP="00EF078F">
      <w:pPr>
        <w:pStyle w:val="Heading3"/>
      </w:pPr>
      <w:bookmarkStart w:id="4316" w:name="_Toc54944250"/>
      <w:r>
        <w:t>7.1.6</w:t>
      </w:r>
      <w:r>
        <w:tab/>
        <w:t>Evaluation for Key Issue #1</w:t>
      </w:r>
      <w:r w:rsidR="00C959AB">
        <w:t>: Solutions</w:t>
      </w:r>
      <w:r>
        <w:t xml:space="preserve"> for Session Breakout</w:t>
      </w:r>
      <w:bookmarkEnd w:id="4316"/>
    </w:p>
    <w:p w14:paraId="08EA48D4" w14:textId="7031103D" w:rsidR="00EF078F" w:rsidRDefault="00EF078F" w:rsidP="00EF078F">
      <w:r>
        <w:t>Solution #2, #3,#4,#5,#6,#8,#9,#10,#11,#12,#14,#15,#19,#20,#22 describe solutions for DNS based EAS discovery for session breakout case. Solution #22 is considered as merged main ideas from other solutions and is recommended as baseline for normative phase.</w:t>
      </w:r>
    </w:p>
    <w:p w14:paraId="761FC886" w14:textId="1B0B358F" w:rsidR="00951113" w:rsidRDefault="00951113" w:rsidP="00951113">
      <w:pPr>
        <w:pStyle w:val="Heading2"/>
      </w:pPr>
      <w:bookmarkStart w:id="4317" w:name="_Toc54944251"/>
      <w:r>
        <w:t>7.2  Evaluation of Solutions for Key Issue #2</w:t>
      </w:r>
      <w:bookmarkEnd w:id="4317"/>
      <w:r>
        <w:t xml:space="preserve"> </w:t>
      </w:r>
    </w:p>
    <w:p w14:paraId="3C5CA07C" w14:textId="59BD9D97" w:rsidR="00951113" w:rsidRDefault="00951113" w:rsidP="00951113">
      <w:pPr>
        <w:pStyle w:val="Heading3"/>
      </w:pPr>
      <w:bookmarkStart w:id="4318" w:name="_Toc54944252"/>
      <w:r>
        <w:t>7.2.1 Evaluation for Key Issue #2: Reducing packet loss during EAS relocation</w:t>
      </w:r>
      <w:bookmarkEnd w:id="4318"/>
    </w:p>
    <w:p w14:paraId="48858CCA" w14:textId="77777777" w:rsidR="00951113" w:rsidRDefault="00951113" w:rsidP="00951113">
      <w:r>
        <w:t xml:space="preserve">In Solution #27, in case L4 connection between UE and EAS is kept, when the SMF has established the forwarding tunnel between the source UL CL and the target UL CL, the SMF sends Late Notification to the AF to trigger the EAS relocation. The new PSA buffers the uplink data until the AF indicates the successful application relocation. This can </w:t>
      </w:r>
      <w:r>
        <w:lastRenderedPageBreak/>
        <w:t>help to reduce packets loss when the target EAS is not ready. However, EAS relocation is triggered by late notification from the SMF and the application layer notification from UE. This ensures that there is no uplink packets from the UE towards the old EAS after the EAS relocation.. Therefore, Solution #27 can help to reduce packet loss during EAS relocation by supporting uplink buffer in new local PSA.</w:t>
      </w:r>
    </w:p>
    <w:p w14:paraId="4676EFC2" w14:textId="77777777" w:rsidR="00951113" w:rsidRDefault="00951113" w:rsidP="00951113">
      <w:r>
        <w:t>In Solution #38, similar as solution#27 the new PSA buffers the uplink data until the AF indicates the successful application relocation. In addition, two options are proposed to resolve the packet loss issue.</w:t>
      </w:r>
    </w:p>
    <w:p w14:paraId="5BD8BF2A" w14:textId="77777777" w:rsidR="00951113" w:rsidRDefault="00951113" w:rsidP="00951113">
      <w:r>
        <w:t>For Option 1, a forwarding tunnel between source PSA and target PSA is established. Before the EAS relocation is started and the old EAS stops to serve the UE, the old PSA stops sending packets over N6 and forwards the received uplink packets to the new PSA via the forwarding tunnel. This can ensure packet lossless within 5GS. The End-Marker introduced can help to ensure in-order delivery. Therefore, the forwarding tunnel between the old PSA and new PSA in Option 1 in Solution#38 can avoid the on-fly packet loss over N3/N9 and reduce packets loss over N6.</w:t>
      </w:r>
    </w:p>
    <w:p w14:paraId="252A985C" w14:textId="77777777" w:rsidR="00951113" w:rsidRDefault="00951113" w:rsidP="00951113">
      <w:r>
        <w:t>For Option 2, in order to ensure packet lossless between UE and EAS, the packet in user plane need to be enhanced to include Flow End Marker. Therefore, with user plane enhanced (i.e. by use of the extension header of the uplink packets) the Option 2 in Solution #38 can avoid the on-fly packet loss over N3/N9 and N6. Option 2 needs the coordination between the 5G and application in user plane.</w:t>
      </w:r>
    </w:p>
    <w:p w14:paraId="743A7DC3" w14:textId="2548E12F" w:rsidR="00903A8E" w:rsidRDefault="00951113" w:rsidP="00951113">
      <w:r>
        <w:t xml:space="preserve">In case stateful L4 mechanisms (e.g. TCP) are used, the above packet forwarding between source PSA and target PSA requires the EC </w:t>
      </w:r>
      <w:r w:rsidR="00AC2DAC">
        <w:t>environment</w:t>
      </w:r>
      <w:r>
        <w:t xml:space="preserve"> to support migrating of L4 contexts.</w:t>
      </w:r>
    </w:p>
    <w:p w14:paraId="5766EA60" w14:textId="2D023F3A" w:rsidR="00903A8E" w:rsidRDefault="00951113" w:rsidP="00903A8E">
      <w:r>
        <w:t>Solution #27 and #38 buffer packets while the server is being relocated so that packets can be delivered even if with higher latency. If L4 flows/congestion control is based on measured latency, additional buffering may distort estimates of latency and throughput.</w:t>
      </w:r>
    </w:p>
    <w:p w14:paraId="4E7DB8B6" w14:textId="54810EC1" w:rsidR="00BB507E" w:rsidRPr="003641DD" w:rsidRDefault="00BB507E" w:rsidP="00903A8E">
      <w:pPr>
        <w:pStyle w:val="Heading3"/>
      </w:pPr>
      <w:bookmarkStart w:id="4319" w:name="_Toc54944253"/>
      <w:r w:rsidRPr="00BB507E">
        <w:t>7.</w:t>
      </w:r>
      <w:r w:rsidR="00C959AB">
        <w:t>2</w:t>
      </w:r>
      <w:r w:rsidRPr="00BB507E">
        <w:t>.</w:t>
      </w:r>
      <w:r w:rsidR="00C959AB">
        <w:t>2</w:t>
      </w:r>
      <w:r w:rsidRPr="00BB507E">
        <w:tab/>
        <w:t xml:space="preserve">Evaluation for Key Issue #2: UE </w:t>
      </w:r>
      <w:r w:rsidRPr="003641DD">
        <w:t>DNS cache renewal and EAS reselection by UE</w:t>
      </w:r>
      <w:bookmarkEnd w:id="4319"/>
    </w:p>
    <w:p w14:paraId="48240A9D" w14:textId="77777777" w:rsidR="00BB507E" w:rsidRDefault="00BB507E" w:rsidP="00BB507E">
      <w:pPr>
        <w:rPr>
          <w:lang w:eastAsia="zh-CN"/>
        </w:rPr>
      </w:pPr>
      <w:r w:rsidRPr="00EA3855">
        <w:rPr>
          <w:lang w:eastAsia="zh-CN"/>
        </w:rPr>
        <w:t xml:space="preserve">For </w:t>
      </w:r>
      <w:r>
        <w:rPr>
          <w:lang w:eastAsia="zh-CN"/>
        </w:rPr>
        <w:t>Session breakout:</w:t>
      </w:r>
    </w:p>
    <w:p w14:paraId="29B8037A" w14:textId="77777777" w:rsidR="00BB507E" w:rsidRPr="00444AEF" w:rsidRDefault="00BB507E" w:rsidP="00BB507E">
      <w:pPr>
        <w:pStyle w:val="B1"/>
        <w:rPr>
          <w:lang w:val="en-US" w:eastAsia="zh-CN"/>
        </w:rPr>
      </w:pPr>
      <w:r w:rsidRPr="00444AEF">
        <w:rPr>
          <w:lang w:val="en-US" w:eastAsia="zh-CN"/>
        </w:rPr>
        <w:t xml:space="preserve">Issue 1: DNS cache </w:t>
      </w:r>
      <w:r>
        <w:rPr>
          <w:lang w:val="en-US" w:eastAsia="zh-CN"/>
        </w:rPr>
        <w:t>renewal</w:t>
      </w:r>
      <w:r w:rsidRPr="00444AEF">
        <w:rPr>
          <w:lang w:val="en-US" w:eastAsia="zh-CN"/>
        </w:rPr>
        <w:t>.</w:t>
      </w:r>
    </w:p>
    <w:p w14:paraId="136A1C04" w14:textId="77777777" w:rsidR="00BB507E" w:rsidRPr="00152A0B" w:rsidRDefault="00BB507E" w:rsidP="00BB507E">
      <w:pPr>
        <w:pStyle w:val="B1"/>
        <w:ind w:hanging="1"/>
        <w:rPr>
          <w:lang w:val="en-US" w:eastAsia="zh-CN"/>
        </w:rPr>
      </w:pPr>
      <w:r>
        <w:rPr>
          <w:lang w:val="en-US" w:eastAsia="zh-CN"/>
        </w:rPr>
        <w:t xml:space="preserve">For the EASs to which the UE has no ongoing connection, the UE may have stored DNS cache for these EASs. For this case, after ULCL </w:t>
      </w:r>
      <w:r w:rsidRPr="00152A0B">
        <w:rPr>
          <w:lang w:val="en-US" w:eastAsia="zh-CN"/>
        </w:rPr>
        <w:t xml:space="preserve">insertion/change/removal, the cached records may be outdated. </w:t>
      </w:r>
    </w:p>
    <w:p w14:paraId="68C17DDF" w14:textId="77777777" w:rsidR="00BB507E" w:rsidRPr="00152A0B" w:rsidRDefault="00BB507E" w:rsidP="00BB507E">
      <w:pPr>
        <w:pStyle w:val="B1"/>
        <w:ind w:hanging="1"/>
        <w:rPr>
          <w:lang w:val="en-US" w:eastAsia="zh-CN"/>
        </w:rPr>
      </w:pPr>
      <w:r w:rsidRPr="00152A0B">
        <w:rPr>
          <w:lang w:val="en-US" w:eastAsia="zh-CN"/>
        </w:rPr>
        <w:t>Solution #24 uses ICMP unreachable message to trigger UE reselection of EAS. It assumes that either the TTL of the stored DNS record is very low or only one EAS IP address is stored for the FQDN. This gives restriction to operator deployment. Besides, a short TTL will cause the UE to re-discover EAS IP address frequently and consumes bandwidth and causes application layer delay. In addition, there are concerns on usage of ICMP message in the solution for security reasons. And it’ll add delay for the connection establishment with the EAS as well. Hence, Solution #24 is not recommended for Issue 1.</w:t>
      </w:r>
    </w:p>
    <w:p w14:paraId="6206CB98" w14:textId="77777777" w:rsidR="00BB507E" w:rsidRPr="00152A0B" w:rsidRDefault="00BB507E" w:rsidP="00BB507E">
      <w:pPr>
        <w:pStyle w:val="B1"/>
        <w:ind w:hanging="1"/>
        <w:rPr>
          <w:lang w:val="en-US" w:eastAsia="zh-CN"/>
        </w:rPr>
      </w:pPr>
      <w:r w:rsidRPr="00152A0B">
        <w:rPr>
          <w:lang w:val="en-US" w:eastAsia="zh-CN"/>
        </w:rPr>
        <w:t xml:space="preserve">Solution #32 and Solution #34 (clause 6.34.2.1) support Issue 1 too. In these 2 solutions, a DNS </w:t>
      </w:r>
      <w:r w:rsidRPr="00152A0B">
        <w:rPr>
          <w:lang w:eastAsia="zh-CN"/>
        </w:rPr>
        <w:t xml:space="preserve">context control information, i.e. DNS cache flush indication and its associated information (for example, domain names and IP address range), within </w:t>
      </w:r>
      <w:r w:rsidRPr="00152A0B">
        <w:rPr>
          <w:lang w:val="en-US" w:eastAsia="zh-CN"/>
        </w:rPr>
        <w:t xml:space="preserve">NAS message is sent to UE to enable the UE to remove/renew the cached records. </w:t>
      </w:r>
    </w:p>
    <w:p w14:paraId="39BD8287" w14:textId="77777777" w:rsidR="00BB507E" w:rsidRPr="00152A0B" w:rsidRDefault="00BB507E" w:rsidP="00BB507E">
      <w:pPr>
        <w:pStyle w:val="B1"/>
        <w:ind w:hanging="1"/>
        <w:rPr>
          <w:lang w:val="en-US" w:eastAsia="zh-CN"/>
        </w:rPr>
      </w:pPr>
      <w:r w:rsidRPr="00152A0B">
        <w:rPr>
          <w:lang w:val="en-US" w:eastAsia="zh-CN"/>
        </w:rPr>
        <w:t>Issue 2: EAS relocation</w:t>
      </w:r>
    </w:p>
    <w:p w14:paraId="364535A2" w14:textId="77777777" w:rsidR="00BB507E" w:rsidRPr="00152A0B" w:rsidRDefault="00BB507E" w:rsidP="00BB507E">
      <w:pPr>
        <w:pStyle w:val="B1"/>
        <w:ind w:hanging="1"/>
        <w:rPr>
          <w:lang w:val="en-US" w:eastAsia="zh-CN"/>
        </w:rPr>
      </w:pPr>
      <w:r w:rsidRPr="00152A0B">
        <w:rPr>
          <w:lang w:val="en-US" w:eastAsia="zh-CN"/>
        </w:rPr>
        <w:t>For the EASs to which the UE has ongoing connection, the UE may need be triggered to reselect a new EAS address due to a new EAS is more suitable to serve the UE.</w:t>
      </w:r>
    </w:p>
    <w:p w14:paraId="1827515C" w14:textId="77777777" w:rsidR="00BB507E" w:rsidRPr="00152A0B" w:rsidRDefault="00BB507E" w:rsidP="00BB507E">
      <w:pPr>
        <w:pStyle w:val="B1"/>
        <w:ind w:hanging="1"/>
        <w:rPr>
          <w:lang w:val="en-US" w:eastAsia="zh-CN"/>
        </w:rPr>
      </w:pPr>
      <w:r w:rsidRPr="00152A0B">
        <w:rPr>
          <w:lang w:val="en-US" w:eastAsia="zh-CN"/>
        </w:rPr>
        <w:t>Solution #53, clause 6.35.2.1 suggests that UE reselects a new EAS after ULCL insertion. If connectivity is available towards the source PSA-UPF when a target PSA-UPF is selected, and towards the source AS when the target AS has been selected, then there is no immediate need to change the AS. For these situations the timeout for the DNS cache (if low enough, which is reasonable to have for an application layer DNS cache and for TTL in the DNS entries). Solution #24, #31, #32 and #34 can be used as triggers to trigger UE to reselect EAS.</w:t>
      </w:r>
    </w:p>
    <w:p w14:paraId="3768F12B" w14:textId="77777777" w:rsidR="00BB507E" w:rsidRPr="00152A0B" w:rsidRDefault="00BB507E" w:rsidP="00BB507E">
      <w:pPr>
        <w:pStyle w:val="B1"/>
        <w:ind w:hanging="1"/>
        <w:rPr>
          <w:lang w:val="en-US" w:eastAsia="zh-CN"/>
        </w:rPr>
      </w:pPr>
      <w:r w:rsidRPr="00152A0B">
        <w:rPr>
          <w:rFonts w:hint="eastAsia"/>
          <w:lang w:val="en-US" w:eastAsia="zh-CN"/>
        </w:rPr>
        <w:t>S</w:t>
      </w:r>
      <w:r w:rsidRPr="00152A0B">
        <w:rPr>
          <w:lang w:val="en-US" w:eastAsia="zh-CN"/>
        </w:rPr>
        <w:t>olution #24 is not very friendly to support EAS relocation, it is a hard switch from old EAS to new EAS, the application may experience packet loss and delay due to the packet to old EAS is routed to SMF. Hence, it is not recommended to use ICMP to trigger the EAS reselection.</w:t>
      </w:r>
    </w:p>
    <w:p w14:paraId="4FF8C1AE" w14:textId="77777777" w:rsidR="00BB507E" w:rsidRPr="00152A0B" w:rsidRDefault="00BB507E" w:rsidP="00BB507E">
      <w:pPr>
        <w:pStyle w:val="B1"/>
        <w:ind w:hanging="1"/>
        <w:rPr>
          <w:lang w:val="en-US" w:eastAsia="zh-CN"/>
        </w:rPr>
      </w:pPr>
      <w:r w:rsidRPr="00152A0B">
        <w:rPr>
          <w:lang w:val="en-US" w:eastAsia="zh-CN"/>
        </w:rPr>
        <w:t xml:space="preserve">Instead, Solution #31/#32/34 can trigger the UE to reselect EAS too, and they are more friendly. The UE can still connect to the old EAS while the new EAS is selected for new connections. If the N9 tunnel is established </w:t>
      </w:r>
      <w:r w:rsidRPr="00152A0B">
        <w:rPr>
          <w:lang w:val="en-US" w:eastAsia="zh-CN"/>
        </w:rPr>
        <w:lastRenderedPageBreak/>
        <w:t>between old ULCL and new ULCL, the application layer can have a smooth switch from old EAS to new EAS, packet loss can be avoided.</w:t>
      </w:r>
    </w:p>
    <w:p w14:paraId="152B1FDB" w14:textId="77777777" w:rsidR="00BB507E" w:rsidRPr="00152A0B" w:rsidRDefault="00BB507E" w:rsidP="00BB507E">
      <w:pPr>
        <w:pStyle w:val="B1"/>
        <w:ind w:hanging="1"/>
        <w:rPr>
          <w:lang w:val="en-US" w:eastAsia="zh-CN"/>
        </w:rPr>
      </w:pPr>
      <w:r w:rsidRPr="00152A0B">
        <w:rPr>
          <w:lang w:val="en-US" w:eastAsia="zh-CN"/>
        </w:rPr>
        <w:t>How the context is migrated between the old EAS and new EAS, and when the UE starts to send packets to the new EAS are left for conclusion in other contributions.</w:t>
      </w:r>
    </w:p>
    <w:p w14:paraId="3271E0C3" w14:textId="77777777" w:rsidR="00BB507E" w:rsidRPr="00152A0B" w:rsidRDefault="00BB507E" w:rsidP="00BB507E">
      <w:pPr>
        <w:rPr>
          <w:lang w:val="en-US" w:eastAsia="zh-CN"/>
        </w:rPr>
      </w:pPr>
      <w:r w:rsidRPr="00152A0B">
        <w:rPr>
          <w:lang w:val="en-US" w:eastAsia="zh-CN"/>
        </w:rPr>
        <w:t>For SSC mode 2/3:</w:t>
      </w:r>
    </w:p>
    <w:p w14:paraId="55C86843" w14:textId="77777777" w:rsidR="00BB507E" w:rsidRPr="00152A0B" w:rsidRDefault="00BB507E" w:rsidP="00BB507E">
      <w:pPr>
        <w:pStyle w:val="B1"/>
        <w:ind w:hanging="1"/>
        <w:rPr>
          <w:lang w:val="en-US" w:eastAsia="zh-CN"/>
        </w:rPr>
      </w:pPr>
      <w:r w:rsidRPr="00152A0B">
        <w:rPr>
          <w:lang w:val="en-US" w:eastAsia="zh-CN"/>
        </w:rPr>
        <w:t>For SSC mode 2/3 case, the UE will receive a new IP address. The new IP address can be used as a trigger to remove the DNS cache, and to reselect a new EAS.</w:t>
      </w:r>
    </w:p>
    <w:p w14:paraId="0454C0DD" w14:textId="77777777" w:rsidR="00BB507E" w:rsidRPr="00152A0B" w:rsidRDefault="00BB507E" w:rsidP="00BB507E">
      <w:pPr>
        <w:pStyle w:val="B1"/>
        <w:ind w:hanging="1"/>
        <w:rPr>
          <w:lang w:val="en-US" w:eastAsia="zh-CN"/>
        </w:rPr>
      </w:pPr>
      <w:r w:rsidRPr="00152A0B">
        <w:rPr>
          <w:lang w:val="en-US" w:eastAsia="zh-CN"/>
        </w:rPr>
        <w:t>How the context is migrated between the old EAS and new EAS, and when the UE starts to send packets to the new EAS are left for conclusion in other contributions.</w:t>
      </w:r>
    </w:p>
    <w:p w14:paraId="42778EB0" w14:textId="77777777" w:rsidR="00BB507E" w:rsidRPr="00BB507E" w:rsidRDefault="00BB507E" w:rsidP="00BB507E">
      <w:pPr>
        <w:rPr>
          <w:b/>
          <w:noProof/>
          <w:lang w:eastAsia="ko-KR"/>
        </w:rPr>
      </w:pPr>
      <w:r w:rsidRPr="00BB507E">
        <w:rPr>
          <w:b/>
          <w:noProof/>
          <w:lang w:eastAsia="ko-KR"/>
        </w:rPr>
        <w:t>Impact of Application Layer DNS caching:</w:t>
      </w:r>
    </w:p>
    <w:p w14:paraId="7FA9DCCF" w14:textId="77777777" w:rsidR="00BB507E" w:rsidRPr="00152A0B" w:rsidRDefault="00BB507E" w:rsidP="00BB507E">
      <w:pPr>
        <w:rPr>
          <w:b/>
          <w:bCs/>
          <w:noProof/>
          <w:lang w:eastAsia="ko-KR"/>
        </w:rPr>
      </w:pPr>
      <w:r w:rsidRPr="00152A0B">
        <w:rPr>
          <w:noProof/>
          <w:lang w:eastAsia="ko-KR"/>
        </w:rPr>
        <w:t>Some application may have DNS caching at the application layer. DNS caching at the application layer results in name resolution using previously cached entries that will result in no new DNS network lookups until the application cache timer expires.</w:t>
      </w:r>
    </w:p>
    <w:p w14:paraId="32890077" w14:textId="77777777" w:rsidR="00BB507E" w:rsidRPr="00152A0B" w:rsidRDefault="00BB507E" w:rsidP="00BB507E">
      <w:pPr>
        <w:rPr>
          <w:noProof/>
          <w:lang w:eastAsia="ko-KR"/>
        </w:rPr>
      </w:pPr>
      <w:r w:rsidRPr="00152A0B">
        <w:rPr>
          <w:noProof/>
          <w:lang w:eastAsia="ko-KR"/>
        </w:rPr>
        <w:t xml:space="preserve">Since cache timeout values on the caching UE application side can be significant, the following behavior may happen: </w:t>
      </w:r>
    </w:p>
    <w:p w14:paraId="4CE39418" w14:textId="77777777" w:rsidR="00BB507E" w:rsidRPr="00152A0B" w:rsidRDefault="00BB507E" w:rsidP="00BB507E">
      <w:pPr>
        <w:pStyle w:val="B1"/>
        <w:rPr>
          <w:noProof/>
          <w:lang w:eastAsia="ko-KR"/>
        </w:rPr>
      </w:pPr>
      <w:r w:rsidRPr="00152A0B">
        <w:rPr>
          <w:noProof/>
          <w:lang w:eastAsia="ko-KR"/>
        </w:rPr>
        <w:t>-</w:t>
      </w:r>
      <w:r w:rsidRPr="00152A0B">
        <w:rPr>
          <w:noProof/>
          <w:lang w:eastAsia="ko-KR"/>
        </w:rPr>
        <w:tab/>
        <w:t>Applications may determine to flush its local caching before the cache timer expires.</w:t>
      </w:r>
    </w:p>
    <w:p w14:paraId="51B545C4" w14:textId="77777777" w:rsidR="00BB507E" w:rsidRPr="00152A0B" w:rsidRDefault="00BB507E" w:rsidP="00BB507E">
      <w:pPr>
        <w:pStyle w:val="B1"/>
        <w:rPr>
          <w:noProof/>
          <w:lang w:eastAsia="ko-KR"/>
        </w:rPr>
      </w:pPr>
      <w:r w:rsidRPr="00152A0B">
        <w:rPr>
          <w:noProof/>
          <w:lang w:val="en-US" w:eastAsia="ko-KR"/>
        </w:rPr>
        <w:t>-</w:t>
      </w:r>
      <w:r w:rsidRPr="00152A0B">
        <w:rPr>
          <w:noProof/>
          <w:lang w:val="en-US" w:eastAsia="ko-KR"/>
        </w:rPr>
        <w:tab/>
      </w:r>
      <w:r w:rsidRPr="00152A0B">
        <w:rPr>
          <w:noProof/>
          <w:lang w:eastAsia="ko-KR"/>
        </w:rPr>
        <w:t>Applications using connection oriented transport establish connection towards new EAS when:</w:t>
      </w:r>
    </w:p>
    <w:p w14:paraId="3242635E" w14:textId="77777777" w:rsidR="00BB507E" w:rsidRPr="00BB507E" w:rsidRDefault="00BB507E" w:rsidP="00BB507E">
      <w:pPr>
        <w:pStyle w:val="B2"/>
      </w:pPr>
      <w:r w:rsidRPr="00BB507E">
        <w:t>(a)</w:t>
      </w:r>
      <w:r w:rsidRPr="00BB507E">
        <w:tab/>
        <w:t>an application layer redirect is sent with the URL/FQDN of the new EAS, or</w:t>
      </w:r>
    </w:p>
    <w:p w14:paraId="37EAEDF5" w14:textId="77777777" w:rsidR="00BB507E" w:rsidRPr="00BB507E" w:rsidRDefault="00BB507E" w:rsidP="00BB507E">
      <w:pPr>
        <w:pStyle w:val="B2"/>
      </w:pPr>
      <w:r w:rsidRPr="00BB507E">
        <w:t>(b)</w:t>
      </w:r>
      <w:r w:rsidRPr="00BB507E">
        <w:tab/>
        <w:t>an application uses anycast destination addresses that are routed to the new ‘closest’ EAS. No new procedures are required for KI#2 in this case, or.</w:t>
      </w:r>
    </w:p>
    <w:p w14:paraId="4AB79D8E" w14:textId="77777777" w:rsidR="00BB507E" w:rsidRPr="00BB507E" w:rsidRDefault="00BB507E" w:rsidP="00BB507E">
      <w:pPr>
        <w:pStyle w:val="B2"/>
      </w:pPr>
      <w:r w:rsidRPr="00BB507E">
        <w:t>(c) establish new connection to new EAS after DNS caching is flushed by the applications or cache timer expires</w:t>
      </w:r>
    </w:p>
    <w:p w14:paraId="0711BC9E" w14:textId="5323C188" w:rsidR="00BB507E" w:rsidRDefault="00BB507E" w:rsidP="00BB507E">
      <w:pPr>
        <w:pStyle w:val="B1"/>
      </w:pPr>
      <w:r w:rsidRPr="00BB507E">
        <w:t>-</w:t>
      </w:r>
      <w:r w:rsidRPr="00BB507E">
        <w:tab/>
        <w:t>Applications not using connection oriented transport (e.g., multicast or subscribe/ notify communication patterns) should be responsible for detecting connection change (e.g., notification from UE connection manager). The application should take appropriate actions to indicate new IP address (e.g., in IGMP/MLD membership report message; new subscribe message).</w:t>
      </w:r>
    </w:p>
    <w:p w14:paraId="5D416CC9" w14:textId="267B3E5B" w:rsidR="004F422A" w:rsidRDefault="004F422A" w:rsidP="004F422A">
      <w:pPr>
        <w:pStyle w:val="Heading3"/>
      </w:pPr>
      <w:bookmarkStart w:id="4320" w:name="_Toc54944254"/>
      <w:r>
        <w:t>7.</w:t>
      </w:r>
      <w:r w:rsidR="00C959AB">
        <w:t>2</w:t>
      </w:r>
      <w:r>
        <w:t>.</w:t>
      </w:r>
      <w:r w:rsidR="00C959AB">
        <w:t>3</w:t>
      </w:r>
      <w:r w:rsidR="00C959AB">
        <w:tab/>
      </w:r>
      <w:r>
        <w:t>Evaluation for Key Issue #2: AF based EAS rediscovery</w:t>
      </w:r>
      <w:bookmarkEnd w:id="4320"/>
    </w:p>
    <w:p w14:paraId="31F73BAE" w14:textId="77777777" w:rsidR="004F422A" w:rsidRDefault="004F422A" w:rsidP="004F422A">
      <w:r>
        <w:t xml:space="preserve">In solution #25, #27 (EAS Reselection part), #28, #31, #37, #52, #53 (clause 6.53.2.2), #54, the new EAS can be selected by AF. After that the new EAS address need be notified to UE. </w:t>
      </w:r>
    </w:p>
    <w:p w14:paraId="74B941D2" w14:textId="77777777" w:rsidR="004F422A" w:rsidRDefault="004F422A" w:rsidP="004F422A">
      <w:r>
        <w:t>For all these possible solutions, there are 2 different ways to inform the UE of the new EAS IP address:</w:t>
      </w:r>
    </w:p>
    <w:p w14:paraId="021F1DAA" w14:textId="77777777" w:rsidR="004F422A" w:rsidRDefault="004F422A" w:rsidP="004F422A">
      <w:pPr>
        <w:pStyle w:val="B1"/>
      </w:pPr>
      <w:r>
        <w:t>-</w:t>
      </w:r>
      <w:r>
        <w:tab/>
        <w:t>Alt A: the EAS IP address is notified to UE via application layer signaling. This option doesn’t have any impact on the 5GC and has already been supported by some applications. It includes: Sol #25, #27, #53, and #54.</w:t>
      </w:r>
    </w:p>
    <w:p w14:paraId="68A3A816" w14:textId="7EC1A658" w:rsidR="004F422A" w:rsidRPr="00BB507E" w:rsidRDefault="004F422A" w:rsidP="004F422A">
      <w:pPr>
        <w:pStyle w:val="B1"/>
      </w:pPr>
      <w:r>
        <w:t>-</w:t>
      </w:r>
      <w:r>
        <w:tab/>
        <w:t>Alt B: The EAS IP address is notified to 5GC, and the 5GC sends the new EAS IP address to UE via NAS signaling and UE needs the capability to deliver the received EAS IP address to application client. This option has impact on both UE and 5GC.It includes: Sol #28, #31 and #37.</w:t>
      </w:r>
    </w:p>
    <w:p w14:paraId="2948D5C3" w14:textId="25128FA2" w:rsidR="00BB507E" w:rsidRDefault="00BB507E" w:rsidP="00BB507E">
      <w:pPr>
        <w:pStyle w:val="Heading3"/>
      </w:pPr>
      <w:bookmarkStart w:id="4321" w:name="_Toc54944255"/>
      <w:r>
        <w:t>7.</w:t>
      </w:r>
      <w:r w:rsidR="00C959AB">
        <w:t>2</w:t>
      </w:r>
      <w:r>
        <w:t>.</w:t>
      </w:r>
      <w:r w:rsidR="003B4AEA">
        <w:t>4</w:t>
      </w:r>
      <w:r>
        <w:tab/>
        <w:t xml:space="preserve">Evaluation for Key Issue #2: </w:t>
      </w:r>
      <w:r w:rsidR="003B4AEA">
        <w:t>E</w:t>
      </w:r>
      <w:r>
        <w:t>dge relocation considering user plane latency</w:t>
      </w:r>
      <w:bookmarkEnd w:id="4321"/>
    </w:p>
    <w:p w14:paraId="6A3D5A93" w14:textId="77777777" w:rsidR="00BB507E" w:rsidRDefault="00BB507E" w:rsidP="00BB507E">
      <w:r>
        <w:t>There are two solutions on edge relocation considering user plane latency. 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 To solve this trade-off, the solution #35 and the solution #36 are discussed.</w:t>
      </w:r>
    </w:p>
    <w:p w14:paraId="4EC8B735" w14:textId="77777777" w:rsidR="00BB507E" w:rsidRDefault="00BB507E" w:rsidP="00BB507E">
      <w:r>
        <w:t>The solution #35 proposes the edge relocation considering user plane latency requirement such as maximum allowed user plane latency and shortest user plane latency preference requested by AF and based on the request, the SMF may decide the PSA relocation decision.</w:t>
      </w:r>
    </w:p>
    <w:p w14:paraId="0C45EAAE" w14:textId="0529451F" w:rsidR="00BB507E" w:rsidRDefault="00BB507E" w:rsidP="00BB507E">
      <w:r>
        <w:lastRenderedPageBreak/>
        <w:t>The solution #36 proposes the mechanism for the AF to decide the PSA relocation based on the report of the estimated latency reported by the SMF. The PSA relocation should be decided by the 5GC(i.e. SMF) not the AF, hence this solution is not recommended into normative phase.</w:t>
      </w:r>
    </w:p>
    <w:p w14:paraId="4B12E94E" w14:textId="79446D95" w:rsidR="007D514F" w:rsidRDefault="007D514F" w:rsidP="003B4AEA">
      <w:pPr>
        <w:pStyle w:val="Heading3"/>
      </w:pPr>
      <w:bookmarkStart w:id="4322" w:name="_Toc54944256"/>
      <w:r>
        <w:t>7.</w:t>
      </w:r>
      <w:r w:rsidR="00C959AB">
        <w:t>2.</w:t>
      </w:r>
      <w:r w:rsidR="003B4AEA">
        <w:t>5</w:t>
      </w:r>
      <w:r>
        <w:tab/>
        <w:t>Evaluation for Key Issue #2</w:t>
      </w:r>
      <w:r w:rsidR="003B4AEA">
        <w:rPr>
          <w:rFonts w:hint="eastAsia"/>
          <w:lang w:eastAsia="zh-CN"/>
        </w:rPr>
        <w:t>:</w:t>
      </w:r>
      <w:r w:rsidR="003B4AEA">
        <w:rPr>
          <w:lang w:eastAsia="zh-CN"/>
        </w:rPr>
        <w:t xml:space="preserve"> </w:t>
      </w:r>
      <w:r w:rsidR="00B4258F" w:rsidRPr="00B4258F">
        <w:rPr>
          <w:lang w:eastAsia="zh-CN"/>
        </w:rPr>
        <w:t>EAS IP address replacement in 5GC</w:t>
      </w:r>
      <w:bookmarkEnd w:id="4322"/>
    </w:p>
    <w:p w14:paraId="2F8D2DAD" w14:textId="77777777" w:rsidR="007D514F" w:rsidRDefault="007D514F" w:rsidP="007D514F">
      <w:r>
        <w:t>For the UE unawareness solution, there are two main solutions (Sol#29 and Sol#30), both solutions use AF influence procedure to influence SMF to configure UPF for the EAS IP address replacement information, while the two solutions have following difference:</w:t>
      </w:r>
    </w:p>
    <w:p w14:paraId="561E259B" w14:textId="77777777" w:rsidR="007D514F" w:rsidRDefault="007D514F" w:rsidP="007D514F">
      <w:pPr>
        <w:pStyle w:val="B1"/>
      </w:pPr>
      <w:r>
        <w:t>(1)</w:t>
      </w:r>
      <w:r>
        <w:tab/>
        <w:t>For the network function enforcing the EAS IP address replacement, Solutions #29 proposes to use UL CL, while Solution #30 proposes to use local PSA UPF. Since UL CL was designed for traffic offloading to the local DN and all traffic (both destine for central DN and local DN), if UL CL is further enhanced to enforce EAS IP address replacement , which would require higher traffic processing capability in UL CL and cause heavy load. In order to avoid such situation in UL CL, a more suitable candidate would be local PSA UPF as proposed in Solution #30.</w:t>
      </w:r>
    </w:p>
    <w:p w14:paraId="5D958A64" w14:textId="44547F25" w:rsidR="007D514F" w:rsidRDefault="007D514F" w:rsidP="007D514F">
      <w:pPr>
        <w:pStyle w:val="B1"/>
      </w:pPr>
      <w:r>
        <w:t>(2)</w:t>
      </w:r>
      <w:r>
        <w:tab/>
        <w:t>On the naming of being replaced EAS IP address (source or anchor EAS), the naming itself doesn’t make much difference, but as Sol#30 works under the assumption that one Anchor EAS deployed for each EC service and AF is configured to know the Anchor EAS IP address, it says, the Anchor EAP IP address is the one discovered by UE. While in this description is missing from Sol#29, there is no dependency on the Anchor EAS, the relocation happens between general source EAS and target EAS.</w:t>
      </w:r>
    </w:p>
    <w:p w14:paraId="6D3A14AC" w14:textId="77777777" w:rsidR="00C959AB" w:rsidRDefault="007D514F" w:rsidP="00C959AB">
      <w:pPr>
        <w:pStyle w:val="B1"/>
      </w:pPr>
      <w:r>
        <w:t>(3)</w:t>
      </w:r>
      <w:r>
        <w:tab/>
        <w:t>On AF notifying 5GC about its capability of supporting UE awareness solution (i.e. EAS IP address replacement approach) as proposed in Sol#29, since such solution category would require the EC platform (e.g. AF, EAS) to support some special handling on runtime session context migration and synchronization, this indication is foreseen to be required, which can also be used for merging the solutions with UE awareness and UE awareness as proposed in Sol#27 update. This enhancement can be easily applied to any other solutions addressing the EAS IP address. The solution #27 also supports the UE unawareness solution with referring to Sol#30 with enhancement of AF notifying the 5GC about EAS IP address replacement capability which is similar with the EAS capability indication (i.e. the application server relocation is transparent to the UE) as proposed in Sol#29, this part can be adopted as an enhancement for Sol#30.</w:t>
      </w:r>
      <w:bookmarkStart w:id="4323" w:name="_Toc50467040"/>
      <w:bookmarkStart w:id="4324" w:name="_Toc50468384"/>
      <w:bookmarkStart w:id="4325" w:name="_Toc50468654"/>
      <w:bookmarkStart w:id="4326" w:name="_Toc50468925"/>
      <w:bookmarkStart w:id="4327" w:name="_Toc50630900"/>
    </w:p>
    <w:p w14:paraId="1291D77D" w14:textId="7575F326" w:rsidR="003B4AEA" w:rsidRDefault="003B4AEA" w:rsidP="003B4AEA">
      <w:pPr>
        <w:pStyle w:val="Heading3"/>
      </w:pPr>
      <w:bookmarkStart w:id="4328" w:name="_Toc54944257"/>
      <w:r>
        <w:t>7.2.6</w:t>
      </w:r>
      <w:r>
        <w:tab/>
        <w:t xml:space="preserve">Evaluation for Key Issue #2: Solution </w:t>
      </w:r>
      <w:r>
        <w:rPr>
          <w:rFonts w:hint="eastAsia"/>
          <w:lang w:eastAsia="zh-CN"/>
        </w:rPr>
        <w:t>#</w:t>
      </w:r>
      <w:r>
        <w:t>27</w:t>
      </w:r>
      <w:bookmarkEnd w:id="4328"/>
    </w:p>
    <w:p w14:paraId="00049188" w14:textId="77777777" w:rsidR="003B4AEA" w:rsidRDefault="003B4AEA" w:rsidP="003B4AEA">
      <w:r>
        <w:t xml:space="preserve">Solution#27 provides a merged approach for Edge relocation. In this solution the PSA relocation can be triggered either by SMF or by the AF. After the PSA relocation the AF performs EAS relocation. EAS context can be transferred from old EAS to new EAS to maintain the connectivity in application layer. However this solution doesn’t assume the concurrent connectivity in application layer to both old EAS and new EAS. </w:t>
      </w:r>
    </w:p>
    <w:p w14:paraId="4A4FCDF2" w14:textId="77777777" w:rsidR="003B4AEA" w:rsidRDefault="003B4AEA" w:rsidP="003B4AEA">
      <w:r>
        <w:t>Solution #27 applies to the connectivity model of “Session Breakout” and “Multiple PDU Sessions” and solves the following issues:</w:t>
      </w:r>
    </w:p>
    <w:p w14:paraId="729C97F3" w14:textId="77777777" w:rsidR="003B4AEA" w:rsidRDefault="003B4AEA" w:rsidP="003B4AEA">
      <w:pPr>
        <w:pStyle w:val="B1"/>
      </w:pPr>
      <w:r>
        <w:t>-</w:t>
      </w:r>
      <w:r>
        <w:tab/>
        <w:t>change of EAS with EAS IP address change and local PSA change;</w:t>
      </w:r>
    </w:p>
    <w:p w14:paraId="7C7E4793" w14:textId="77777777" w:rsidR="003B4AEA" w:rsidRDefault="003B4AEA" w:rsidP="003B4AEA">
      <w:pPr>
        <w:pStyle w:val="B1"/>
      </w:pPr>
      <w:r>
        <w:t>-</w:t>
      </w:r>
      <w:r>
        <w:tab/>
        <w:t>preventing or reducing packet loss.</w:t>
      </w:r>
    </w:p>
    <w:p w14:paraId="138CCDD0" w14:textId="77777777" w:rsidR="003B4AEA" w:rsidRDefault="003B4AEA" w:rsidP="003B4AEA">
      <w:r>
        <w:t>Solution#27 can be applied when EAS IP address is changed or EAS IP address is unchanged (Unicast case). There are four options to handle the new EAS IP address change:</w:t>
      </w:r>
    </w:p>
    <w:p w14:paraId="1BC05E56" w14:textId="77777777" w:rsidR="003B4AEA" w:rsidRDefault="003B4AEA" w:rsidP="003B4AEA">
      <w:pPr>
        <w:pStyle w:val="B1"/>
      </w:pPr>
      <w:r>
        <w:t>-</w:t>
      </w:r>
      <w:r>
        <w:tab/>
        <w:t>Option 1a: application layer mechanism to notify the new EAS IP address to the UE. This option replies on application layer capability and doesn’t have any impact on the 5GS system, but not all application protocols support the capability of redirection. Enabling this option would be out of 3GPP operator’s control.</w:t>
      </w:r>
    </w:p>
    <w:p w14:paraId="3DEFBE71" w14:textId="77777777" w:rsidR="003B4AEA" w:rsidRDefault="003B4AEA" w:rsidP="003B4AEA">
      <w:pPr>
        <w:pStyle w:val="B1"/>
      </w:pPr>
      <w:r>
        <w:t>-</w:t>
      </w:r>
      <w:r>
        <w:tab/>
        <w:t>Option 1b: NAS layer mechanism to notify the new EAS IP address to UE. This option has impact on UE(Modem, OS and application client). Enabling this option relies on the changes to OS and application client, which is out of 3GPP operator’s control and may negatively impact the time to market for the EC enhancement feature.</w:t>
      </w:r>
    </w:p>
    <w:p w14:paraId="3169CD8B" w14:textId="77777777" w:rsidR="003B4AEA" w:rsidRDefault="003B4AEA" w:rsidP="003B4AEA">
      <w:pPr>
        <w:pStyle w:val="B1"/>
      </w:pPr>
      <w:r>
        <w:t>-</w:t>
      </w:r>
      <w:r>
        <w:tab/>
        <w:t>Option 1c: NAS layer mechanism to trigger DNS Re-resolution. This option has impact on UE(Modem, OS and application client). Enabling this option relies on the changes to OS and application client, which is out of 3GPP operator’s control and may negatively impact the time to market for the EC enhancement feature.</w:t>
      </w:r>
    </w:p>
    <w:p w14:paraId="42FF14D4" w14:textId="0FA92428" w:rsidR="003B4AEA" w:rsidRDefault="003B4AEA" w:rsidP="003B4AEA">
      <w:pPr>
        <w:pStyle w:val="B1"/>
      </w:pPr>
      <w:r>
        <w:lastRenderedPageBreak/>
        <w:t>-</w:t>
      </w:r>
      <w:r>
        <w:tab/>
        <w:t>Option 1d: EAS IP address replacement in local PSA UPF with using AF influence mechanism. This option impacts 5GC but has no impact on UE</w:t>
      </w:r>
      <w:r w:rsidR="00AC2DAC">
        <w:t xml:space="preserve">. </w:t>
      </w:r>
      <w:r>
        <w:t>Enabling this feature requires the EC platform to support the runtime context migration among EASes, which can be controlled by operator via SLA with EC service provider.</w:t>
      </w:r>
    </w:p>
    <w:p w14:paraId="4ECEDFDB" w14:textId="77777777" w:rsidR="003B4AEA" w:rsidRDefault="003B4AEA" w:rsidP="003B4AEA">
      <w:r>
        <w:t>After the EAS relocation the AF notifies the SMF to start the uplink packet delivery (including the buffered packet) to the new EAS. There are two options to prevent or reduce the uplink data loss:</w:t>
      </w:r>
    </w:p>
    <w:p w14:paraId="716EC267" w14:textId="48FDF58F" w:rsidR="003B4AEA" w:rsidRDefault="003B4AEA" w:rsidP="003B4AEA">
      <w:pPr>
        <w:pStyle w:val="B1"/>
      </w:pPr>
      <w:r>
        <w:t>-</w:t>
      </w:r>
      <w:r>
        <w:tab/>
        <w:t>Option 2a: The target PSA UPF needs to buffer the UL packets for EC session. Source and target EAS handles its own IP packets respectively. This option relies on the application layer to notify the source EAS the last uplink packet so the target EAS can start context transfer.</w:t>
      </w:r>
    </w:p>
    <w:p w14:paraId="4124CE32" w14:textId="51C2596C" w:rsidR="003B4AEA" w:rsidRDefault="003B4AEA" w:rsidP="003B4AEA">
      <w:pPr>
        <w:pStyle w:val="B1"/>
      </w:pPr>
      <w:r>
        <w:t>-</w:t>
      </w:r>
      <w:r>
        <w:tab/>
        <w:t>Option 2b: The target PSA UPF also needs to buffer the UL packets for EC session and it further requires the temporary forwarding tunnel between source PSA UPF and target PSA UPF for the purpose of forwarding the packets towards the old EAS, which requires the new EAS can process the old EAS’s IP packets. When the EAS IP address is changed, how to route the UL IP packet with the destination IP address of old EAS can be left to N6 routing deployment in operator’s network.</w:t>
      </w:r>
    </w:p>
    <w:p w14:paraId="7C935301" w14:textId="0A820490" w:rsidR="003B4AEA" w:rsidRDefault="003B4AEA" w:rsidP="003B4AEA">
      <w:pPr>
        <w:pStyle w:val="Heading3"/>
      </w:pPr>
      <w:bookmarkStart w:id="4329" w:name="_Toc54944258"/>
      <w:r>
        <w:t>7.2.7</w:t>
      </w:r>
      <w:r>
        <w:tab/>
        <w:t>Evaluation for Key Issue #2: other sub-issues for edge relocation</w:t>
      </w:r>
      <w:bookmarkEnd w:id="4329"/>
      <w:r>
        <w:t xml:space="preserve"> </w:t>
      </w:r>
    </w:p>
    <w:p w14:paraId="3AE45330" w14:textId="77777777" w:rsidR="003B4AEA" w:rsidRDefault="003B4AEA" w:rsidP="003B4AEA">
      <w:r>
        <w:t>In Solution #26, the UE is allocated with a persistent address by the SMF during PDU session establishment, and N6 routing is based on host routes in the DN. This solution relies on the DN has an appropriate routing mechanism so that the UE IP can be re-anchored on the new PSA. The solution will cause the fragmentation of the routing table then a huge routing table in routers in DN, considering the routing table will become per IP address not per IP prefix after UE moves. Furthermore, with UL CL, the UE can already be allocated with a IP address anchored on remote PSA, which can keep unchanged during local PSA relocation. Hence Solution#26 is not recommended in normative work.</w:t>
      </w:r>
    </w:p>
    <w:p w14:paraId="64581BCC" w14:textId="77777777" w:rsidR="003B4AEA" w:rsidRDefault="003B4AEA" w:rsidP="003B4AEA">
      <w:r>
        <w:t>In Solution #40, the application layer context transferring is go via NEF. Considering the context transferring is under discussion in SA6. It is recommended to decide whether this is need during normative phase after SA6 solution is stable.</w:t>
      </w:r>
    </w:p>
    <w:p w14:paraId="3EDB069F" w14:textId="38F5C588" w:rsidR="00B05B37" w:rsidRDefault="00B05B37" w:rsidP="00C959AB">
      <w:pPr>
        <w:pStyle w:val="Heading2"/>
      </w:pPr>
      <w:bookmarkStart w:id="4330" w:name="_Toc54944259"/>
      <w:r>
        <w:t>7.</w:t>
      </w:r>
      <w:r w:rsidR="003B4AEA">
        <w:t>3</w:t>
      </w:r>
      <w:r>
        <w:tab/>
        <w:t xml:space="preserve">Evaluation </w:t>
      </w:r>
      <w:r w:rsidR="00812E55">
        <w:t xml:space="preserve">of solutions </w:t>
      </w:r>
      <w:r>
        <w:t xml:space="preserve">for </w:t>
      </w:r>
      <w:r w:rsidR="00812E55">
        <w:t xml:space="preserve">Key Issue </w:t>
      </w:r>
      <w:r>
        <w:t>#5</w:t>
      </w:r>
      <w:bookmarkEnd w:id="4323"/>
      <w:bookmarkEnd w:id="4324"/>
      <w:bookmarkEnd w:id="4325"/>
      <w:bookmarkEnd w:id="4326"/>
      <w:bookmarkEnd w:id="4327"/>
      <w:bookmarkEnd w:id="4330"/>
    </w:p>
    <w:p w14:paraId="2E0402E6" w14:textId="6CE2130D" w:rsidR="002D2CB9" w:rsidRPr="00520DE9" w:rsidRDefault="00B05B37" w:rsidP="00B05B37">
      <w:pPr>
        <w:rPr>
          <w:lang w:eastAsia="x-none"/>
        </w:rPr>
      </w:pPr>
      <w:r>
        <w:rPr>
          <w:lang w:eastAsia="x-none"/>
        </w:rPr>
        <w:t xml:space="preserve">There are two solutions on KI#5. One difference is in solution#50 the </w:t>
      </w:r>
      <w:r w:rsidR="00EE49B1">
        <w:rPr>
          <w:lang w:eastAsia="x-none"/>
        </w:rPr>
        <w:t xml:space="preserve">target </w:t>
      </w:r>
      <w:r>
        <w:rPr>
          <w:lang w:eastAsia="x-none"/>
        </w:rPr>
        <w:t xml:space="preserve">DNAI(s) is </w:t>
      </w:r>
      <w:r w:rsidR="00EE49B1">
        <w:rPr>
          <w:lang w:eastAsia="x-none"/>
        </w:rPr>
        <w:t>applied to existing PDU session</w:t>
      </w:r>
      <w:r>
        <w:rPr>
          <w:lang w:eastAsia="x-none"/>
        </w:rPr>
        <w:t xml:space="preserve">, while in solution#12 the requested DNAI(s) is </w:t>
      </w:r>
      <w:r w:rsidR="00EE49B1">
        <w:rPr>
          <w:lang w:eastAsia="x-none"/>
        </w:rPr>
        <w:t xml:space="preserve">applied to subsequent new PDU session. In both solutions the target DNAI(s) is </w:t>
      </w:r>
      <w:r>
        <w:rPr>
          <w:lang w:eastAsia="x-none"/>
        </w:rPr>
        <w:t xml:space="preserve">sent to AMF via </w:t>
      </w:r>
      <w:r w:rsidR="00EE49B1" w:rsidRPr="00140E21">
        <w:rPr>
          <w:lang w:eastAsia="ko-KR"/>
        </w:rPr>
        <w:t>Nsmf_PDUSession_SMContextStatusNotify</w:t>
      </w:r>
      <w:r>
        <w:rPr>
          <w:lang w:eastAsia="x-none"/>
        </w:rPr>
        <w:t xml:space="preserve"> service operation. After the AMF receives the </w:t>
      </w:r>
      <w:r w:rsidR="00EE49B1">
        <w:rPr>
          <w:lang w:eastAsia="x-none"/>
        </w:rPr>
        <w:t xml:space="preserve">target </w:t>
      </w:r>
      <w:r>
        <w:rPr>
          <w:lang w:eastAsia="x-none"/>
        </w:rPr>
        <w:t>DNAI(s) it can insert a proper I-SMF for current PDU session</w:t>
      </w:r>
      <w:r w:rsidR="00EE49B1">
        <w:rPr>
          <w:lang w:eastAsia="x-none"/>
        </w:rPr>
        <w:t xml:space="preserve"> (solution#50)</w:t>
      </w:r>
      <w:r>
        <w:rPr>
          <w:lang w:eastAsia="x-none"/>
        </w:rPr>
        <w:t>, or select a proper new I-SMF/SMF which can serve the requested DNAI(s) for subsequent PDU session</w:t>
      </w:r>
      <w:r w:rsidR="00EE49B1">
        <w:rPr>
          <w:lang w:eastAsia="x-none"/>
        </w:rPr>
        <w:t xml:space="preserve"> (solution#12)</w:t>
      </w:r>
      <w:r>
        <w:rPr>
          <w:lang w:eastAsia="x-none"/>
        </w:rPr>
        <w:t>.</w:t>
      </w:r>
    </w:p>
    <w:p w14:paraId="0C4810CC" w14:textId="77777777" w:rsidR="00520DE9" w:rsidRPr="00520DE9" w:rsidRDefault="00520DE9" w:rsidP="00520DE9">
      <w:pPr>
        <w:pStyle w:val="Heading1"/>
        <w:rPr>
          <w:lang w:eastAsia="zh-CN"/>
        </w:rPr>
      </w:pPr>
      <w:bookmarkStart w:id="4331" w:name="_Toc23255041"/>
      <w:bookmarkStart w:id="4332" w:name="_Toc26346413"/>
      <w:bookmarkStart w:id="4333" w:name="_Toc26346626"/>
      <w:bookmarkStart w:id="4334" w:name="_Toc26773896"/>
      <w:bookmarkStart w:id="4335" w:name="_Toc31192363"/>
      <w:bookmarkStart w:id="4336" w:name="_Toc31192523"/>
      <w:bookmarkStart w:id="4337" w:name="_Toc31193014"/>
      <w:bookmarkStart w:id="4338" w:name="_Toc31616193"/>
      <w:bookmarkStart w:id="4339" w:name="_Toc31616268"/>
      <w:bookmarkStart w:id="4340" w:name="_Toc31616344"/>
      <w:bookmarkStart w:id="4341" w:name="_Toc31616420"/>
      <w:bookmarkStart w:id="4342" w:name="_Toc43317520"/>
      <w:bookmarkStart w:id="4343" w:name="_Toc43374992"/>
      <w:bookmarkStart w:id="4344" w:name="_Toc43375453"/>
      <w:bookmarkStart w:id="4345" w:name="_Toc43801977"/>
      <w:bookmarkStart w:id="4346" w:name="_Toc43806243"/>
      <w:bookmarkStart w:id="4347" w:name="_Toc43806550"/>
      <w:bookmarkStart w:id="4348" w:name="_Toc50467041"/>
      <w:bookmarkStart w:id="4349" w:name="_Toc50468385"/>
      <w:bookmarkStart w:id="4350" w:name="_Toc50468655"/>
      <w:bookmarkStart w:id="4351" w:name="_Toc50468926"/>
      <w:bookmarkStart w:id="4352" w:name="_Toc50630901"/>
      <w:bookmarkStart w:id="4353" w:name="_Toc54944260"/>
      <w:r w:rsidRPr="00520DE9">
        <w:rPr>
          <w:lang w:eastAsia="zh-CN"/>
        </w:rPr>
        <w:t>8</w:t>
      </w:r>
      <w:r w:rsidRPr="00520DE9">
        <w:rPr>
          <w:lang w:eastAsia="zh-CN"/>
        </w:rPr>
        <w:tab/>
        <w:t>Deployment Guideline</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43B91416" w14:textId="3F637ADB"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deployment guidelines for typical edge computing use cases</w:t>
      </w:r>
      <w:r w:rsidR="00520DE9" w:rsidRPr="00520DE9">
        <w:rPr>
          <w:lang w:val="en-US"/>
        </w:rPr>
        <w:t>.</w:t>
      </w:r>
    </w:p>
    <w:p w14:paraId="2E446FC0" w14:textId="77777777" w:rsidR="00520DE9" w:rsidRPr="00520DE9" w:rsidRDefault="00520DE9" w:rsidP="00520DE9">
      <w:pPr>
        <w:pStyle w:val="NO"/>
      </w:pPr>
      <w:r w:rsidRPr="00520DE9">
        <w:t>NOTE:</w:t>
      </w:r>
      <w:r w:rsidRPr="00520DE9">
        <w:tab/>
        <w:t>Deployment Guideline issues are not addressed within Rel-17 timeframe.</w:t>
      </w:r>
    </w:p>
    <w:p w14:paraId="127FF7D6" w14:textId="77777777" w:rsidR="00520DE9" w:rsidRPr="00520DE9" w:rsidRDefault="00520DE9" w:rsidP="00520DE9">
      <w:pPr>
        <w:rPr>
          <w:lang w:eastAsia="x-none"/>
        </w:rPr>
      </w:pPr>
    </w:p>
    <w:p w14:paraId="52539379" w14:textId="77777777" w:rsidR="00520DE9" w:rsidRPr="00520DE9" w:rsidRDefault="00520DE9" w:rsidP="00520DE9">
      <w:pPr>
        <w:pStyle w:val="Heading1"/>
      </w:pPr>
      <w:bookmarkStart w:id="4354" w:name="_Toc23255042"/>
      <w:bookmarkStart w:id="4355" w:name="_Toc26346414"/>
      <w:bookmarkStart w:id="4356" w:name="_Toc26346627"/>
      <w:bookmarkStart w:id="4357" w:name="_Toc26773897"/>
      <w:bookmarkStart w:id="4358" w:name="_Toc31192364"/>
      <w:bookmarkStart w:id="4359" w:name="_Toc31192524"/>
      <w:bookmarkStart w:id="4360" w:name="_Toc31193015"/>
      <w:bookmarkStart w:id="4361" w:name="_Toc31616194"/>
      <w:bookmarkStart w:id="4362" w:name="_Toc31616269"/>
      <w:bookmarkStart w:id="4363" w:name="_Toc31616345"/>
      <w:bookmarkStart w:id="4364" w:name="_Toc31616421"/>
      <w:bookmarkStart w:id="4365" w:name="_Toc43317521"/>
      <w:bookmarkStart w:id="4366" w:name="_Toc43374993"/>
      <w:bookmarkStart w:id="4367" w:name="_Toc43375454"/>
      <w:bookmarkStart w:id="4368" w:name="_Toc43801978"/>
      <w:bookmarkStart w:id="4369" w:name="_Toc43806244"/>
      <w:bookmarkStart w:id="4370" w:name="_Toc43806551"/>
      <w:bookmarkStart w:id="4371" w:name="_Toc50467042"/>
      <w:bookmarkStart w:id="4372" w:name="_Toc50468386"/>
      <w:bookmarkStart w:id="4373" w:name="_Toc50468656"/>
      <w:bookmarkStart w:id="4374" w:name="_Toc50468927"/>
      <w:bookmarkStart w:id="4375" w:name="_Toc50630902"/>
      <w:bookmarkStart w:id="4376" w:name="_Toc54944261"/>
      <w:r w:rsidRPr="00520DE9">
        <w:t>9</w:t>
      </w:r>
      <w:r w:rsidRPr="00520DE9">
        <w:tab/>
        <w:t>Conclusions</w:t>
      </w:r>
      <w:bookmarkEnd w:id="4249"/>
      <w:bookmarkEnd w:id="4250"/>
      <w:bookmarkEnd w:id="4251"/>
      <w:bookmarkEnd w:id="4252"/>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6B4D74C7" w14:textId="4A3DD21F"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list conclusions that have been agreed during the course of the study item activities.</w:t>
      </w:r>
    </w:p>
    <w:p w14:paraId="0051CEE5" w14:textId="77777777" w:rsidR="00812E55" w:rsidRDefault="00812E55" w:rsidP="00812E55">
      <w:pPr>
        <w:pStyle w:val="Heading2"/>
        <w:rPr>
          <w:lang w:eastAsia="zh-CN"/>
        </w:rPr>
      </w:pPr>
      <w:bookmarkStart w:id="4377" w:name="_Toc50468387"/>
      <w:bookmarkStart w:id="4378" w:name="_Toc50468657"/>
      <w:bookmarkStart w:id="4379" w:name="_Toc50468928"/>
      <w:bookmarkStart w:id="4380" w:name="_Toc50630903"/>
      <w:bookmarkStart w:id="4381" w:name="_Toc50467043"/>
      <w:bookmarkStart w:id="4382" w:name="_Toc54944262"/>
      <w:r>
        <w:rPr>
          <w:rFonts w:hint="eastAsia"/>
          <w:lang w:eastAsia="zh-CN"/>
        </w:rPr>
        <w:lastRenderedPageBreak/>
        <w:t>9</w:t>
      </w:r>
      <w:r>
        <w:rPr>
          <w:lang w:eastAsia="zh-CN"/>
        </w:rPr>
        <w:t>.1</w:t>
      </w:r>
      <w:r>
        <w:rPr>
          <w:lang w:eastAsia="zh-CN"/>
        </w:rPr>
        <w:tab/>
        <w:t>Conclusions for Key Issue #1</w:t>
      </w:r>
      <w:bookmarkEnd w:id="4377"/>
      <w:bookmarkEnd w:id="4378"/>
      <w:bookmarkEnd w:id="4379"/>
      <w:bookmarkEnd w:id="4380"/>
      <w:bookmarkEnd w:id="4382"/>
    </w:p>
    <w:p w14:paraId="2844AA21" w14:textId="6BEF659C" w:rsidR="006B50A4" w:rsidRPr="00E00686" w:rsidRDefault="006B50A4" w:rsidP="00E00686">
      <w:pPr>
        <w:pStyle w:val="Heading3"/>
      </w:pPr>
      <w:bookmarkStart w:id="4383" w:name="_Toc50467044"/>
      <w:bookmarkStart w:id="4384" w:name="_Toc50468388"/>
      <w:bookmarkStart w:id="4385" w:name="_Toc50468658"/>
      <w:bookmarkStart w:id="4386" w:name="_Toc50468929"/>
      <w:bookmarkStart w:id="4387" w:name="_Toc50630904"/>
      <w:bookmarkStart w:id="4388" w:name="_Toc54944263"/>
      <w:bookmarkEnd w:id="4381"/>
      <w:r w:rsidRPr="00E00686">
        <w:t>9.</w:t>
      </w:r>
      <w:r w:rsidR="00812E55">
        <w:t>1.1</w:t>
      </w:r>
      <w:r w:rsidRPr="00E00686">
        <w:tab/>
        <w:t>Conclusions for Key Issue #1</w:t>
      </w:r>
      <w:r w:rsidR="003B4AEA">
        <w:t>:</w:t>
      </w:r>
      <w:r w:rsidRPr="00E00686">
        <w:t xml:space="preserve"> DNS based solutions for Multiple PDU Sessions</w:t>
      </w:r>
      <w:bookmarkEnd w:id="4383"/>
      <w:bookmarkEnd w:id="4384"/>
      <w:bookmarkEnd w:id="4385"/>
      <w:bookmarkEnd w:id="4386"/>
      <w:bookmarkEnd w:id="4387"/>
      <w:bookmarkEnd w:id="4388"/>
    </w:p>
    <w:p w14:paraId="6D3F84D5" w14:textId="70F162E4" w:rsidR="006B50A4" w:rsidRDefault="006B50A4" w:rsidP="006B50A4">
      <w:pPr>
        <w:rPr>
          <w:lang w:eastAsia="ko-KR"/>
        </w:rPr>
      </w:pPr>
      <w:bookmarkStart w:id="4389" w:name="_Hlk48843062"/>
      <w:r w:rsidRPr="00BA3FCA">
        <w:rPr>
          <w:lang w:eastAsia="ko-KR"/>
        </w:rPr>
        <w:t xml:space="preserve">Solution #1 proposing to Enhance the NEF service(s) to allow the AF to influence PCF decisions for URSP rules, is </w:t>
      </w:r>
      <w:r w:rsidR="004C1DA0" w:rsidRPr="00E43079">
        <w:rPr>
          <w:lang w:eastAsia="ko-KR"/>
        </w:rPr>
        <w:t xml:space="preserve">endorsed </w:t>
      </w:r>
      <w:r w:rsidRPr="00BA3FCA">
        <w:rPr>
          <w:lang w:eastAsia="ko-KR"/>
        </w:rPr>
        <w:t>for normative phase.</w:t>
      </w:r>
      <w:r w:rsidR="004C1DA0">
        <w:rPr>
          <w:lang w:eastAsia="ko-KR"/>
        </w:rPr>
        <w:t xml:space="preserve"> </w:t>
      </w:r>
      <w:r w:rsidR="004C1DA0" w:rsidRPr="004C1DA0">
        <w:rPr>
          <w:lang w:eastAsia="ko-KR"/>
        </w:rPr>
        <w:t>In order to allow AF to guide PCF determination and delivery to UE(s) of proper URSP rules, § 6.13.1.2 of solution 13 are also endorsed for normative phase.</w:t>
      </w:r>
    </w:p>
    <w:p w14:paraId="535ADFF0" w14:textId="35F69247" w:rsidR="004C1DA0" w:rsidRPr="00BA3FCA" w:rsidRDefault="004C1DA0" w:rsidP="004C1DA0">
      <w:pPr>
        <w:pStyle w:val="NO"/>
        <w:rPr>
          <w:lang w:eastAsia="ko-KR"/>
        </w:rPr>
      </w:pPr>
      <w:r w:rsidRPr="004C1DA0">
        <w:rPr>
          <w:lang w:eastAsia="ko-KR"/>
        </w:rPr>
        <w:t>NOTE</w:t>
      </w:r>
      <w:r w:rsidR="00C959AB">
        <w:rPr>
          <w:lang w:eastAsia="ko-KR"/>
        </w:rPr>
        <w:t xml:space="preserve"> 1</w:t>
      </w:r>
      <w:r w:rsidRPr="004C1DA0">
        <w:rPr>
          <w:lang w:eastAsia="ko-KR"/>
        </w:rPr>
        <w:t>:</w:t>
      </w:r>
      <w:r w:rsidRPr="004C1DA0">
        <w:rPr>
          <w:lang w:eastAsia="ko-KR"/>
        </w:rPr>
        <w:tab/>
        <w:t>The solution 1 and 13 apply also in other deployment models: Distributed Anchors and Breakout</w:t>
      </w:r>
      <w:r>
        <w:rPr>
          <w:lang w:eastAsia="ko-KR"/>
        </w:rPr>
        <w:t>.</w:t>
      </w:r>
    </w:p>
    <w:p w14:paraId="38D7DF35" w14:textId="5283F015" w:rsidR="006B50A4" w:rsidRDefault="006B50A4" w:rsidP="006B50A4">
      <w:pPr>
        <w:rPr>
          <w:lang w:eastAsia="ko-KR"/>
        </w:rPr>
      </w:pPr>
      <w:r w:rsidRPr="006B50A4">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Pr>
          <w:lang w:eastAsia="ko-KR"/>
        </w:rPr>
        <w:t>clause </w:t>
      </w:r>
      <w:r w:rsidRPr="006B50A4">
        <w:rPr>
          <w:lang w:eastAsia="ko-KR"/>
        </w:rPr>
        <w:t>7.1).</w:t>
      </w:r>
    </w:p>
    <w:p w14:paraId="36D2CE8C" w14:textId="77777777" w:rsidR="004B5859" w:rsidRDefault="004B5859" w:rsidP="004B5859">
      <w:pPr>
        <w:rPr>
          <w:lang w:eastAsia="ko-KR"/>
        </w:rPr>
      </w:pPr>
      <w:r>
        <w:rPr>
          <w:lang w:eastAsia="ko-KR"/>
        </w:rPr>
        <w:t xml:space="preserve">The solution is not guaranteed to work when  the UE doesn't support URSP rule provisioned from PCF, when the DNS Server at the UE has been configured by the user or when the Application Client generates the DNS Query outside of the DNS libraries in the OS with DoT, DoH or other over the top mechanisms. </w:t>
      </w:r>
    </w:p>
    <w:p w14:paraId="743A6701" w14:textId="46A0D7E2" w:rsidR="004B5859" w:rsidRPr="006B50A4" w:rsidRDefault="004B5859" w:rsidP="004B5859">
      <w:pPr>
        <w:pStyle w:val="NO"/>
        <w:rPr>
          <w:lang w:eastAsia="ko-KR"/>
        </w:rPr>
      </w:pPr>
      <w:r>
        <w:rPr>
          <w:lang w:eastAsia="ko-KR"/>
        </w:rPr>
        <w:t>NOTE</w:t>
      </w:r>
      <w:r w:rsidR="00C959AB">
        <w:rPr>
          <w:lang w:eastAsia="ko-KR"/>
        </w:rPr>
        <w:t xml:space="preserve"> 2</w:t>
      </w:r>
      <w:r>
        <w:rPr>
          <w:lang w:eastAsia="ko-KR"/>
        </w:rPr>
        <w:t xml:space="preserve">: </w:t>
      </w:r>
      <w:r>
        <w:rPr>
          <w:lang w:eastAsia="ko-KR"/>
        </w:rPr>
        <w:tab/>
        <w:t>This can correspond to devices doing tethering, or to devices deployed for specific corporate purposes.</w:t>
      </w:r>
    </w:p>
    <w:bookmarkEnd w:id="4389"/>
    <w:p w14:paraId="4C9AC999" w14:textId="527D6F5A" w:rsidR="006B50A4" w:rsidRPr="006B50A4" w:rsidRDefault="004B5859" w:rsidP="006B50A4">
      <w:pPr>
        <w:rPr>
          <w:lang w:eastAsia="ko-KR"/>
        </w:rPr>
      </w:pPr>
      <w:r>
        <w:rPr>
          <w:lang w:eastAsia="ko-KR"/>
        </w:rPr>
        <w:t xml:space="preserve">These limitations and </w:t>
      </w:r>
      <w:r w:rsidR="006B50A4" w:rsidRPr="006B50A4">
        <w:rPr>
          <w:lang w:eastAsia="ko-KR"/>
        </w:rPr>
        <w:t>informative guidelines shall be captured to cover scenarios where the OS, user or applications may override the operator-provided URSP or DNS settings. The guidelines should assume no restriction on the OS, user or application.</w:t>
      </w:r>
    </w:p>
    <w:p w14:paraId="2BB1DC08" w14:textId="1EDF8028" w:rsidR="002D2CB9" w:rsidRDefault="002D2CB9" w:rsidP="00E00686">
      <w:pPr>
        <w:pStyle w:val="Heading3"/>
        <w:rPr>
          <w:lang w:eastAsia="ko-KR"/>
        </w:rPr>
      </w:pPr>
      <w:bookmarkStart w:id="4390" w:name="_Toc50467045"/>
      <w:bookmarkStart w:id="4391" w:name="_Toc50468389"/>
      <w:bookmarkStart w:id="4392" w:name="_Toc50468659"/>
      <w:bookmarkStart w:id="4393" w:name="_Toc50468930"/>
      <w:bookmarkStart w:id="4394" w:name="_Toc50630905"/>
      <w:bookmarkStart w:id="4395" w:name="_Toc54944264"/>
      <w:r>
        <w:rPr>
          <w:lang w:eastAsia="ko-KR"/>
        </w:rPr>
        <w:t>9.</w:t>
      </w:r>
      <w:r w:rsidR="00812E55">
        <w:rPr>
          <w:lang w:eastAsia="ko-KR"/>
        </w:rPr>
        <w:t>1.2</w:t>
      </w:r>
      <w:r>
        <w:rPr>
          <w:lang w:eastAsia="ko-KR"/>
        </w:rPr>
        <w:tab/>
        <w:t>Conclusions for Key Issue #1</w:t>
      </w:r>
      <w:r w:rsidR="003B4AEA">
        <w:rPr>
          <w:lang w:eastAsia="ko-KR"/>
        </w:rPr>
        <w:t>:</w:t>
      </w:r>
      <w:r>
        <w:rPr>
          <w:lang w:eastAsia="ko-KR"/>
        </w:rPr>
        <w:t xml:space="preserve"> Distributed Anchors</w:t>
      </w:r>
      <w:bookmarkEnd w:id="4390"/>
      <w:bookmarkEnd w:id="4391"/>
      <w:bookmarkEnd w:id="4392"/>
      <w:bookmarkEnd w:id="4393"/>
      <w:bookmarkEnd w:id="4394"/>
      <w:bookmarkEnd w:id="4395"/>
    </w:p>
    <w:p w14:paraId="6152E988" w14:textId="59ED0B37" w:rsidR="002D2CB9" w:rsidRDefault="002D2CB9" w:rsidP="002D2CB9">
      <w:pPr>
        <w:rPr>
          <w:lang w:eastAsia="ko-KR"/>
        </w:rPr>
      </w:pPr>
      <w:r>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w:t>
      </w:r>
      <w:r w:rsidR="00770EF6">
        <w:rPr>
          <w:lang w:eastAsia="ko-KR"/>
        </w:rPr>
        <w:t xml:space="preserve">Clauses </w:t>
      </w:r>
      <w:r>
        <w:rPr>
          <w:lang w:eastAsia="ko-KR"/>
        </w:rPr>
        <w:t>6.2.3.1, 6.5.2.6, 6.5.2.7, 6.10.2.1 and 6.10.2.2.</w:t>
      </w:r>
    </w:p>
    <w:p w14:paraId="44D60350" w14:textId="5C7C271F" w:rsidR="002D2CB9" w:rsidRDefault="002D2CB9" w:rsidP="002D2CB9">
      <w:pPr>
        <w:pStyle w:val="NO"/>
        <w:rPr>
          <w:lang w:eastAsia="ko-KR"/>
        </w:rPr>
      </w:pPr>
      <w:r>
        <w:rPr>
          <w:lang w:eastAsia="ko-KR"/>
        </w:rPr>
        <w:t>NOTE</w:t>
      </w:r>
      <w:r w:rsidR="00C959AB">
        <w:rPr>
          <w:lang w:eastAsia="ko-KR"/>
        </w:rPr>
        <w:t xml:space="preserve"> 1</w:t>
      </w:r>
      <w:r>
        <w:rPr>
          <w:lang w:eastAsia="ko-KR"/>
        </w:rPr>
        <w:t>:</w:t>
      </w:r>
      <w:r w:rsidR="00F86220">
        <w:rPr>
          <w:lang w:eastAsia="ko-KR"/>
        </w:rPr>
        <w:tab/>
      </w:r>
      <w:r w:rsidR="00770EF6">
        <w:rPr>
          <w:lang w:eastAsia="ko-KR"/>
        </w:rPr>
        <w:t xml:space="preserve">Clauses </w:t>
      </w:r>
      <w:r>
        <w:rPr>
          <w:lang w:eastAsia="ko-KR"/>
        </w:rPr>
        <w:t xml:space="preserve">6.5.2.6, 6.5.2.7 are included based on the understanding they no more refer to </w:t>
      </w:r>
      <w:r w:rsidR="00770EF6">
        <w:rPr>
          <w:lang w:eastAsia="ko-KR"/>
        </w:rPr>
        <w:t>"</w:t>
      </w:r>
      <w:r>
        <w:rPr>
          <w:lang w:eastAsia="ko-KR"/>
        </w:rPr>
        <w:t>Translate FQDN using LDN/N6 path information</w:t>
      </w:r>
      <w:r w:rsidR="00770EF6">
        <w:rPr>
          <w:lang w:eastAsia="ko-KR"/>
        </w:rPr>
        <w:t>"</w:t>
      </w:r>
      <w:r>
        <w:rPr>
          <w:lang w:eastAsia="ko-KR"/>
        </w:rPr>
        <w:t xml:space="preserve"> and to </w:t>
      </w:r>
      <w:r w:rsidR="00770EF6">
        <w:rPr>
          <w:lang w:eastAsia="ko-KR"/>
        </w:rPr>
        <w:t>"</w:t>
      </w:r>
      <w:r>
        <w:rPr>
          <w:lang w:eastAsia="ko-KR"/>
        </w:rPr>
        <w:t>uses distance/closeness metrics</w:t>
      </w:r>
      <w:r w:rsidR="00770EF6">
        <w:rPr>
          <w:lang w:eastAsia="ko-KR"/>
        </w:rPr>
        <w:t>"</w:t>
      </w:r>
      <w:r>
        <w:rPr>
          <w:lang w:eastAsia="ko-KR"/>
        </w:rPr>
        <w:t>.</w:t>
      </w:r>
      <w:r w:rsidR="00AC2DAC">
        <w:rPr>
          <w:lang w:eastAsia="ko-KR"/>
        </w:rPr>
        <w:t xml:space="preserve"> </w:t>
      </w:r>
      <w:r w:rsidR="00EF078F" w:rsidRPr="00EF078F">
        <w:rPr>
          <w:lang w:eastAsia="ko-KR"/>
        </w:rPr>
        <w:t>All the clauses above are included with the understanding that usage of Anycast addressing is only one option and that its usage may depend on the deployment, especially on the willingness of the third party application host to control the selection of the EAS used to reach an application</w:t>
      </w:r>
    </w:p>
    <w:p w14:paraId="7374681D" w14:textId="77777777" w:rsidR="00EF078F" w:rsidRDefault="00EF078F" w:rsidP="002D2CB9">
      <w:pPr>
        <w:rPr>
          <w:lang w:eastAsia="ko-KR"/>
        </w:rPr>
      </w:pPr>
      <w:r w:rsidRPr="00EF078F">
        <w:rPr>
          <w:lang w:eastAsia="ko-KR"/>
        </w:rPr>
        <w:t>These solutions solve KI#1 under certain conditions. These conditions should be documented together with the solutions in normative phase. They are listed in section 7.1.5. Conditions include that in some cases, UE IP address can be subject to privacy restrictions and shall not be sent to Authoritative DNS / DNS Resolvers outside the network operator neither within ECS nor as Source IP address of the DNS Query (UE source IP address could be protected by NATing the DNS request.</w:t>
      </w:r>
    </w:p>
    <w:p w14:paraId="6149E608" w14:textId="53CB1965" w:rsidR="002D2CB9" w:rsidRDefault="002D2CB9" w:rsidP="002D2CB9">
      <w:pPr>
        <w:rPr>
          <w:lang w:eastAsia="ko-KR"/>
        </w:rPr>
      </w:pPr>
      <w:r>
        <w:rPr>
          <w:lang w:eastAsia="ko-KR"/>
        </w:rPr>
        <w:t>Decision for anchoring of the UE in the distributed anchor point scenario for EC shall be described as</w:t>
      </w:r>
    </w:p>
    <w:p w14:paraId="6B0AB62B" w14:textId="2D8F3D50" w:rsidR="002D2CB9" w:rsidRDefault="002D2CB9" w:rsidP="002D2CB9">
      <w:pPr>
        <w:pStyle w:val="B1"/>
        <w:rPr>
          <w:lang w:eastAsia="ko-KR"/>
        </w:rPr>
      </w:pPr>
      <w:r>
        <w:rPr>
          <w:lang w:eastAsia="ko-KR"/>
        </w:rPr>
        <w:t>-</w:t>
      </w:r>
      <w:r>
        <w:rPr>
          <w:lang w:eastAsia="ko-KR"/>
        </w:rPr>
        <w:tab/>
        <w:t xml:space="preserve">using subscription policy information to set proper UE policy (e.g. URSP via usage of dedicated DNN), </w:t>
      </w:r>
      <w:r w:rsidR="00EF078F" w:rsidRPr="00057D2F">
        <w:rPr>
          <w:lang w:eastAsia="ko-KR"/>
        </w:rPr>
        <w:t>and/</w:t>
      </w:r>
      <w:r>
        <w:rPr>
          <w:lang w:eastAsia="ko-KR"/>
        </w:rPr>
        <w:t>or</w:t>
      </w:r>
    </w:p>
    <w:p w14:paraId="1C2EE884" w14:textId="22220390" w:rsidR="00EF078F" w:rsidRDefault="00EF078F" w:rsidP="00EF078F">
      <w:pPr>
        <w:pStyle w:val="NO"/>
        <w:rPr>
          <w:lang w:eastAsia="ko-KR"/>
        </w:rPr>
      </w:pPr>
      <w:r w:rsidRPr="00EF078F">
        <w:rPr>
          <w:lang w:eastAsia="ko-KR"/>
        </w:rPr>
        <w:t>NOTE</w:t>
      </w:r>
      <w:r w:rsidR="00C959AB">
        <w:rPr>
          <w:lang w:eastAsia="ko-KR"/>
        </w:rPr>
        <w:t xml:space="preserve"> 2</w:t>
      </w:r>
      <w:r w:rsidRPr="00EF078F">
        <w:rPr>
          <w:lang w:eastAsia="ko-KR"/>
        </w:rPr>
        <w:t>:</w:t>
      </w:r>
      <w:r w:rsidRPr="00EF078F">
        <w:rPr>
          <w:lang w:eastAsia="ko-KR"/>
        </w:rPr>
        <w:tab/>
        <w:t>normative work about how to set proper UE policies (URSP) is defined in clause 9.1.1.</w:t>
      </w:r>
    </w:p>
    <w:p w14:paraId="14FB73BA" w14:textId="75083853" w:rsidR="002D2CB9" w:rsidRDefault="002D2CB9" w:rsidP="002D2CB9">
      <w:pPr>
        <w:pStyle w:val="B1"/>
        <w:rPr>
          <w:lang w:eastAsia="ko-KR"/>
        </w:rPr>
      </w:pPr>
      <w:r>
        <w:rPr>
          <w:lang w:eastAsia="ko-KR"/>
        </w:rPr>
        <w:t>-</w:t>
      </w:r>
      <w:r>
        <w:rPr>
          <w:lang w:eastAsia="ko-KR"/>
        </w:rPr>
        <w:tab/>
        <w:t xml:space="preserve">to apply proper policies at session (SMF) level </w:t>
      </w:r>
      <w:r w:rsidR="00EF078F" w:rsidRPr="00057D2F">
        <w:rPr>
          <w:lang w:eastAsia="ko-KR"/>
        </w:rPr>
        <w:t xml:space="preserve">applying PCC rules determined based on </w:t>
      </w:r>
      <w:r w:rsidR="00EF078F" w:rsidRPr="00057D2F">
        <w:t xml:space="preserve">Nnef_TrafficInfluence </w:t>
      </w:r>
      <w:r w:rsidR="00EF078F" w:rsidRPr="00057D2F">
        <w:rPr>
          <w:lang w:eastAsia="ko-KR"/>
        </w:rPr>
        <w:t>and on the user subscription</w:t>
      </w:r>
      <w:r>
        <w:rPr>
          <w:lang w:eastAsia="ko-KR"/>
        </w:rPr>
        <w:t>.</w:t>
      </w:r>
    </w:p>
    <w:p w14:paraId="6CCF238A" w14:textId="11A836C9" w:rsidR="002D2CB9" w:rsidRDefault="00770EF6" w:rsidP="002D2CB9">
      <w:pPr>
        <w:pStyle w:val="EditorsNote"/>
        <w:rPr>
          <w:lang w:eastAsia="ko-KR"/>
        </w:rPr>
      </w:pPr>
      <w:r w:rsidRPr="001E19F2">
        <w:rPr>
          <w:lang w:eastAsia="ko-KR"/>
        </w:rPr>
        <w:t>Editor</w:t>
      </w:r>
      <w:r>
        <w:rPr>
          <w:lang w:eastAsia="ko-KR"/>
        </w:rPr>
        <w:t>'</w:t>
      </w:r>
      <w:r w:rsidRPr="001E19F2">
        <w:rPr>
          <w:lang w:eastAsia="ko-KR"/>
        </w:rPr>
        <w:t>s note</w:t>
      </w:r>
      <w:r>
        <w:rPr>
          <w:lang w:eastAsia="ko-KR"/>
        </w:rPr>
        <w:t>:</w:t>
      </w:r>
      <w:r>
        <w:rPr>
          <w:lang w:eastAsia="ko-KR"/>
        </w:rPr>
        <w:tab/>
      </w:r>
      <w:r w:rsidR="002D2CB9">
        <w:rPr>
          <w:lang w:eastAsia="ko-KR"/>
        </w:rPr>
        <w:t>Whether solution 12 is recommended into normative work for KI 1 will be defined at next meeting. The use of the solution 12 for KI#5 will be handled when KI#5 is discussed.</w:t>
      </w:r>
    </w:p>
    <w:p w14:paraId="619366AF" w14:textId="77777777" w:rsidR="002D2CB9" w:rsidRDefault="002D2CB9" w:rsidP="002D2CB9">
      <w:pPr>
        <w:rPr>
          <w:lang w:eastAsia="ko-KR"/>
        </w:rPr>
      </w:pPr>
      <w:r>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1585DEBF" w14:textId="6ED723A9" w:rsidR="00520DE9" w:rsidRDefault="002D2CB9" w:rsidP="00271D33">
      <w:pPr>
        <w:rPr>
          <w:lang w:eastAsia="ko-KR"/>
        </w:rPr>
      </w:pPr>
      <w:r>
        <w:rPr>
          <w:lang w:eastAsia="ko-KR"/>
        </w:rPr>
        <w:t>Solutions #6 and #18 are not recommended into normative.</w:t>
      </w:r>
    </w:p>
    <w:p w14:paraId="5B57FEBC" w14:textId="63E7DAFC" w:rsidR="00271D33" w:rsidRDefault="00271D33" w:rsidP="00271D33">
      <w:pPr>
        <w:pStyle w:val="Heading3"/>
        <w:rPr>
          <w:lang w:eastAsia="ko-KR"/>
        </w:rPr>
      </w:pPr>
      <w:bookmarkStart w:id="4396" w:name="_Toc50468660"/>
      <w:bookmarkStart w:id="4397" w:name="_Toc50468931"/>
      <w:bookmarkStart w:id="4398" w:name="_Toc50630906"/>
      <w:bookmarkStart w:id="4399" w:name="_Toc54944265"/>
      <w:r w:rsidRPr="00271D33">
        <w:lastRenderedPageBreak/>
        <w:t>9.1.3</w:t>
      </w:r>
      <w:r w:rsidRPr="00271D33">
        <w:tab/>
        <w:t>Conclusions for Key Issue #1</w:t>
      </w:r>
      <w:r w:rsidR="003B4AEA">
        <w:t>:</w:t>
      </w:r>
      <w:r w:rsidRPr="00271D33">
        <w:t xml:space="preserve"> ECS provisioning</w:t>
      </w:r>
      <w:bookmarkEnd w:id="4396"/>
      <w:bookmarkEnd w:id="4397"/>
      <w:bookmarkEnd w:id="4398"/>
      <w:bookmarkEnd w:id="4399"/>
    </w:p>
    <w:p w14:paraId="5C8503CD" w14:textId="115D4F14" w:rsidR="001E19F2" w:rsidRPr="001E19F2" w:rsidRDefault="00770EF6" w:rsidP="001E19F2">
      <w:pPr>
        <w:pStyle w:val="EditorsNote"/>
        <w:rPr>
          <w:rStyle w:val="Emphasis"/>
          <w:i w:val="0"/>
          <w:iCs w:val="0"/>
        </w:rPr>
      </w:pPr>
      <w:r w:rsidRPr="001E19F2">
        <w:rPr>
          <w:lang w:eastAsia="ko-KR"/>
        </w:rPr>
        <w:t>Editor</w:t>
      </w:r>
      <w:r>
        <w:rPr>
          <w:lang w:eastAsia="ko-KR"/>
        </w:rPr>
        <w:t>'</w:t>
      </w:r>
      <w:r w:rsidRPr="001E19F2">
        <w:rPr>
          <w:lang w:eastAsia="ko-KR"/>
        </w:rPr>
        <w:t>s note</w:t>
      </w:r>
      <w:r>
        <w:rPr>
          <w:lang w:eastAsia="ko-KR"/>
        </w:rPr>
        <w:t>:</w:t>
      </w:r>
      <w:r>
        <w:rPr>
          <w:lang w:eastAsia="ko-KR"/>
        </w:rPr>
        <w:tab/>
      </w:r>
      <w:r w:rsidR="001E19F2" w:rsidRPr="001E19F2">
        <w:rPr>
          <w:lang w:eastAsia="ko-KR"/>
        </w:rPr>
        <w:t>Whether Solution #16 "</w:t>
      </w:r>
      <w:r w:rsidR="001E19F2" w:rsidRPr="001E19F2">
        <w:t>Edge Configuration Server Based Discovery</w:t>
      </w:r>
      <w:r w:rsidR="001E19F2" w:rsidRPr="001E19F2">
        <w:rPr>
          <w:lang w:eastAsia="ko-KR"/>
        </w:rPr>
        <w:t xml:space="preserve"> " will be proceeded in normative work will be re-evaluated after </w:t>
      </w:r>
      <w:r w:rsidR="00355D16">
        <w:rPr>
          <w:lang w:eastAsia="ko-KR"/>
        </w:rPr>
        <w:t>SA WG2</w:t>
      </w:r>
      <w:r w:rsidR="001E19F2" w:rsidRPr="001E19F2">
        <w:rPr>
          <w:lang w:eastAsia="ko-KR"/>
        </w:rPr>
        <w:t xml:space="preserve"> receives feedback from SA6.</w:t>
      </w:r>
    </w:p>
    <w:p w14:paraId="4658791B" w14:textId="5E7BAD4E" w:rsidR="00EF078F" w:rsidRDefault="00EF078F" w:rsidP="00EF078F">
      <w:pPr>
        <w:pStyle w:val="Heading3"/>
        <w:rPr>
          <w:lang w:eastAsia="ko-KR"/>
        </w:rPr>
      </w:pPr>
      <w:bookmarkStart w:id="4400" w:name="_Toc54944266"/>
      <w:r>
        <w:rPr>
          <w:lang w:eastAsia="ko-KR"/>
        </w:rPr>
        <w:t>9.1.4</w:t>
      </w:r>
      <w:r>
        <w:rPr>
          <w:lang w:eastAsia="ko-KR"/>
        </w:rPr>
        <w:tab/>
        <w:t>Conclusion</w:t>
      </w:r>
      <w:r w:rsidR="003B4AEA">
        <w:rPr>
          <w:lang w:eastAsia="ko-KR"/>
        </w:rPr>
        <w:t>s</w:t>
      </w:r>
      <w:r>
        <w:rPr>
          <w:lang w:eastAsia="ko-KR"/>
        </w:rPr>
        <w:t xml:space="preserve"> for Key Issue #1</w:t>
      </w:r>
      <w:r w:rsidR="003B4AEA">
        <w:rPr>
          <w:lang w:eastAsia="ko-KR"/>
        </w:rPr>
        <w:t>:</w:t>
      </w:r>
      <w:r>
        <w:rPr>
          <w:lang w:eastAsia="ko-KR"/>
        </w:rPr>
        <w:t xml:space="preserve"> Session Breakout</w:t>
      </w:r>
      <w:bookmarkEnd w:id="4400"/>
    </w:p>
    <w:p w14:paraId="4B2AD45A" w14:textId="77777777" w:rsidR="00EF078F" w:rsidRDefault="00EF078F" w:rsidP="00EF078F">
      <w:pPr>
        <w:rPr>
          <w:lang w:eastAsia="ko-KR"/>
        </w:rPr>
      </w:pPr>
      <w:r>
        <w:rPr>
          <w:lang w:eastAsia="ko-KR"/>
        </w:rPr>
        <w:t>For Session Breakout connectivity mode, Sol#22 is recommended as basis for DNS based EAS discovery in normative phase.</w:t>
      </w:r>
    </w:p>
    <w:p w14:paraId="543601E0" w14:textId="45216ED7" w:rsidR="00271D33" w:rsidRDefault="00EF078F" w:rsidP="00EF078F">
      <w:pPr>
        <w:pStyle w:val="NO"/>
        <w:rPr>
          <w:lang w:eastAsia="ko-KR"/>
        </w:rPr>
      </w:pPr>
      <w:r>
        <w:rPr>
          <w:lang w:eastAsia="ko-KR"/>
        </w:rPr>
        <w:t>NOTE: For option 3b, modification of destination IP address as proposed in this option is allowed or not is subject to local regulations</w:t>
      </w:r>
    </w:p>
    <w:p w14:paraId="77AE7231" w14:textId="2A23C5BB" w:rsidR="00951113" w:rsidRDefault="00951113" w:rsidP="00951113">
      <w:pPr>
        <w:pStyle w:val="Heading2"/>
        <w:rPr>
          <w:lang w:eastAsia="ko-KR"/>
        </w:rPr>
      </w:pPr>
      <w:bookmarkStart w:id="4401" w:name="_Toc54944267"/>
      <w:r>
        <w:rPr>
          <w:lang w:eastAsia="ko-KR"/>
        </w:rPr>
        <w:t>9.2</w:t>
      </w:r>
      <w:r>
        <w:rPr>
          <w:lang w:eastAsia="ko-KR"/>
        </w:rPr>
        <w:tab/>
        <w:t>Conclusions for Key Issue #2</w:t>
      </w:r>
      <w:bookmarkEnd w:id="4401"/>
      <w:r>
        <w:rPr>
          <w:lang w:eastAsia="ko-KR"/>
        </w:rPr>
        <w:t xml:space="preserve"> </w:t>
      </w:r>
    </w:p>
    <w:p w14:paraId="7A5FB304" w14:textId="0F5B4DCF" w:rsidR="00951113" w:rsidRDefault="00951113" w:rsidP="00951113">
      <w:pPr>
        <w:pStyle w:val="Heading3"/>
        <w:rPr>
          <w:lang w:eastAsia="ko-KR"/>
        </w:rPr>
      </w:pPr>
      <w:bookmarkStart w:id="4402" w:name="_Toc54944268"/>
      <w:r>
        <w:rPr>
          <w:lang w:eastAsia="ko-KR"/>
        </w:rPr>
        <w:t>9.2.1</w:t>
      </w:r>
      <w:r>
        <w:rPr>
          <w:lang w:eastAsia="ko-KR"/>
        </w:rPr>
        <w:tab/>
        <w:t>Conclusions for Key Issue #2</w:t>
      </w:r>
      <w:r w:rsidR="003B4AEA">
        <w:rPr>
          <w:lang w:eastAsia="ko-KR"/>
        </w:rPr>
        <w:t>:</w:t>
      </w:r>
      <w:r>
        <w:rPr>
          <w:lang w:eastAsia="ko-KR"/>
        </w:rPr>
        <w:t xml:space="preserve"> </w:t>
      </w:r>
      <w:r w:rsidR="003B4AEA">
        <w:rPr>
          <w:lang w:eastAsia="ko-KR"/>
        </w:rPr>
        <w:t>R</w:t>
      </w:r>
      <w:r>
        <w:rPr>
          <w:lang w:eastAsia="ko-KR"/>
        </w:rPr>
        <w:t>educing packet loss during EAS relocation</w:t>
      </w:r>
      <w:bookmarkEnd w:id="4402"/>
    </w:p>
    <w:p w14:paraId="44638BFA" w14:textId="77777777" w:rsidR="00951113" w:rsidRDefault="00951113" w:rsidP="00951113">
      <w:pPr>
        <w:rPr>
          <w:lang w:eastAsia="ko-KR"/>
        </w:rPr>
      </w:pPr>
      <w:r>
        <w:rPr>
          <w:lang w:eastAsia="ko-KR"/>
        </w:rPr>
        <w:t>Buffering uplink packets in the target PSA until receiving the indication of successful EAS relocation as proposed in Solution #27 and Solution #38 is recommended for normative phase.</w:t>
      </w:r>
    </w:p>
    <w:p w14:paraId="4990547A" w14:textId="03D00CB8" w:rsidR="00BB507E" w:rsidRPr="00BB507E" w:rsidRDefault="00951113" w:rsidP="00BB507E">
      <w:pPr>
        <w:pStyle w:val="Heading3"/>
        <w:rPr>
          <w:lang w:eastAsia="ko-KR"/>
        </w:rPr>
      </w:pPr>
      <w:r>
        <w:rPr>
          <w:lang w:eastAsia="ko-KR"/>
        </w:rPr>
        <w:t>Editor's Note: It's FFS whether the forwarding tunnel between the source PSA and target PSA and End Marker in solution#38 option 1 or Flow End Marker in solution#38 option 2 can be included.</w:t>
      </w:r>
      <w:bookmarkStart w:id="4403" w:name="_Toc54944269"/>
      <w:r w:rsidR="00BB507E" w:rsidRPr="00BB507E">
        <w:rPr>
          <w:lang w:eastAsia="ko-KR"/>
        </w:rPr>
        <w:t>9.</w:t>
      </w:r>
      <w:r w:rsidR="003B4AEA">
        <w:rPr>
          <w:lang w:eastAsia="ko-KR"/>
        </w:rPr>
        <w:t>2</w:t>
      </w:r>
      <w:r w:rsidR="00BB507E" w:rsidRPr="00BB507E">
        <w:rPr>
          <w:lang w:eastAsia="ko-KR"/>
        </w:rPr>
        <w:t>.</w:t>
      </w:r>
      <w:r w:rsidR="003B4AEA">
        <w:rPr>
          <w:lang w:eastAsia="ko-KR"/>
        </w:rPr>
        <w:t>2</w:t>
      </w:r>
      <w:r w:rsidR="00BB507E" w:rsidRPr="00BB507E">
        <w:rPr>
          <w:lang w:eastAsia="ko-KR"/>
        </w:rPr>
        <w:tab/>
        <w:t xml:space="preserve">Conclusions </w:t>
      </w:r>
      <w:r w:rsidR="003B4AEA">
        <w:rPr>
          <w:lang w:eastAsia="ko-KR"/>
        </w:rPr>
        <w:t>for Key Issue #2:</w:t>
      </w:r>
      <w:r w:rsidR="00BB507E" w:rsidRPr="00BB507E">
        <w:rPr>
          <w:lang w:eastAsia="ko-KR"/>
        </w:rPr>
        <w:t xml:space="preserve"> UE DNS cache</w:t>
      </w:r>
      <w:bookmarkEnd w:id="4403"/>
      <w:r w:rsidR="00BB507E" w:rsidRPr="00BB507E">
        <w:rPr>
          <w:lang w:eastAsia="ko-KR"/>
        </w:rPr>
        <w:t xml:space="preserve"> </w:t>
      </w:r>
    </w:p>
    <w:p w14:paraId="4105A5DC" w14:textId="77777777" w:rsidR="00BB507E" w:rsidRPr="00BB507E" w:rsidRDefault="00BB507E" w:rsidP="00BB507E">
      <w:pPr>
        <w:rPr>
          <w:lang w:eastAsia="ko-KR"/>
        </w:rPr>
      </w:pPr>
      <w:r w:rsidRPr="00BB507E">
        <w:rPr>
          <w:lang w:eastAsia="ko-KR"/>
        </w:rPr>
        <w:t>For UE DNS cache related issue, it is concluded:</w:t>
      </w:r>
    </w:p>
    <w:p w14:paraId="1B6DA081" w14:textId="77777777" w:rsidR="00BB507E" w:rsidRPr="00BB507E" w:rsidRDefault="00BB507E" w:rsidP="00BB507E">
      <w:pPr>
        <w:pStyle w:val="B1"/>
        <w:rPr>
          <w:lang w:eastAsia="ko-KR"/>
        </w:rPr>
      </w:pPr>
      <w:r w:rsidRPr="00BB507E">
        <w:rPr>
          <w:lang w:eastAsia="ko-KR"/>
        </w:rPr>
        <w:t>-</w:t>
      </w:r>
      <w:r w:rsidRPr="00BB507E">
        <w:rPr>
          <w:lang w:eastAsia="ko-KR"/>
        </w:rPr>
        <w:tab/>
        <w:t xml:space="preserve">For session breakout case, the SMF may provide DNS cache clear indication within NAS message to UE as described in Solution #32 and #34 (only DNS cache related part). Based on the received DNS cache clear indication, the UE cleans the related DNS cache, which do not impact the application client. </w:t>
      </w:r>
    </w:p>
    <w:p w14:paraId="57B34197" w14:textId="0987820F" w:rsidR="00BB507E" w:rsidRPr="00BB507E" w:rsidRDefault="00BB507E" w:rsidP="00BB507E">
      <w:pPr>
        <w:pStyle w:val="EditorsNote"/>
        <w:rPr>
          <w:lang w:eastAsia="ko-KR"/>
        </w:rPr>
      </w:pPr>
      <w:r w:rsidRPr="00BB507E">
        <w:rPr>
          <w:lang w:eastAsia="ko-KR"/>
        </w:rPr>
        <w:t>Editor’s Note:</w:t>
      </w:r>
      <w:r w:rsidR="004D3103">
        <w:rPr>
          <w:lang w:eastAsia="ko-KR"/>
        </w:rPr>
        <w:tab/>
      </w:r>
      <w:r w:rsidRPr="00BB507E">
        <w:rPr>
          <w:lang w:eastAsia="ko-KR"/>
        </w:rPr>
        <w:t>It is FFS when SMF sends the DNS cache clear indication to the UE, i.e. before the EAS relocation or after EAS relocation.</w:t>
      </w:r>
    </w:p>
    <w:p w14:paraId="12E817B3" w14:textId="2AC9DEB4" w:rsidR="00BB507E" w:rsidRPr="00BB507E" w:rsidRDefault="00BB507E" w:rsidP="00BB507E">
      <w:pPr>
        <w:pStyle w:val="EditorsNote"/>
        <w:rPr>
          <w:lang w:eastAsia="ko-KR"/>
        </w:rPr>
      </w:pPr>
      <w:r w:rsidRPr="00BB507E">
        <w:rPr>
          <w:lang w:eastAsia="ko-KR"/>
        </w:rPr>
        <w:t>Editor’s Note:</w:t>
      </w:r>
      <w:r w:rsidR="004D3103">
        <w:rPr>
          <w:lang w:eastAsia="ko-KR"/>
        </w:rPr>
        <w:tab/>
      </w:r>
      <w:r w:rsidRPr="00BB507E">
        <w:rPr>
          <w:lang w:eastAsia="ko-KR"/>
        </w:rPr>
        <w:t>It is FFS whether the SMF send the associated information with DNS cache clear to the UE so the UE can clear a part of DNS cache or all DNS cache.</w:t>
      </w:r>
    </w:p>
    <w:p w14:paraId="6CE1D955" w14:textId="4FABAF25" w:rsidR="00BB507E" w:rsidRPr="00BB507E" w:rsidRDefault="00BB507E" w:rsidP="00BB507E">
      <w:pPr>
        <w:pStyle w:val="NO"/>
        <w:rPr>
          <w:lang w:eastAsia="ko-KR"/>
        </w:rPr>
      </w:pPr>
      <w:r w:rsidRPr="00BB507E">
        <w:rPr>
          <w:lang w:eastAsia="ko-KR"/>
        </w:rPr>
        <w:t>NOTE 1:</w:t>
      </w:r>
      <w:r w:rsidR="004D3103">
        <w:rPr>
          <w:lang w:eastAsia="ko-KR"/>
        </w:rPr>
        <w:tab/>
      </w:r>
      <w:r w:rsidRPr="00BB507E">
        <w:rPr>
          <w:lang w:eastAsia="ko-KR"/>
        </w:rPr>
        <w:t>If connectivity is available to the source EAS, then the application can select a new EAS after the DNS caching is flushed by the applications or cache timer expires</w:t>
      </w:r>
    </w:p>
    <w:p w14:paraId="2F5B91A2" w14:textId="77777777" w:rsidR="00BB507E" w:rsidRPr="00BB507E" w:rsidRDefault="00BB507E" w:rsidP="00BB507E">
      <w:pPr>
        <w:pStyle w:val="NO"/>
        <w:rPr>
          <w:lang w:eastAsia="ko-KR"/>
        </w:rPr>
      </w:pPr>
      <w:r w:rsidRPr="00BB507E">
        <w:rPr>
          <w:lang w:eastAsia="ko-KR"/>
        </w:rPr>
        <w:t>NOTE 2:</w:t>
      </w:r>
      <w:r w:rsidRPr="00BB507E">
        <w:rPr>
          <w:lang w:eastAsia="ko-KR"/>
        </w:rPr>
        <w:tab/>
        <w:t>In case the UE does not support DNS cache clear triggered by 5GC, the application will continue to be served by the old EAS until the UE Application Layer DNS cache timer expires or the applications determines to flush the DNS cache.</w:t>
      </w:r>
    </w:p>
    <w:p w14:paraId="66EEC226" w14:textId="77777777" w:rsidR="00BB507E" w:rsidRPr="00BB507E" w:rsidRDefault="00BB507E" w:rsidP="00BB507E">
      <w:pPr>
        <w:pStyle w:val="NO"/>
        <w:rPr>
          <w:lang w:eastAsia="ko-KR"/>
        </w:rPr>
      </w:pPr>
      <w:r w:rsidRPr="00BB507E">
        <w:rPr>
          <w:lang w:eastAsia="ko-KR"/>
        </w:rPr>
        <w:t>NOTE 3:</w:t>
      </w:r>
      <w:r w:rsidRPr="00BB507E">
        <w:rPr>
          <w:lang w:eastAsia="ko-KR"/>
        </w:rPr>
        <w:tab/>
        <w:t>This DNS cache clear indication does not impact the UE Application Layer DNS caching.</w:t>
      </w:r>
    </w:p>
    <w:p w14:paraId="0AE306B0" w14:textId="77777777" w:rsidR="00BB507E" w:rsidRDefault="00BB507E" w:rsidP="00BB507E">
      <w:pPr>
        <w:pStyle w:val="B1"/>
        <w:rPr>
          <w:lang w:eastAsia="ko-KR"/>
        </w:rPr>
      </w:pPr>
      <w:r w:rsidRPr="00BB507E">
        <w:rPr>
          <w:lang w:eastAsia="ko-KR"/>
        </w:rPr>
        <w:t>-</w:t>
      </w:r>
      <w:r w:rsidRPr="00BB507E">
        <w:rPr>
          <w:lang w:eastAsia="ko-KR"/>
        </w:rPr>
        <w:tab/>
        <w:t>For SSC mode 2/3 case, the UE can removes the cached DNS records and can reselect a new EAS after it is allocated with a new IP address.</w:t>
      </w:r>
    </w:p>
    <w:p w14:paraId="6DF4445C" w14:textId="00D5215F" w:rsidR="004F422A" w:rsidRDefault="004F422A" w:rsidP="004F422A">
      <w:pPr>
        <w:pStyle w:val="Heading3"/>
        <w:rPr>
          <w:lang w:eastAsia="ko-KR"/>
        </w:rPr>
      </w:pPr>
      <w:bookmarkStart w:id="4404" w:name="_Toc54944270"/>
      <w:r>
        <w:rPr>
          <w:lang w:eastAsia="ko-KR"/>
        </w:rPr>
        <w:t>9.</w:t>
      </w:r>
      <w:r w:rsidR="003B4AEA">
        <w:rPr>
          <w:lang w:eastAsia="ko-KR"/>
        </w:rPr>
        <w:t>2</w:t>
      </w:r>
      <w:r>
        <w:rPr>
          <w:lang w:eastAsia="ko-KR"/>
        </w:rPr>
        <w:t>.</w:t>
      </w:r>
      <w:r w:rsidR="003B4AEA">
        <w:rPr>
          <w:lang w:eastAsia="ko-KR"/>
        </w:rPr>
        <w:t>3</w:t>
      </w:r>
      <w:r>
        <w:rPr>
          <w:lang w:eastAsia="ko-KR"/>
        </w:rPr>
        <w:t xml:space="preserve"> Conclusions for Key Issue #2</w:t>
      </w:r>
      <w:r w:rsidR="003B4AEA">
        <w:rPr>
          <w:lang w:eastAsia="ko-KR"/>
        </w:rPr>
        <w:t>:</w:t>
      </w:r>
      <w:r>
        <w:rPr>
          <w:lang w:eastAsia="ko-KR"/>
        </w:rPr>
        <w:t xml:space="preserve"> AF based EAS rediscovery</w:t>
      </w:r>
      <w:bookmarkEnd w:id="4404"/>
    </w:p>
    <w:p w14:paraId="4EEF6DD0" w14:textId="77777777" w:rsidR="004F422A" w:rsidRDefault="004F422A" w:rsidP="004F422A">
      <w:pPr>
        <w:rPr>
          <w:lang w:eastAsia="ko-KR"/>
        </w:rPr>
      </w:pPr>
      <w:r>
        <w:rPr>
          <w:lang w:eastAsia="ko-KR"/>
        </w:rPr>
        <w:t xml:space="preserve">The AF may reselect a new EAS for UE due to UP path change notification or by its internal trigger, e.g. load balance. When the new EAS is reselected, the UE is informed with the new EAS address via the application layer signaling, which is out of scope of 3GPP. </w:t>
      </w:r>
    </w:p>
    <w:p w14:paraId="3B720C92" w14:textId="77777777" w:rsidR="00C959AB" w:rsidRDefault="004F422A" w:rsidP="00C959AB">
      <w:pPr>
        <w:rPr>
          <w:lang w:eastAsia="ko-KR"/>
        </w:rPr>
      </w:pPr>
      <w:r>
        <w:rPr>
          <w:lang w:eastAsia="ko-KR"/>
        </w:rPr>
        <w:t>Sending EAS IP address by 5GS to UE is not recommended to be specified in normative work.</w:t>
      </w:r>
    </w:p>
    <w:p w14:paraId="189E24A0" w14:textId="692A4636" w:rsidR="003B4AEA" w:rsidRDefault="003B4AEA" w:rsidP="003B4AEA">
      <w:pPr>
        <w:pStyle w:val="Heading3"/>
        <w:rPr>
          <w:lang w:eastAsia="ko-KR"/>
        </w:rPr>
      </w:pPr>
      <w:bookmarkStart w:id="4405" w:name="_Toc54944271"/>
      <w:r>
        <w:rPr>
          <w:lang w:eastAsia="ko-KR"/>
        </w:rPr>
        <w:lastRenderedPageBreak/>
        <w:t>9.2.4</w:t>
      </w:r>
      <w:r>
        <w:rPr>
          <w:lang w:eastAsia="ko-KR"/>
        </w:rPr>
        <w:tab/>
        <w:t>Conclusions for Key Issue #2:</w:t>
      </w:r>
      <w:r w:rsidRPr="003B4AEA">
        <w:rPr>
          <w:lang w:eastAsia="ko-KR"/>
        </w:rPr>
        <w:t xml:space="preserve"> </w:t>
      </w:r>
      <w:r>
        <w:rPr>
          <w:lang w:eastAsia="ko-KR"/>
        </w:rPr>
        <w:t>E</w:t>
      </w:r>
      <w:r w:rsidRPr="003B4AEA">
        <w:rPr>
          <w:lang w:eastAsia="ko-KR"/>
        </w:rPr>
        <w:t>dge relocation considering user plane latency</w:t>
      </w:r>
      <w:bookmarkEnd w:id="4405"/>
    </w:p>
    <w:p w14:paraId="05EFBF6F" w14:textId="77777777" w:rsidR="003B4AEA" w:rsidRDefault="003B4AEA" w:rsidP="003B4AEA">
      <w:pPr>
        <w:rPr>
          <w:lang w:eastAsia="ko-KR"/>
        </w:rPr>
      </w:pPr>
      <w:r w:rsidRPr="00BB507E">
        <w:rPr>
          <w:lang w:eastAsia="ko-KR"/>
        </w:rPr>
        <w:t xml:space="preserve">Regarding the issues for edge relocation considering the user plane latency requirements, the </w:t>
      </w:r>
      <w:r>
        <w:rPr>
          <w:lang w:eastAsia="ko-KR"/>
        </w:rPr>
        <w:t xml:space="preserve">solution #35 is recommended as </w:t>
      </w:r>
      <w:r w:rsidRPr="00BB507E">
        <w:rPr>
          <w:lang w:eastAsia="ko-KR"/>
        </w:rPr>
        <w:t>baselines for the normative phase.</w:t>
      </w:r>
    </w:p>
    <w:p w14:paraId="4C052904" w14:textId="5E1F9773" w:rsidR="003B4AEA" w:rsidRDefault="003B4AEA" w:rsidP="003B4AEA">
      <w:pPr>
        <w:pStyle w:val="Heading3"/>
        <w:rPr>
          <w:lang w:eastAsia="ko-KR"/>
        </w:rPr>
      </w:pPr>
      <w:bookmarkStart w:id="4406" w:name="_Toc54944272"/>
      <w:r>
        <w:rPr>
          <w:lang w:eastAsia="ko-KR"/>
        </w:rPr>
        <w:t>9.2.5</w:t>
      </w:r>
      <w:r>
        <w:rPr>
          <w:lang w:eastAsia="ko-KR"/>
        </w:rPr>
        <w:tab/>
        <w:t xml:space="preserve">Conclusions for Key Issue #2: </w:t>
      </w:r>
      <w:r w:rsidR="00B4258F" w:rsidRPr="00B4258F">
        <w:rPr>
          <w:lang w:eastAsia="ko-KR"/>
        </w:rPr>
        <w:t>EAS IP address replacement in 5GC</w:t>
      </w:r>
      <w:bookmarkEnd w:id="4406"/>
    </w:p>
    <w:p w14:paraId="7D036866" w14:textId="77777777" w:rsidR="003B4AEA" w:rsidRDefault="003B4AEA" w:rsidP="003B4AEA">
      <w:pPr>
        <w:rPr>
          <w:lang w:eastAsia="ko-KR"/>
        </w:rPr>
      </w:pPr>
      <w:r>
        <w:rPr>
          <w:lang w:eastAsia="ko-KR"/>
        </w:rPr>
        <w:t>To solve the issue of change of EAS with EAS IP address change with or without PSA change, for the UE unawareness solution, it is concluded to use solution #30 as baseline, without depending on Edge Hosting Environment to handle the runtime session context mirroring with different IP addresses and with the enhancement of EAS capability indication (i.e. supporting EAS IP address replacement) as proposed in solution #29 and #27 for normative work,.</w:t>
      </w:r>
    </w:p>
    <w:p w14:paraId="06C90B1E" w14:textId="77777777" w:rsidR="003B4AEA" w:rsidRDefault="003B4AEA" w:rsidP="003B4AEA">
      <w:pPr>
        <w:pStyle w:val="EditorsNote"/>
        <w:rPr>
          <w:lang w:eastAsia="ko-KR"/>
        </w:rPr>
      </w:pPr>
      <w:r>
        <w:rPr>
          <w:lang w:eastAsia="ko-KR"/>
        </w:rPr>
        <w:t>Editor's note: It is FFS whether Anchor EAS is used for the UE unawareness solution.</w:t>
      </w:r>
    </w:p>
    <w:p w14:paraId="3EF59C85" w14:textId="76C4D9A4" w:rsidR="00951113" w:rsidRDefault="00951113" w:rsidP="00BB507E">
      <w:pPr>
        <w:pStyle w:val="Heading3"/>
        <w:rPr>
          <w:lang w:eastAsia="ko-KR"/>
        </w:rPr>
      </w:pPr>
      <w:bookmarkStart w:id="4407" w:name="_Toc54944273"/>
      <w:r>
        <w:rPr>
          <w:lang w:eastAsia="ko-KR"/>
        </w:rPr>
        <w:t>9.</w:t>
      </w:r>
      <w:r w:rsidR="003B4AEA">
        <w:rPr>
          <w:lang w:eastAsia="ko-KR"/>
        </w:rPr>
        <w:t>2</w:t>
      </w:r>
      <w:r>
        <w:rPr>
          <w:lang w:eastAsia="ko-KR"/>
        </w:rPr>
        <w:t>.</w:t>
      </w:r>
      <w:r w:rsidR="003B4AEA">
        <w:rPr>
          <w:lang w:eastAsia="ko-KR"/>
        </w:rPr>
        <w:t>6</w:t>
      </w:r>
      <w:r>
        <w:rPr>
          <w:lang w:eastAsia="ko-KR"/>
        </w:rPr>
        <w:t xml:space="preserve"> Conclusions for Key Issue #2</w:t>
      </w:r>
      <w:r w:rsidR="003B4AEA">
        <w:rPr>
          <w:lang w:eastAsia="ko-KR"/>
        </w:rPr>
        <w:t>:</w:t>
      </w:r>
      <w:r>
        <w:rPr>
          <w:lang w:eastAsia="ko-KR"/>
        </w:rPr>
        <w:t xml:space="preserve"> </w:t>
      </w:r>
      <w:r w:rsidR="003B4AEA">
        <w:rPr>
          <w:lang w:eastAsia="ko-KR"/>
        </w:rPr>
        <w:t>O</w:t>
      </w:r>
      <w:r>
        <w:rPr>
          <w:lang w:eastAsia="ko-KR"/>
        </w:rPr>
        <w:t>ther sub-issues for edge relocation</w:t>
      </w:r>
      <w:bookmarkEnd w:id="4407"/>
      <w:r>
        <w:rPr>
          <w:lang w:eastAsia="ko-KR"/>
        </w:rPr>
        <w:t xml:space="preserve"> </w:t>
      </w:r>
    </w:p>
    <w:p w14:paraId="6F827880" w14:textId="77777777" w:rsidR="00951113" w:rsidRDefault="00951113" w:rsidP="00951113">
      <w:pPr>
        <w:rPr>
          <w:lang w:eastAsia="ko-KR"/>
        </w:rPr>
      </w:pPr>
      <w:r>
        <w:rPr>
          <w:lang w:eastAsia="ko-KR"/>
        </w:rPr>
        <w:t>-</w:t>
      </w:r>
      <w:r>
        <w:rPr>
          <w:lang w:eastAsia="ko-KR"/>
        </w:rPr>
        <w:tab/>
        <w:t>Solution #26 are not recommended in normative work.</w:t>
      </w:r>
    </w:p>
    <w:p w14:paraId="6559FDFA" w14:textId="7B55ACB3" w:rsidR="00951113" w:rsidRDefault="00951113" w:rsidP="00951113">
      <w:pPr>
        <w:rPr>
          <w:lang w:eastAsia="ko-KR"/>
        </w:rPr>
      </w:pPr>
      <w:r>
        <w:rPr>
          <w:lang w:eastAsia="ko-KR"/>
        </w:rPr>
        <w:t>-</w:t>
      </w:r>
      <w:r>
        <w:rPr>
          <w:lang w:eastAsia="ko-KR"/>
        </w:rPr>
        <w:tab/>
        <w:t>Whether AF context transferring can be done via NEF is to be decided during normative phase after SA6 solution is stable.</w:t>
      </w:r>
    </w:p>
    <w:p w14:paraId="1B65162A" w14:textId="0E6A8BEB" w:rsidR="00EE49B1" w:rsidRDefault="00EE49B1" w:rsidP="00EE49B1">
      <w:pPr>
        <w:pStyle w:val="Heading2"/>
        <w:rPr>
          <w:lang w:eastAsia="ko-KR"/>
        </w:rPr>
      </w:pPr>
      <w:bookmarkStart w:id="4408" w:name="_Toc54944274"/>
      <w:r>
        <w:rPr>
          <w:lang w:eastAsia="ko-KR"/>
        </w:rPr>
        <w:t>9.</w:t>
      </w:r>
      <w:r w:rsidR="003B4AEA">
        <w:rPr>
          <w:lang w:eastAsia="ko-KR"/>
        </w:rPr>
        <w:t>3</w:t>
      </w:r>
      <w:r>
        <w:rPr>
          <w:lang w:eastAsia="ko-KR"/>
        </w:rPr>
        <w:tab/>
        <w:t>Conclusions for Key Issue #5</w:t>
      </w:r>
      <w:bookmarkEnd w:id="4408"/>
    </w:p>
    <w:p w14:paraId="10101324" w14:textId="77777777" w:rsidR="00EE49B1" w:rsidRDefault="00EE49B1" w:rsidP="00EE49B1">
      <w:pPr>
        <w:rPr>
          <w:lang w:eastAsia="ko-KR"/>
        </w:rPr>
      </w:pPr>
      <w:r>
        <w:rPr>
          <w:lang w:eastAsia="ko-KR"/>
        </w:rPr>
        <w:t>The SMF uses Nsmf_PDUSession_SMContextStatusNotify operation to send the target DNAI(s) to the AMF to assistant the I-SMF/SMF selection. The AMF then uses the target DNAI(s) for I-SMF/SMF selection for existing or subsequent PDU Session. Clause 6.12.2.2 in Solutions #12 and solution#50 are recommended into normative with below considerations:</w:t>
      </w:r>
    </w:p>
    <w:p w14:paraId="53BB034D" w14:textId="63523426" w:rsidR="00EE49B1" w:rsidRDefault="00EE49B1" w:rsidP="00EE49B1">
      <w:pPr>
        <w:pStyle w:val="B1"/>
        <w:rPr>
          <w:lang w:eastAsia="ko-KR"/>
        </w:rPr>
      </w:pPr>
      <w:r>
        <w:rPr>
          <w:lang w:eastAsia="ko-KR"/>
        </w:rPr>
        <w:t>-</w:t>
      </w:r>
      <w:r>
        <w:rPr>
          <w:lang w:eastAsia="ko-KR"/>
        </w:rPr>
        <w:tab/>
        <w:t>Normative work for KI5 shall only impact N11 (AMF-SMF interface) and N16a (to relay information). No PCF impact and no N4 impact are to be considered.</w:t>
      </w:r>
    </w:p>
    <w:p w14:paraId="487A75CB" w14:textId="63A78B4A" w:rsidR="00EE49B1" w:rsidRDefault="00EE49B1" w:rsidP="00EE49B1">
      <w:pPr>
        <w:pStyle w:val="B1"/>
        <w:rPr>
          <w:lang w:eastAsia="ko-KR"/>
        </w:rPr>
      </w:pPr>
      <w:r>
        <w:rPr>
          <w:lang w:eastAsia="ko-KR"/>
        </w:rPr>
        <w:t>-</w:t>
      </w:r>
      <w:r>
        <w:rPr>
          <w:lang w:eastAsia="ko-KR"/>
        </w:rPr>
        <w:tab/>
        <w:t>There is no I-SMF chaining induced by these solutions.</w:t>
      </w:r>
    </w:p>
    <w:p w14:paraId="1D05B7E7" w14:textId="2D978EE5" w:rsidR="00EE49B1" w:rsidRDefault="00EE49B1" w:rsidP="00EE49B1">
      <w:pPr>
        <w:pStyle w:val="B1"/>
        <w:rPr>
          <w:lang w:eastAsia="ko-KR"/>
        </w:rPr>
      </w:pPr>
      <w:r>
        <w:rPr>
          <w:lang w:eastAsia="ko-KR"/>
        </w:rPr>
        <w:t>-</w:t>
      </w:r>
      <w:r>
        <w:rPr>
          <w:lang w:eastAsia="ko-KR"/>
        </w:rPr>
        <w:tab/>
        <w:t>SMF decides whether it is required to send the target DNAI to the AMF for triggering I-SMF (re)selection.</w:t>
      </w:r>
    </w:p>
    <w:p w14:paraId="7F6CD382" w14:textId="37E7ED3C" w:rsidR="00EE49B1" w:rsidRDefault="00EE49B1" w:rsidP="00EE49B1">
      <w:pPr>
        <w:pStyle w:val="B1"/>
        <w:rPr>
          <w:lang w:eastAsia="ko-KR"/>
        </w:rPr>
      </w:pPr>
      <w:r>
        <w:rPr>
          <w:lang w:eastAsia="ko-KR"/>
        </w:rPr>
        <w:t>-</w:t>
      </w:r>
      <w:r>
        <w:rPr>
          <w:lang w:eastAsia="ko-KR"/>
        </w:rPr>
        <w:tab/>
        <w:t>AMF may retrieve from NRF, the SMF profiles that indicates supported DNAI. , and considers the last DNAI received from the SMF to decide the proper I-SMF/SMF. The AMF does not need to have policies related to potential conflicts in case a UE would need to be simultaneously served by different DNAI(s).</w:t>
      </w:r>
    </w:p>
    <w:p w14:paraId="6FE050B5" w14:textId="097A261B" w:rsidR="00EE49B1" w:rsidRPr="00271D33" w:rsidRDefault="00EE49B1" w:rsidP="00EE49B1">
      <w:pPr>
        <w:pStyle w:val="B1"/>
        <w:rPr>
          <w:lang w:eastAsia="ko-KR"/>
        </w:rPr>
      </w:pPr>
      <w:r>
        <w:rPr>
          <w:lang w:eastAsia="ko-KR"/>
        </w:rPr>
        <w:t>-</w:t>
      </w:r>
      <w:r>
        <w:rPr>
          <w:lang w:eastAsia="ko-KR"/>
        </w:rPr>
        <w:tab/>
        <w:t>Nsmf_PDUSession_SMContextStatusNotify operation is used by normative extensions due to these solutions. The notification is used to inform AMF: DNAI for the current PDU Session for I-SMF selection (situation of sol 50)/ DNAI for the subsequent PDU Session for SMF selection  (situation of solution 12).</w:t>
      </w:r>
    </w:p>
    <w:p w14:paraId="4BBF00F4" w14:textId="77777777" w:rsidR="00080512" w:rsidRPr="00520DE9" w:rsidRDefault="00080512" w:rsidP="00EE49B1">
      <w:r w:rsidRPr="00520DE9">
        <w:br w:type="page"/>
      </w:r>
      <w:bookmarkStart w:id="4409" w:name="_Toc2086459"/>
      <w:bookmarkStart w:id="4410" w:name="_Toc43806245"/>
      <w:bookmarkStart w:id="4411" w:name="_Toc43806552"/>
      <w:bookmarkStart w:id="4412" w:name="_Toc50630907"/>
      <w:r w:rsidRPr="00520DE9">
        <w:lastRenderedPageBreak/>
        <w:t xml:space="preserve">Annex </w:t>
      </w:r>
      <w:r w:rsidR="00520DE9" w:rsidRPr="00520DE9">
        <w:t>A</w:t>
      </w:r>
      <w:r w:rsidRPr="00520DE9">
        <w:t>:</w:t>
      </w:r>
      <w:r w:rsidRPr="00520DE9">
        <w:br/>
        <w:t>Change history</w:t>
      </w:r>
      <w:bookmarkEnd w:id="4409"/>
      <w:bookmarkEnd w:id="4410"/>
      <w:bookmarkEnd w:id="4411"/>
      <w:bookmarkEnd w:id="44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14:paraId="5018C796" w14:textId="77777777" w:rsidTr="001C39DE">
        <w:trPr>
          <w:cantSplit/>
        </w:trPr>
        <w:tc>
          <w:tcPr>
            <w:tcW w:w="9639" w:type="dxa"/>
            <w:gridSpan w:val="8"/>
            <w:tcBorders>
              <w:bottom w:val="nil"/>
            </w:tcBorders>
            <w:shd w:val="solid" w:color="FFFFFF" w:fill="auto"/>
          </w:tcPr>
          <w:p w14:paraId="799479FD" w14:textId="77777777" w:rsidR="003C3971" w:rsidRPr="00520DE9" w:rsidRDefault="003C3971" w:rsidP="00770EF6">
            <w:pPr>
              <w:pStyle w:val="TAH"/>
              <w:rPr>
                <w:sz w:val="16"/>
              </w:rPr>
            </w:pPr>
            <w:bookmarkStart w:id="4413" w:name="historyclause"/>
            <w:bookmarkEnd w:id="4413"/>
            <w:r w:rsidRPr="00520DE9">
              <w:t>Change history</w:t>
            </w:r>
          </w:p>
        </w:tc>
      </w:tr>
      <w:tr w:rsidR="003C3971" w:rsidRPr="00520DE9" w14:paraId="19C14518" w14:textId="77777777" w:rsidTr="001C39DE">
        <w:tc>
          <w:tcPr>
            <w:tcW w:w="800" w:type="dxa"/>
            <w:shd w:val="pct10" w:color="auto" w:fill="FFFFFF"/>
          </w:tcPr>
          <w:p w14:paraId="61AD95E3" w14:textId="77777777" w:rsidR="003C3971" w:rsidRPr="00520DE9" w:rsidRDefault="003C3971" w:rsidP="00C72833">
            <w:pPr>
              <w:pStyle w:val="TAL"/>
              <w:rPr>
                <w:b/>
                <w:sz w:val="16"/>
              </w:rPr>
            </w:pPr>
            <w:r w:rsidRPr="00520DE9">
              <w:rPr>
                <w:b/>
                <w:sz w:val="16"/>
              </w:rPr>
              <w:t>Date</w:t>
            </w:r>
          </w:p>
        </w:tc>
        <w:tc>
          <w:tcPr>
            <w:tcW w:w="995" w:type="dxa"/>
            <w:shd w:val="pct10" w:color="auto" w:fill="FFFFFF"/>
          </w:tcPr>
          <w:p w14:paraId="5B5C21D8" w14:textId="77777777" w:rsidR="003C3971" w:rsidRPr="00520DE9" w:rsidRDefault="00DF2B1F" w:rsidP="00C72833">
            <w:pPr>
              <w:pStyle w:val="TAL"/>
              <w:rPr>
                <w:b/>
                <w:sz w:val="16"/>
              </w:rPr>
            </w:pPr>
            <w:r w:rsidRPr="00520DE9">
              <w:rPr>
                <w:b/>
                <w:sz w:val="16"/>
              </w:rPr>
              <w:t>Meeting</w:t>
            </w:r>
          </w:p>
        </w:tc>
        <w:tc>
          <w:tcPr>
            <w:tcW w:w="1134" w:type="dxa"/>
            <w:shd w:val="pct10" w:color="auto" w:fill="FFFFFF"/>
          </w:tcPr>
          <w:p w14:paraId="788B4963" w14:textId="77777777" w:rsidR="003C3971" w:rsidRPr="00520DE9" w:rsidRDefault="003C3971" w:rsidP="00DF2B1F">
            <w:pPr>
              <w:pStyle w:val="TAL"/>
              <w:rPr>
                <w:b/>
                <w:sz w:val="16"/>
              </w:rPr>
            </w:pPr>
            <w:r w:rsidRPr="00520DE9">
              <w:rPr>
                <w:b/>
                <w:sz w:val="16"/>
              </w:rPr>
              <w:t>TDoc</w:t>
            </w:r>
          </w:p>
        </w:tc>
        <w:tc>
          <w:tcPr>
            <w:tcW w:w="709" w:type="dxa"/>
            <w:shd w:val="pct10" w:color="auto" w:fill="FFFFFF"/>
          </w:tcPr>
          <w:p w14:paraId="128B46B7" w14:textId="77777777" w:rsidR="003C3971" w:rsidRPr="00520DE9" w:rsidRDefault="003C3971" w:rsidP="00C72833">
            <w:pPr>
              <w:pStyle w:val="TAL"/>
              <w:rPr>
                <w:b/>
                <w:sz w:val="16"/>
              </w:rPr>
            </w:pPr>
            <w:r w:rsidRPr="00520DE9">
              <w:rPr>
                <w:b/>
                <w:sz w:val="16"/>
              </w:rPr>
              <w:t>CR</w:t>
            </w:r>
          </w:p>
        </w:tc>
        <w:tc>
          <w:tcPr>
            <w:tcW w:w="425" w:type="dxa"/>
            <w:shd w:val="pct10" w:color="auto" w:fill="FFFFFF"/>
          </w:tcPr>
          <w:p w14:paraId="042495C1" w14:textId="77777777" w:rsidR="003C3971" w:rsidRPr="00520DE9" w:rsidRDefault="003C3971" w:rsidP="00C72833">
            <w:pPr>
              <w:pStyle w:val="TAL"/>
              <w:rPr>
                <w:b/>
                <w:sz w:val="16"/>
              </w:rPr>
            </w:pPr>
            <w:r w:rsidRPr="00520DE9">
              <w:rPr>
                <w:b/>
                <w:sz w:val="16"/>
              </w:rPr>
              <w:t>Rev</w:t>
            </w:r>
          </w:p>
        </w:tc>
        <w:tc>
          <w:tcPr>
            <w:tcW w:w="425" w:type="dxa"/>
            <w:shd w:val="pct10" w:color="auto" w:fill="FFFFFF"/>
          </w:tcPr>
          <w:p w14:paraId="0A91B43B" w14:textId="77777777" w:rsidR="003C3971" w:rsidRPr="00520DE9" w:rsidRDefault="003C3971" w:rsidP="00C72833">
            <w:pPr>
              <w:pStyle w:val="TAL"/>
              <w:rPr>
                <w:b/>
                <w:sz w:val="16"/>
              </w:rPr>
            </w:pPr>
            <w:r w:rsidRPr="00520DE9">
              <w:rPr>
                <w:b/>
                <w:sz w:val="16"/>
              </w:rPr>
              <w:t>Cat</w:t>
            </w:r>
          </w:p>
        </w:tc>
        <w:tc>
          <w:tcPr>
            <w:tcW w:w="4443" w:type="dxa"/>
            <w:shd w:val="pct10" w:color="auto" w:fill="FFFFFF"/>
          </w:tcPr>
          <w:p w14:paraId="12BBE7DF" w14:textId="77777777" w:rsidR="003C3971" w:rsidRPr="00520DE9" w:rsidRDefault="003C3971" w:rsidP="00C72833">
            <w:pPr>
              <w:pStyle w:val="TAL"/>
              <w:rPr>
                <w:b/>
                <w:sz w:val="16"/>
              </w:rPr>
            </w:pPr>
            <w:r w:rsidRPr="00520DE9">
              <w:rPr>
                <w:b/>
                <w:sz w:val="16"/>
              </w:rPr>
              <w:t>Subject/Comment</w:t>
            </w:r>
          </w:p>
        </w:tc>
        <w:tc>
          <w:tcPr>
            <w:tcW w:w="708" w:type="dxa"/>
            <w:shd w:val="pct10" w:color="auto" w:fill="FFFFFF"/>
          </w:tcPr>
          <w:p w14:paraId="4DBAFE79" w14:textId="77777777"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14:paraId="4317BA34" w14:textId="77777777" w:rsidTr="001C39DE">
        <w:tc>
          <w:tcPr>
            <w:tcW w:w="800" w:type="dxa"/>
            <w:shd w:val="solid" w:color="FFFFFF" w:fill="auto"/>
          </w:tcPr>
          <w:p w14:paraId="26847B18" w14:textId="77777777"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14:paraId="4373053C" w14:textId="77777777"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14:paraId="2E9CAD82" w14:textId="77777777"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14:paraId="4BB91E7B"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7D32EC0"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BB53BF7" w14:textId="77777777"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14:paraId="12CA3FC3" w14:textId="77777777"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14:paraId="73FCC4D3" w14:textId="77777777" w:rsidR="00520DE9" w:rsidRPr="00520DE9" w:rsidRDefault="00520DE9" w:rsidP="00520DE9">
            <w:pPr>
              <w:pStyle w:val="TAC"/>
              <w:rPr>
                <w:color w:val="0000FF"/>
                <w:sz w:val="16"/>
                <w:szCs w:val="16"/>
              </w:rPr>
            </w:pPr>
            <w:r w:rsidRPr="00520DE9">
              <w:rPr>
                <w:color w:val="0000FF"/>
                <w:sz w:val="16"/>
                <w:szCs w:val="16"/>
              </w:rPr>
              <w:t>0.0.0</w:t>
            </w:r>
          </w:p>
        </w:tc>
      </w:tr>
      <w:tr w:rsidR="00520DE9" w:rsidRPr="00520DE9" w14:paraId="43949D1B" w14:textId="77777777" w:rsidTr="001C39DE">
        <w:tc>
          <w:tcPr>
            <w:tcW w:w="800" w:type="dxa"/>
            <w:shd w:val="solid" w:color="FFFFFF" w:fill="auto"/>
          </w:tcPr>
          <w:p w14:paraId="004F37EF" w14:textId="77777777"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14:paraId="7A217388" w14:textId="77777777"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14:paraId="705A32F3" w14:textId="77777777" w:rsidR="00520DE9" w:rsidRPr="00520DE9" w:rsidRDefault="00520DE9" w:rsidP="00520DE9">
            <w:pPr>
              <w:pStyle w:val="TAC"/>
              <w:rPr>
                <w:sz w:val="16"/>
                <w:szCs w:val="16"/>
              </w:rPr>
            </w:pPr>
          </w:p>
        </w:tc>
        <w:tc>
          <w:tcPr>
            <w:tcW w:w="709" w:type="dxa"/>
            <w:shd w:val="solid" w:color="FFFFFF" w:fill="auto"/>
          </w:tcPr>
          <w:p w14:paraId="4F6176F5" w14:textId="77777777" w:rsidR="00520DE9" w:rsidRPr="00520DE9" w:rsidRDefault="00520DE9" w:rsidP="00520DE9">
            <w:pPr>
              <w:pStyle w:val="TAL"/>
              <w:rPr>
                <w:sz w:val="16"/>
                <w:szCs w:val="16"/>
              </w:rPr>
            </w:pPr>
          </w:p>
        </w:tc>
        <w:tc>
          <w:tcPr>
            <w:tcW w:w="425" w:type="dxa"/>
            <w:shd w:val="solid" w:color="FFFFFF" w:fill="auto"/>
          </w:tcPr>
          <w:p w14:paraId="691D7762" w14:textId="77777777" w:rsidR="00520DE9" w:rsidRPr="00520DE9" w:rsidRDefault="00520DE9" w:rsidP="00520DE9">
            <w:pPr>
              <w:pStyle w:val="TAR"/>
              <w:rPr>
                <w:sz w:val="16"/>
                <w:szCs w:val="16"/>
              </w:rPr>
            </w:pPr>
          </w:p>
        </w:tc>
        <w:tc>
          <w:tcPr>
            <w:tcW w:w="425" w:type="dxa"/>
            <w:shd w:val="solid" w:color="FFFFFF" w:fill="auto"/>
          </w:tcPr>
          <w:p w14:paraId="2A79D766" w14:textId="77777777" w:rsidR="00520DE9" w:rsidRPr="00520DE9" w:rsidRDefault="00520DE9" w:rsidP="00520DE9">
            <w:pPr>
              <w:pStyle w:val="TAC"/>
              <w:rPr>
                <w:sz w:val="16"/>
                <w:szCs w:val="16"/>
              </w:rPr>
            </w:pPr>
          </w:p>
        </w:tc>
        <w:tc>
          <w:tcPr>
            <w:tcW w:w="4443" w:type="dxa"/>
            <w:shd w:val="solid" w:color="FFFFFF" w:fill="auto"/>
          </w:tcPr>
          <w:p w14:paraId="1F493401" w14:textId="77777777"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14:paraId="565CDCEF" w14:textId="77777777" w:rsidR="00520DE9" w:rsidRPr="00520DE9" w:rsidRDefault="00520DE9" w:rsidP="00520DE9">
            <w:pPr>
              <w:pStyle w:val="TAC"/>
              <w:rPr>
                <w:sz w:val="16"/>
                <w:szCs w:val="16"/>
              </w:rPr>
            </w:pPr>
            <w:r w:rsidRPr="00520DE9">
              <w:rPr>
                <w:sz w:val="16"/>
                <w:szCs w:val="16"/>
              </w:rPr>
              <w:t>0.1.0</w:t>
            </w:r>
          </w:p>
        </w:tc>
      </w:tr>
      <w:tr w:rsidR="00520DE9" w:rsidRPr="00520DE9" w14:paraId="4C665E16" w14:textId="77777777" w:rsidTr="001C39DE">
        <w:tc>
          <w:tcPr>
            <w:tcW w:w="800" w:type="dxa"/>
            <w:shd w:val="solid" w:color="FFFFFF" w:fill="auto"/>
          </w:tcPr>
          <w:p w14:paraId="375BFE4F" w14:textId="77777777"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14:paraId="5F37ECF2" w14:textId="77777777"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14:paraId="7F89EE5B" w14:textId="77777777" w:rsidR="00520DE9" w:rsidRPr="00520DE9" w:rsidRDefault="00520DE9" w:rsidP="00520DE9">
            <w:pPr>
              <w:pStyle w:val="TAC"/>
              <w:rPr>
                <w:sz w:val="16"/>
                <w:szCs w:val="16"/>
              </w:rPr>
            </w:pPr>
          </w:p>
        </w:tc>
        <w:tc>
          <w:tcPr>
            <w:tcW w:w="709" w:type="dxa"/>
            <w:shd w:val="solid" w:color="FFFFFF" w:fill="auto"/>
          </w:tcPr>
          <w:p w14:paraId="698A0F38" w14:textId="77777777" w:rsidR="00520DE9" w:rsidRPr="00520DE9" w:rsidRDefault="00520DE9" w:rsidP="00520DE9">
            <w:pPr>
              <w:pStyle w:val="TAL"/>
              <w:rPr>
                <w:sz w:val="16"/>
                <w:szCs w:val="16"/>
              </w:rPr>
            </w:pPr>
          </w:p>
        </w:tc>
        <w:tc>
          <w:tcPr>
            <w:tcW w:w="425" w:type="dxa"/>
            <w:shd w:val="solid" w:color="FFFFFF" w:fill="auto"/>
          </w:tcPr>
          <w:p w14:paraId="7076C26A" w14:textId="77777777" w:rsidR="00520DE9" w:rsidRPr="00520DE9" w:rsidRDefault="00520DE9" w:rsidP="00520DE9">
            <w:pPr>
              <w:pStyle w:val="TAR"/>
              <w:rPr>
                <w:sz w:val="16"/>
                <w:szCs w:val="16"/>
              </w:rPr>
            </w:pPr>
          </w:p>
        </w:tc>
        <w:tc>
          <w:tcPr>
            <w:tcW w:w="425" w:type="dxa"/>
            <w:shd w:val="solid" w:color="FFFFFF" w:fill="auto"/>
          </w:tcPr>
          <w:p w14:paraId="170D4C01" w14:textId="77777777" w:rsidR="00520DE9" w:rsidRPr="00520DE9" w:rsidRDefault="00520DE9" w:rsidP="00520DE9">
            <w:pPr>
              <w:pStyle w:val="TAC"/>
              <w:rPr>
                <w:sz w:val="16"/>
                <w:szCs w:val="16"/>
              </w:rPr>
            </w:pPr>
          </w:p>
        </w:tc>
        <w:tc>
          <w:tcPr>
            <w:tcW w:w="4443" w:type="dxa"/>
            <w:shd w:val="solid" w:color="FFFFFF" w:fill="auto"/>
          </w:tcPr>
          <w:p w14:paraId="742980A0"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14:paraId="77387827" w14:textId="77777777" w:rsidR="00520DE9" w:rsidRPr="00520DE9" w:rsidRDefault="00520DE9" w:rsidP="00520DE9">
            <w:pPr>
              <w:pStyle w:val="TAC"/>
              <w:rPr>
                <w:sz w:val="16"/>
                <w:szCs w:val="16"/>
              </w:rPr>
            </w:pPr>
            <w:r w:rsidRPr="00520DE9">
              <w:rPr>
                <w:rFonts w:eastAsia="宋体" w:hint="eastAsia"/>
                <w:sz w:val="16"/>
                <w:szCs w:val="16"/>
                <w:lang w:eastAsia="zh-CN"/>
              </w:rPr>
              <w:t>0</w:t>
            </w:r>
            <w:r w:rsidRPr="00520DE9">
              <w:rPr>
                <w:rFonts w:eastAsia="宋体"/>
                <w:sz w:val="16"/>
                <w:szCs w:val="16"/>
                <w:lang w:eastAsia="zh-CN"/>
              </w:rPr>
              <w:t>.2.0</w:t>
            </w:r>
          </w:p>
        </w:tc>
      </w:tr>
      <w:tr w:rsidR="00520DE9" w:rsidRPr="00520DE9" w14:paraId="7C117CBA" w14:textId="77777777" w:rsidTr="001C39DE">
        <w:tc>
          <w:tcPr>
            <w:tcW w:w="800" w:type="dxa"/>
            <w:shd w:val="solid" w:color="FFFFFF" w:fill="auto"/>
          </w:tcPr>
          <w:p w14:paraId="0E345DD1" w14:textId="77777777"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14:paraId="09FFDD04" w14:textId="77777777"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14:paraId="37CE9DDF" w14:textId="77777777" w:rsidR="00520DE9" w:rsidRPr="00520DE9" w:rsidRDefault="00520DE9" w:rsidP="00520DE9">
            <w:pPr>
              <w:pStyle w:val="TAC"/>
              <w:rPr>
                <w:sz w:val="16"/>
                <w:szCs w:val="16"/>
              </w:rPr>
            </w:pPr>
          </w:p>
        </w:tc>
        <w:tc>
          <w:tcPr>
            <w:tcW w:w="709" w:type="dxa"/>
            <w:shd w:val="solid" w:color="FFFFFF" w:fill="auto"/>
          </w:tcPr>
          <w:p w14:paraId="0C8B4F6D" w14:textId="77777777" w:rsidR="00520DE9" w:rsidRPr="00520DE9" w:rsidRDefault="00520DE9" w:rsidP="00520DE9">
            <w:pPr>
              <w:pStyle w:val="TAL"/>
              <w:rPr>
                <w:sz w:val="16"/>
                <w:szCs w:val="16"/>
              </w:rPr>
            </w:pPr>
          </w:p>
        </w:tc>
        <w:tc>
          <w:tcPr>
            <w:tcW w:w="425" w:type="dxa"/>
            <w:shd w:val="solid" w:color="FFFFFF" w:fill="auto"/>
          </w:tcPr>
          <w:p w14:paraId="5772D326" w14:textId="77777777" w:rsidR="00520DE9" w:rsidRPr="00520DE9" w:rsidRDefault="00520DE9" w:rsidP="00520DE9">
            <w:pPr>
              <w:pStyle w:val="TAR"/>
              <w:rPr>
                <w:sz w:val="16"/>
                <w:szCs w:val="16"/>
              </w:rPr>
            </w:pPr>
          </w:p>
        </w:tc>
        <w:tc>
          <w:tcPr>
            <w:tcW w:w="425" w:type="dxa"/>
            <w:shd w:val="solid" w:color="FFFFFF" w:fill="auto"/>
          </w:tcPr>
          <w:p w14:paraId="6B1B4EBD" w14:textId="77777777" w:rsidR="00520DE9" w:rsidRPr="00520DE9" w:rsidRDefault="00520DE9" w:rsidP="00520DE9">
            <w:pPr>
              <w:pStyle w:val="TAC"/>
              <w:rPr>
                <w:sz w:val="16"/>
                <w:szCs w:val="16"/>
              </w:rPr>
            </w:pPr>
          </w:p>
        </w:tc>
        <w:tc>
          <w:tcPr>
            <w:tcW w:w="4443" w:type="dxa"/>
            <w:shd w:val="solid" w:color="FFFFFF" w:fill="auto"/>
          </w:tcPr>
          <w:p w14:paraId="11A8A51F"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520DE9"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.3.0</w:t>
            </w:r>
          </w:p>
        </w:tc>
      </w:tr>
      <w:tr w:rsidR="00520DE9" w:rsidRPr="006B0D02" w14:paraId="50EEEEA7" w14:textId="77777777" w:rsidTr="001C39DE">
        <w:tc>
          <w:tcPr>
            <w:tcW w:w="800" w:type="dxa"/>
            <w:shd w:val="solid" w:color="FFFFFF" w:fill="auto"/>
          </w:tcPr>
          <w:p w14:paraId="45EAEFAB" w14:textId="77777777"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14:paraId="60F955F3" w14:textId="77777777"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14:paraId="58633B85" w14:textId="77777777" w:rsidR="00520DE9" w:rsidRPr="00520DE9" w:rsidRDefault="00520DE9" w:rsidP="00520DE9">
            <w:pPr>
              <w:pStyle w:val="TAC"/>
              <w:rPr>
                <w:sz w:val="16"/>
                <w:szCs w:val="16"/>
              </w:rPr>
            </w:pPr>
          </w:p>
        </w:tc>
        <w:tc>
          <w:tcPr>
            <w:tcW w:w="709" w:type="dxa"/>
            <w:shd w:val="solid" w:color="FFFFFF" w:fill="auto"/>
          </w:tcPr>
          <w:p w14:paraId="71EF3AE6" w14:textId="77777777" w:rsidR="00520DE9" w:rsidRPr="00520DE9" w:rsidRDefault="00520DE9" w:rsidP="00520DE9">
            <w:pPr>
              <w:pStyle w:val="TAL"/>
              <w:rPr>
                <w:sz w:val="16"/>
                <w:szCs w:val="16"/>
              </w:rPr>
            </w:pPr>
          </w:p>
        </w:tc>
        <w:tc>
          <w:tcPr>
            <w:tcW w:w="425" w:type="dxa"/>
            <w:shd w:val="solid" w:color="FFFFFF" w:fill="auto"/>
          </w:tcPr>
          <w:p w14:paraId="01B384BE" w14:textId="77777777" w:rsidR="00520DE9" w:rsidRPr="00520DE9" w:rsidRDefault="00520DE9" w:rsidP="00520DE9">
            <w:pPr>
              <w:pStyle w:val="TAR"/>
              <w:rPr>
                <w:sz w:val="16"/>
                <w:szCs w:val="16"/>
              </w:rPr>
            </w:pPr>
          </w:p>
        </w:tc>
        <w:tc>
          <w:tcPr>
            <w:tcW w:w="425" w:type="dxa"/>
            <w:shd w:val="solid" w:color="FFFFFF" w:fill="auto"/>
          </w:tcPr>
          <w:p w14:paraId="5EF811D0" w14:textId="77777777" w:rsidR="00520DE9" w:rsidRPr="00520DE9" w:rsidRDefault="00520DE9" w:rsidP="00520DE9">
            <w:pPr>
              <w:pStyle w:val="TAC"/>
              <w:rPr>
                <w:sz w:val="16"/>
                <w:szCs w:val="16"/>
              </w:rPr>
            </w:pPr>
          </w:p>
        </w:tc>
        <w:tc>
          <w:tcPr>
            <w:tcW w:w="4443" w:type="dxa"/>
            <w:shd w:val="solid" w:color="FFFFFF" w:fill="auto"/>
          </w:tcPr>
          <w:p w14:paraId="6DD03985"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14:paraId="683B95CE" w14:textId="77777777" w:rsidR="00520DE9" w:rsidRPr="00EF29EA"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.4.0</w:t>
            </w:r>
          </w:p>
        </w:tc>
      </w:tr>
      <w:tr w:rsidR="00E71C5B" w:rsidRPr="006B0D02" w14:paraId="4E892392" w14:textId="77777777" w:rsidTr="001C39DE">
        <w:tc>
          <w:tcPr>
            <w:tcW w:w="800" w:type="dxa"/>
            <w:shd w:val="solid" w:color="FFFFFF" w:fill="auto"/>
          </w:tcPr>
          <w:p w14:paraId="5C2AD06F" w14:textId="3B9B6A53" w:rsidR="00E71C5B" w:rsidRPr="00520DE9" w:rsidRDefault="00730D0D" w:rsidP="00520DE9">
            <w:pPr>
              <w:pStyle w:val="TAC"/>
              <w:rPr>
                <w:sz w:val="16"/>
                <w:szCs w:val="16"/>
              </w:rPr>
            </w:pPr>
            <w:r w:rsidRPr="00730D0D">
              <w:rPr>
                <w:sz w:val="16"/>
                <w:szCs w:val="16"/>
              </w:rPr>
              <w:t>2020-09</w:t>
            </w:r>
          </w:p>
        </w:tc>
        <w:tc>
          <w:tcPr>
            <w:tcW w:w="995" w:type="dxa"/>
            <w:shd w:val="solid" w:color="FFFFFF" w:fill="auto"/>
          </w:tcPr>
          <w:p w14:paraId="718B26FC" w14:textId="32B46F9B" w:rsidR="00E71C5B" w:rsidRPr="00520DE9" w:rsidRDefault="00730D0D" w:rsidP="001C39DE">
            <w:pPr>
              <w:pStyle w:val="TAC"/>
              <w:rPr>
                <w:sz w:val="16"/>
                <w:szCs w:val="16"/>
              </w:rPr>
            </w:pPr>
            <w:r w:rsidRPr="00730D0D">
              <w:rPr>
                <w:sz w:val="16"/>
                <w:szCs w:val="16"/>
              </w:rPr>
              <w:t>SA2#140e</w:t>
            </w:r>
          </w:p>
        </w:tc>
        <w:tc>
          <w:tcPr>
            <w:tcW w:w="1134" w:type="dxa"/>
            <w:shd w:val="solid" w:color="FFFFFF" w:fill="auto"/>
          </w:tcPr>
          <w:p w14:paraId="02638AA3" w14:textId="77777777" w:rsidR="00E71C5B" w:rsidRPr="00520DE9" w:rsidRDefault="00E71C5B" w:rsidP="00520DE9">
            <w:pPr>
              <w:pStyle w:val="TAC"/>
              <w:rPr>
                <w:sz w:val="16"/>
                <w:szCs w:val="16"/>
              </w:rPr>
            </w:pPr>
          </w:p>
        </w:tc>
        <w:tc>
          <w:tcPr>
            <w:tcW w:w="709" w:type="dxa"/>
            <w:shd w:val="solid" w:color="FFFFFF" w:fill="auto"/>
          </w:tcPr>
          <w:p w14:paraId="3FCA30B5" w14:textId="77777777" w:rsidR="00E71C5B" w:rsidRPr="00520DE9" w:rsidRDefault="00E71C5B" w:rsidP="00520DE9">
            <w:pPr>
              <w:pStyle w:val="TAL"/>
              <w:rPr>
                <w:sz w:val="16"/>
                <w:szCs w:val="16"/>
              </w:rPr>
            </w:pPr>
          </w:p>
        </w:tc>
        <w:tc>
          <w:tcPr>
            <w:tcW w:w="425" w:type="dxa"/>
            <w:shd w:val="solid" w:color="FFFFFF" w:fill="auto"/>
          </w:tcPr>
          <w:p w14:paraId="4ABB7103" w14:textId="77777777" w:rsidR="00E71C5B" w:rsidRPr="00520DE9" w:rsidRDefault="00E71C5B" w:rsidP="00520DE9">
            <w:pPr>
              <w:pStyle w:val="TAR"/>
              <w:rPr>
                <w:sz w:val="16"/>
                <w:szCs w:val="16"/>
              </w:rPr>
            </w:pPr>
          </w:p>
        </w:tc>
        <w:tc>
          <w:tcPr>
            <w:tcW w:w="425" w:type="dxa"/>
            <w:shd w:val="solid" w:color="FFFFFF" w:fill="auto"/>
          </w:tcPr>
          <w:p w14:paraId="13EB6818" w14:textId="77777777" w:rsidR="00E71C5B" w:rsidRPr="00520DE9" w:rsidRDefault="00E71C5B" w:rsidP="00520DE9">
            <w:pPr>
              <w:pStyle w:val="TAC"/>
              <w:rPr>
                <w:sz w:val="16"/>
                <w:szCs w:val="16"/>
              </w:rPr>
            </w:pPr>
          </w:p>
        </w:tc>
        <w:tc>
          <w:tcPr>
            <w:tcW w:w="4443" w:type="dxa"/>
            <w:shd w:val="solid" w:color="FFFFFF" w:fill="auto"/>
          </w:tcPr>
          <w:p w14:paraId="490518B1" w14:textId="712ABBE2" w:rsidR="00E71C5B" w:rsidRPr="00520DE9" w:rsidRDefault="00730D0D" w:rsidP="00730D0D">
            <w:pPr>
              <w:pStyle w:val="TAL"/>
              <w:rPr>
                <w:sz w:val="16"/>
                <w:szCs w:val="16"/>
              </w:rPr>
            </w:pPr>
            <w:r w:rsidRPr="00730D0D">
              <w:rPr>
                <w:sz w:val="16"/>
                <w:szCs w:val="16"/>
              </w:rPr>
              <w:t>Incorporate approved P-CR: S2-2005964, S2-2005965,</w:t>
            </w:r>
            <w:r>
              <w:rPr>
                <w:sz w:val="16"/>
                <w:szCs w:val="16"/>
              </w:rPr>
              <w:t xml:space="preserve"> </w:t>
            </w:r>
            <w:r w:rsidRPr="00730D0D">
              <w:rPr>
                <w:sz w:val="16"/>
                <w:szCs w:val="16"/>
              </w:rPr>
              <w:t>S2-2004956, S2-2005966, S2-2005967, S2-2005968, S2-2005049, S2-2005969, S2-2005362, S2-2005363, S2-2005970, S2-2005365, S2-2005971, S2-2005972, S2-2005750, S2-2005847, S2-2005782, S2-2004861,</w:t>
            </w:r>
            <w:r>
              <w:rPr>
                <w:sz w:val="16"/>
                <w:szCs w:val="16"/>
              </w:rPr>
              <w:t xml:space="preserve"> </w:t>
            </w:r>
            <w:r w:rsidRPr="00730D0D">
              <w:rPr>
                <w:sz w:val="16"/>
                <w:szCs w:val="16"/>
              </w:rPr>
              <w:t>S2-2005974,</w:t>
            </w:r>
            <w:r>
              <w:rPr>
                <w:sz w:val="16"/>
                <w:szCs w:val="16"/>
              </w:rPr>
              <w:t xml:space="preserve"> </w:t>
            </w:r>
            <w:r w:rsidRPr="00730D0D">
              <w:rPr>
                <w:sz w:val="16"/>
                <w:szCs w:val="16"/>
              </w:rPr>
              <w:t>S2-2005975,</w:t>
            </w:r>
            <w:r>
              <w:rPr>
                <w:sz w:val="16"/>
                <w:szCs w:val="16"/>
              </w:rPr>
              <w:t xml:space="preserve"> </w:t>
            </w:r>
            <w:r w:rsidRPr="00730D0D">
              <w:rPr>
                <w:sz w:val="16"/>
                <w:szCs w:val="16"/>
              </w:rPr>
              <w:t>S2-2005976, S2-2005442, S2-2005977, S2-2005978, S2-2004961, S2-2005979, S2-2005247, S2-2005308, S2-2005980, S2-2005464, S2-2005466, S2-2005981, S2-2005784,</w:t>
            </w:r>
            <w:r>
              <w:rPr>
                <w:sz w:val="16"/>
                <w:szCs w:val="16"/>
              </w:rPr>
              <w:t xml:space="preserve"> </w:t>
            </w:r>
            <w:r w:rsidRPr="00730D0D">
              <w:rPr>
                <w:sz w:val="16"/>
                <w:szCs w:val="16"/>
              </w:rPr>
              <w:t>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520DE9" w:rsidRDefault="00730D0D" w:rsidP="00520DE9">
            <w:pPr>
              <w:pStyle w:val="TAC"/>
              <w:rPr>
                <w:rFonts w:eastAsia="宋体"/>
                <w:sz w:val="16"/>
                <w:szCs w:val="16"/>
                <w:lang w:eastAsia="zh-CN"/>
              </w:rPr>
            </w:pPr>
            <w:r w:rsidRPr="00730D0D">
              <w:rPr>
                <w:rFonts w:eastAsia="宋体"/>
                <w:sz w:val="16"/>
                <w:szCs w:val="16"/>
                <w:lang w:eastAsia="zh-CN"/>
              </w:rPr>
              <w:t>0.5.0</w:t>
            </w:r>
          </w:p>
        </w:tc>
      </w:tr>
      <w:tr w:rsidR="00F55B20" w:rsidRPr="006B0D02" w14:paraId="6BF9A7C6" w14:textId="77777777" w:rsidTr="001C39DE">
        <w:tc>
          <w:tcPr>
            <w:tcW w:w="800" w:type="dxa"/>
            <w:shd w:val="solid" w:color="FFFFFF" w:fill="auto"/>
          </w:tcPr>
          <w:p w14:paraId="0671CD48" w14:textId="225DDAA8" w:rsidR="00F55B20" w:rsidRPr="00730D0D" w:rsidRDefault="00F55B20" w:rsidP="00F55B20">
            <w:pPr>
              <w:pStyle w:val="TAC"/>
              <w:rPr>
                <w:sz w:val="16"/>
                <w:szCs w:val="16"/>
              </w:rPr>
            </w:pPr>
            <w:r w:rsidRPr="006D0120">
              <w:rPr>
                <w:color w:val="0000FF"/>
                <w:sz w:val="16"/>
                <w:szCs w:val="16"/>
                <w:lang w:val="en-US" w:eastAsia="ko-KR"/>
              </w:rPr>
              <w:t>2020-09</w:t>
            </w:r>
          </w:p>
        </w:tc>
        <w:tc>
          <w:tcPr>
            <w:tcW w:w="995" w:type="dxa"/>
            <w:shd w:val="solid" w:color="FFFFFF" w:fill="auto"/>
          </w:tcPr>
          <w:p w14:paraId="56DCED0A" w14:textId="059A2458" w:rsidR="00F55B20" w:rsidRPr="00730D0D" w:rsidRDefault="00F55B20" w:rsidP="00F55B20">
            <w:pPr>
              <w:pStyle w:val="TAC"/>
              <w:rPr>
                <w:sz w:val="16"/>
                <w:szCs w:val="16"/>
              </w:rPr>
            </w:pPr>
            <w:r>
              <w:rPr>
                <w:color w:val="0000FF"/>
                <w:sz w:val="16"/>
                <w:szCs w:val="16"/>
                <w:lang w:val="en-US" w:eastAsia="ko-KR"/>
              </w:rPr>
              <w:t>SP#89-E</w:t>
            </w:r>
          </w:p>
        </w:tc>
        <w:tc>
          <w:tcPr>
            <w:tcW w:w="1134" w:type="dxa"/>
            <w:shd w:val="solid" w:color="FFFFFF" w:fill="auto"/>
          </w:tcPr>
          <w:p w14:paraId="747E8713" w14:textId="0AC0A6A7" w:rsidR="00F55B20" w:rsidRPr="00520DE9" w:rsidRDefault="00F55B20" w:rsidP="00F55B20">
            <w:pPr>
              <w:pStyle w:val="TAC"/>
              <w:rPr>
                <w:sz w:val="16"/>
                <w:szCs w:val="16"/>
              </w:rPr>
            </w:pPr>
            <w:r>
              <w:rPr>
                <w:color w:val="0000FF"/>
                <w:sz w:val="16"/>
                <w:szCs w:val="16"/>
                <w:lang w:val="en-US" w:eastAsia="ko-KR"/>
              </w:rPr>
              <w:t>SP-200691</w:t>
            </w:r>
          </w:p>
        </w:tc>
        <w:tc>
          <w:tcPr>
            <w:tcW w:w="709" w:type="dxa"/>
            <w:shd w:val="solid" w:color="FFFFFF" w:fill="auto"/>
          </w:tcPr>
          <w:p w14:paraId="3510DA11" w14:textId="59EB80EC" w:rsidR="00F55B20" w:rsidRPr="00520DE9" w:rsidRDefault="00F55B20" w:rsidP="00F55B20">
            <w:pPr>
              <w:pStyle w:val="TAL"/>
              <w:rPr>
                <w:sz w:val="16"/>
                <w:szCs w:val="16"/>
              </w:rPr>
            </w:pPr>
            <w:r>
              <w:rPr>
                <w:color w:val="0000FF"/>
                <w:sz w:val="16"/>
                <w:szCs w:val="16"/>
                <w:lang w:val="en-US"/>
              </w:rPr>
              <w:t>-</w:t>
            </w:r>
          </w:p>
        </w:tc>
        <w:tc>
          <w:tcPr>
            <w:tcW w:w="425" w:type="dxa"/>
            <w:shd w:val="solid" w:color="FFFFFF" w:fill="auto"/>
          </w:tcPr>
          <w:p w14:paraId="628A82E2" w14:textId="3ABDB866" w:rsidR="00F55B20" w:rsidRPr="00520DE9" w:rsidRDefault="00F55B20" w:rsidP="00F55B20">
            <w:pPr>
              <w:pStyle w:val="TAR"/>
              <w:rPr>
                <w:sz w:val="16"/>
                <w:szCs w:val="16"/>
              </w:rPr>
            </w:pPr>
            <w:r>
              <w:rPr>
                <w:color w:val="0000FF"/>
                <w:sz w:val="16"/>
                <w:szCs w:val="16"/>
                <w:lang w:val="en-US"/>
              </w:rPr>
              <w:t>-</w:t>
            </w:r>
          </w:p>
        </w:tc>
        <w:tc>
          <w:tcPr>
            <w:tcW w:w="425" w:type="dxa"/>
            <w:shd w:val="solid" w:color="FFFFFF" w:fill="auto"/>
          </w:tcPr>
          <w:p w14:paraId="76CC0798" w14:textId="1B57F2A7" w:rsidR="00F55B20" w:rsidRPr="00520DE9" w:rsidRDefault="00F55B20" w:rsidP="00F55B20">
            <w:pPr>
              <w:pStyle w:val="TAC"/>
              <w:rPr>
                <w:sz w:val="16"/>
                <w:szCs w:val="16"/>
              </w:rPr>
            </w:pPr>
            <w:r>
              <w:rPr>
                <w:color w:val="0000FF"/>
                <w:sz w:val="16"/>
                <w:szCs w:val="16"/>
                <w:lang w:val="en-US"/>
              </w:rPr>
              <w:t>-</w:t>
            </w:r>
          </w:p>
        </w:tc>
        <w:tc>
          <w:tcPr>
            <w:tcW w:w="4443" w:type="dxa"/>
            <w:shd w:val="solid" w:color="FFFFFF" w:fill="auto"/>
          </w:tcPr>
          <w:p w14:paraId="0C4C36DA" w14:textId="1804C318" w:rsidR="00F55B20" w:rsidRPr="00730D0D" w:rsidRDefault="00F55B20" w:rsidP="00F55B20">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62E0FA92" w14:textId="09BD1BB5" w:rsidR="00F55B20" w:rsidRPr="00730D0D" w:rsidRDefault="00F55B20" w:rsidP="00F55B20">
            <w:pPr>
              <w:pStyle w:val="TAC"/>
              <w:rPr>
                <w:rFonts w:eastAsia="宋体"/>
                <w:sz w:val="16"/>
                <w:szCs w:val="16"/>
                <w:lang w:eastAsia="zh-CN"/>
              </w:rPr>
            </w:pPr>
            <w:r>
              <w:rPr>
                <w:color w:val="0000FF"/>
                <w:sz w:val="16"/>
                <w:szCs w:val="16"/>
                <w:lang w:val="en-US"/>
              </w:rPr>
              <w:t>1.0.0</w:t>
            </w:r>
          </w:p>
        </w:tc>
      </w:tr>
      <w:tr w:rsidR="00C959AB" w:rsidRPr="006B0D02" w14:paraId="594966B6" w14:textId="77777777" w:rsidTr="003641DD">
        <w:tc>
          <w:tcPr>
            <w:tcW w:w="800" w:type="dxa"/>
            <w:shd w:val="solid" w:color="FFFFFF" w:fill="auto"/>
          </w:tcPr>
          <w:p w14:paraId="109643B7" w14:textId="77777777" w:rsidR="00C959AB" w:rsidRPr="006D0120" w:rsidRDefault="00C959AB" w:rsidP="003641DD">
            <w:pPr>
              <w:pStyle w:val="TAC"/>
              <w:rPr>
                <w:color w:val="0000FF"/>
                <w:sz w:val="16"/>
                <w:szCs w:val="16"/>
                <w:lang w:val="en-US" w:eastAsia="ko-KR"/>
              </w:rPr>
            </w:pPr>
            <w:r w:rsidRPr="00730D0D">
              <w:rPr>
                <w:sz w:val="16"/>
                <w:szCs w:val="16"/>
              </w:rPr>
              <w:t>2020-</w:t>
            </w:r>
            <w:r>
              <w:rPr>
                <w:sz w:val="16"/>
                <w:szCs w:val="16"/>
              </w:rPr>
              <w:t>10</w:t>
            </w:r>
          </w:p>
        </w:tc>
        <w:tc>
          <w:tcPr>
            <w:tcW w:w="995" w:type="dxa"/>
            <w:shd w:val="solid" w:color="FFFFFF" w:fill="auto"/>
          </w:tcPr>
          <w:p w14:paraId="6FB06B0A" w14:textId="77777777" w:rsidR="00C959AB" w:rsidRDefault="00C959AB" w:rsidP="003641DD">
            <w:pPr>
              <w:pStyle w:val="TAC"/>
              <w:rPr>
                <w:color w:val="0000FF"/>
                <w:sz w:val="16"/>
                <w:szCs w:val="16"/>
                <w:lang w:val="en-US" w:eastAsia="ko-KR"/>
              </w:rPr>
            </w:pPr>
            <w:r w:rsidRPr="00730D0D">
              <w:rPr>
                <w:sz w:val="16"/>
                <w:szCs w:val="16"/>
              </w:rPr>
              <w:t>SA2#14</w:t>
            </w:r>
            <w:r>
              <w:rPr>
                <w:sz w:val="16"/>
                <w:szCs w:val="16"/>
              </w:rPr>
              <w:t>1</w:t>
            </w:r>
            <w:r w:rsidRPr="00730D0D">
              <w:rPr>
                <w:sz w:val="16"/>
                <w:szCs w:val="16"/>
              </w:rPr>
              <w:t>e</w:t>
            </w:r>
          </w:p>
        </w:tc>
        <w:tc>
          <w:tcPr>
            <w:tcW w:w="1134" w:type="dxa"/>
            <w:shd w:val="solid" w:color="FFFFFF" w:fill="auto"/>
          </w:tcPr>
          <w:p w14:paraId="5E075B3D" w14:textId="77777777" w:rsidR="00C959AB" w:rsidRDefault="00C959AB" w:rsidP="003641DD">
            <w:pPr>
              <w:pStyle w:val="TAC"/>
              <w:rPr>
                <w:color w:val="0000FF"/>
                <w:sz w:val="16"/>
                <w:szCs w:val="16"/>
                <w:lang w:val="en-US" w:eastAsia="ko-KR"/>
              </w:rPr>
            </w:pPr>
          </w:p>
        </w:tc>
        <w:tc>
          <w:tcPr>
            <w:tcW w:w="709" w:type="dxa"/>
            <w:shd w:val="solid" w:color="FFFFFF" w:fill="auto"/>
          </w:tcPr>
          <w:p w14:paraId="5B440FB2" w14:textId="77777777" w:rsidR="00C959AB" w:rsidRDefault="00C959AB" w:rsidP="003641DD">
            <w:pPr>
              <w:pStyle w:val="TAL"/>
              <w:rPr>
                <w:color w:val="0000FF"/>
                <w:sz w:val="16"/>
                <w:szCs w:val="16"/>
                <w:lang w:val="en-US"/>
              </w:rPr>
            </w:pPr>
          </w:p>
        </w:tc>
        <w:tc>
          <w:tcPr>
            <w:tcW w:w="425" w:type="dxa"/>
            <w:shd w:val="solid" w:color="FFFFFF" w:fill="auto"/>
          </w:tcPr>
          <w:p w14:paraId="5D1B0604" w14:textId="77777777" w:rsidR="00C959AB" w:rsidRDefault="00C959AB" w:rsidP="003641DD">
            <w:pPr>
              <w:pStyle w:val="TAR"/>
              <w:rPr>
                <w:color w:val="0000FF"/>
                <w:sz w:val="16"/>
                <w:szCs w:val="16"/>
                <w:lang w:val="en-US"/>
              </w:rPr>
            </w:pPr>
          </w:p>
        </w:tc>
        <w:tc>
          <w:tcPr>
            <w:tcW w:w="425" w:type="dxa"/>
            <w:shd w:val="solid" w:color="FFFFFF" w:fill="auto"/>
          </w:tcPr>
          <w:p w14:paraId="70C2A5EF" w14:textId="77777777" w:rsidR="00C959AB" w:rsidRDefault="00C959AB" w:rsidP="003641DD">
            <w:pPr>
              <w:pStyle w:val="TAC"/>
              <w:rPr>
                <w:color w:val="0000FF"/>
                <w:sz w:val="16"/>
                <w:szCs w:val="16"/>
                <w:lang w:val="en-US"/>
              </w:rPr>
            </w:pPr>
          </w:p>
        </w:tc>
        <w:tc>
          <w:tcPr>
            <w:tcW w:w="4443" w:type="dxa"/>
            <w:shd w:val="solid" w:color="FFFFFF" w:fill="auto"/>
          </w:tcPr>
          <w:p w14:paraId="7664C3E6" w14:textId="77777777" w:rsidR="00C959AB" w:rsidRDefault="00C959AB" w:rsidP="003641DD">
            <w:pPr>
              <w:pStyle w:val="TAL"/>
              <w:rPr>
                <w:color w:val="0000FF"/>
                <w:sz w:val="16"/>
                <w:szCs w:val="16"/>
                <w:lang w:val="en-US" w:eastAsia="zh-CN"/>
              </w:rPr>
            </w:pPr>
            <w:r w:rsidRPr="00730D0D">
              <w:rPr>
                <w:sz w:val="16"/>
                <w:szCs w:val="16"/>
              </w:rPr>
              <w:t>Incorporate approved P-CR: S2-200</w:t>
            </w:r>
            <w:r>
              <w:rPr>
                <w:sz w:val="16"/>
                <w:szCs w:val="16"/>
              </w:rPr>
              <w:t>7855</w:t>
            </w:r>
            <w:r>
              <w:rPr>
                <w:rFonts w:hint="eastAsia"/>
                <w:sz w:val="16"/>
                <w:szCs w:val="16"/>
                <w:lang w:eastAsia="zh-CN"/>
              </w:rPr>
              <w:t>,</w:t>
            </w:r>
            <w:r>
              <w:rPr>
                <w:sz w:val="16"/>
                <w:szCs w:val="16"/>
                <w:lang w:eastAsia="zh-CN"/>
              </w:rPr>
              <w:t xml:space="preserve"> S2-2007856, S2-2007857, S2-2007858, S2-2007859, S2-2007921, S2-2007860, S2-2007861, S2-2007862, S2-2007863, S2-2007864, S2-2007865, S2-2007866, S2-2007361, S2-2007010, S2-2006927,</w:t>
            </w:r>
            <w:r>
              <w:t xml:space="preserve"> </w:t>
            </w:r>
            <w:r w:rsidRPr="00251B2E">
              <w:rPr>
                <w:sz w:val="16"/>
                <w:szCs w:val="16"/>
                <w:lang w:eastAsia="zh-CN"/>
              </w:rPr>
              <w:t>S2-2007922</w:t>
            </w:r>
            <w:r>
              <w:rPr>
                <w:sz w:val="16"/>
                <w:szCs w:val="16"/>
                <w:lang w:eastAsia="zh-CN"/>
              </w:rPr>
              <w:t>,</w:t>
            </w:r>
            <w:r>
              <w:t xml:space="preserve"> </w:t>
            </w:r>
            <w:r w:rsidRPr="00251B2E">
              <w:rPr>
                <w:sz w:val="16"/>
                <w:szCs w:val="16"/>
                <w:lang w:eastAsia="zh-CN"/>
              </w:rPr>
              <w:t>S2-2007</w:t>
            </w:r>
            <w:r>
              <w:rPr>
                <w:sz w:val="16"/>
                <w:szCs w:val="16"/>
                <w:lang w:eastAsia="zh-CN"/>
              </w:rPr>
              <w:t>867,</w:t>
            </w:r>
            <w:r>
              <w:t xml:space="preserve"> </w:t>
            </w:r>
            <w:r w:rsidRPr="00251B2E">
              <w:rPr>
                <w:sz w:val="16"/>
                <w:szCs w:val="16"/>
                <w:lang w:eastAsia="zh-CN"/>
              </w:rPr>
              <w:t>S2-2007</w:t>
            </w:r>
            <w:r>
              <w:rPr>
                <w:sz w:val="16"/>
                <w:szCs w:val="16"/>
                <w:lang w:eastAsia="zh-CN"/>
              </w:rPr>
              <w:t>868,</w:t>
            </w:r>
            <w:r>
              <w:t xml:space="preserve"> </w:t>
            </w:r>
            <w:r w:rsidRPr="00251B2E">
              <w:rPr>
                <w:sz w:val="16"/>
                <w:szCs w:val="16"/>
                <w:lang w:eastAsia="zh-CN"/>
              </w:rPr>
              <w:t>S2-2007</w:t>
            </w:r>
            <w:r>
              <w:rPr>
                <w:sz w:val="16"/>
                <w:szCs w:val="16"/>
                <w:lang w:eastAsia="zh-CN"/>
              </w:rPr>
              <w:t>131,</w:t>
            </w:r>
            <w:r>
              <w:t xml:space="preserve"> </w:t>
            </w:r>
            <w:r w:rsidRPr="00251B2E">
              <w:rPr>
                <w:sz w:val="16"/>
                <w:szCs w:val="16"/>
                <w:lang w:eastAsia="zh-CN"/>
              </w:rPr>
              <w:t>S2-2007</w:t>
            </w:r>
            <w:r>
              <w:rPr>
                <w:sz w:val="16"/>
                <w:szCs w:val="16"/>
                <w:lang w:eastAsia="zh-CN"/>
              </w:rPr>
              <w:t>869,</w:t>
            </w:r>
            <w:r>
              <w:t xml:space="preserve"> </w:t>
            </w:r>
            <w:r w:rsidRPr="00251B2E">
              <w:rPr>
                <w:sz w:val="16"/>
                <w:szCs w:val="16"/>
                <w:lang w:eastAsia="zh-CN"/>
              </w:rPr>
              <w:t>S2-2007</w:t>
            </w:r>
            <w:r>
              <w:rPr>
                <w:sz w:val="16"/>
                <w:szCs w:val="16"/>
                <w:lang w:eastAsia="zh-CN"/>
              </w:rPr>
              <w:t>870,</w:t>
            </w:r>
            <w:r>
              <w:t xml:space="preserve"> </w:t>
            </w:r>
            <w:r w:rsidRPr="00251B2E">
              <w:rPr>
                <w:sz w:val="16"/>
                <w:szCs w:val="16"/>
                <w:lang w:eastAsia="zh-CN"/>
              </w:rPr>
              <w:t>S2-2007</w:t>
            </w:r>
            <w:r>
              <w:rPr>
                <w:sz w:val="16"/>
                <w:szCs w:val="16"/>
                <w:lang w:eastAsia="zh-CN"/>
              </w:rPr>
              <w:t>871,</w:t>
            </w:r>
            <w:r>
              <w:t xml:space="preserve"> </w:t>
            </w:r>
            <w:r w:rsidRPr="00251B2E">
              <w:rPr>
                <w:sz w:val="16"/>
                <w:szCs w:val="16"/>
                <w:lang w:eastAsia="zh-CN"/>
              </w:rPr>
              <w:t>S2-2007</w:t>
            </w:r>
            <w:r>
              <w:rPr>
                <w:sz w:val="16"/>
                <w:szCs w:val="16"/>
                <w:lang w:eastAsia="zh-CN"/>
              </w:rPr>
              <w:t>874,</w:t>
            </w:r>
            <w:r>
              <w:t xml:space="preserve"> </w:t>
            </w:r>
            <w:r w:rsidRPr="00251B2E">
              <w:rPr>
                <w:sz w:val="16"/>
                <w:szCs w:val="16"/>
                <w:lang w:eastAsia="zh-CN"/>
              </w:rPr>
              <w:t>S2-2007</w:t>
            </w:r>
            <w:r>
              <w:rPr>
                <w:sz w:val="16"/>
                <w:szCs w:val="16"/>
                <w:lang w:eastAsia="zh-CN"/>
              </w:rPr>
              <w:t>923,</w:t>
            </w:r>
            <w:r>
              <w:t xml:space="preserve"> </w:t>
            </w:r>
            <w:r w:rsidRPr="00251B2E">
              <w:rPr>
                <w:sz w:val="16"/>
                <w:szCs w:val="16"/>
                <w:lang w:eastAsia="zh-CN"/>
              </w:rPr>
              <w:t>S2-2007</w:t>
            </w:r>
            <w:r>
              <w:rPr>
                <w:sz w:val="16"/>
                <w:szCs w:val="16"/>
                <w:lang w:eastAsia="zh-CN"/>
              </w:rPr>
              <w:t>924,</w:t>
            </w:r>
            <w:r>
              <w:t xml:space="preserve"> </w:t>
            </w:r>
            <w:r w:rsidRPr="00251B2E">
              <w:rPr>
                <w:sz w:val="16"/>
                <w:szCs w:val="16"/>
                <w:lang w:eastAsia="zh-CN"/>
              </w:rPr>
              <w:t>S2-2007</w:t>
            </w:r>
            <w:r>
              <w:rPr>
                <w:sz w:val="16"/>
                <w:szCs w:val="16"/>
                <w:lang w:eastAsia="zh-CN"/>
              </w:rPr>
              <w:t>925,</w:t>
            </w:r>
            <w:r>
              <w:t xml:space="preserve"> </w:t>
            </w:r>
            <w:r w:rsidRPr="00251B2E">
              <w:rPr>
                <w:sz w:val="16"/>
                <w:szCs w:val="16"/>
                <w:lang w:eastAsia="zh-CN"/>
              </w:rPr>
              <w:t>S2-2007</w:t>
            </w:r>
            <w:r>
              <w:rPr>
                <w:sz w:val="16"/>
                <w:szCs w:val="16"/>
                <w:lang w:eastAsia="zh-CN"/>
              </w:rPr>
              <w:t>874,</w:t>
            </w:r>
            <w:r>
              <w:t xml:space="preserve"> </w:t>
            </w:r>
            <w:r w:rsidRPr="00251B2E">
              <w:rPr>
                <w:sz w:val="16"/>
                <w:szCs w:val="16"/>
                <w:lang w:eastAsia="zh-CN"/>
              </w:rPr>
              <w:t>S2-2007</w:t>
            </w:r>
            <w:r>
              <w:rPr>
                <w:sz w:val="16"/>
                <w:szCs w:val="16"/>
                <w:lang w:eastAsia="zh-CN"/>
              </w:rPr>
              <w:t>875,</w:t>
            </w:r>
            <w:r>
              <w:t xml:space="preserve"> </w:t>
            </w:r>
            <w:r w:rsidRPr="00251B2E">
              <w:rPr>
                <w:sz w:val="16"/>
                <w:szCs w:val="16"/>
                <w:lang w:eastAsia="zh-CN"/>
              </w:rPr>
              <w:t>S2-200</w:t>
            </w:r>
            <w:r>
              <w:rPr>
                <w:sz w:val="16"/>
                <w:szCs w:val="16"/>
                <w:lang w:eastAsia="zh-CN"/>
              </w:rPr>
              <w:t>7769,</w:t>
            </w:r>
            <w:r>
              <w:t xml:space="preserve"> </w:t>
            </w:r>
            <w:r w:rsidRPr="00251B2E">
              <w:rPr>
                <w:sz w:val="16"/>
                <w:szCs w:val="16"/>
                <w:lang w:eastAsia="zh-CN"/>
              </w:rPr>
              <w:t>S2-200</w:t>
            </w:r>
            <w:r>
              <w:rPr>
                <w:sz w:val="16"/>
                <w:szCs w:val="16"/>
                <w:lang w:eastAsia="zh-CN"/>
              </w:rPr>
              <w:t>7876,</w:t>
            </w:r>
            <w:r>
              <w:t xml:space="preserve"> </w:t>
            </w:r>
            <w:r w:rsidRPr="00251B2E">
              <w:rPr>
                <w:sz w:val="16"/>
                <w:szCs w:val="16"/>
                <w:lang w:eastAsia="zh-CN"/>
              </w:rPr>
              <w:t>S2-200</w:t>
            </w:r>
            <w:r>
              <w:rPr>
                <w:sz w:val="16"/>
                <w:szCs w:val="16"/>
                <w:lang w:eastAsia="zh-CN"/>
              </w:rPr>
              <w:t>7877,</w:t>
            </w:r>
            <w:r>
              <w:t xml:space="preserve"> </w:t>
            </w:r>
            <w:r w:rsidRPr="00251B2E">
              <w:rPr>
                <w:sz w:val="16"/>
                <w:szCs w:val="16"/>
                <w:lang w:eastAsia="zh-CN"/>
              </w:rPr>
              <w:t>S2-200</w:t>
            </w:r>
            <w:r>
              <w:rPr>
                <w:sz w:val="16"/>
                <w:szCs w:val="16"/>
                <w:lang w:eastAsia="zh-CN"/>
              </w:rPr>
              <w:t>7878,</w:t>
            </w:r>
            <w:r>
              <w:t xml:space="preserve"> </w:t>
            </w:r>
            <w:r w:rsidRPr="00251B2E">
              <w:rPr>
                <w:sz w:val="16"/>
                <w:szCs w:val="16"/>
                <w:lang w:eastAsia="zh-CN"/>
              </w:rPr>
              <w:t>S2-200</w:t>
            </w:r>
            <w:r>
              <w:rPr>
                <w:sz w:val="16"/>
                <w:szCs w:val="16"/>
                <w:lang w:eastAsia="zh-CN"/>
              </w:rPr>
              <w:t>7879</w:t>
            </w:r>
          </w:p>
        </w:tc>
        <w:tc>
          <w:tcPr>
            <w:tcW w:w="708" w:type="dxa"/>
            <w:shd w:val="solid" w:color="FFFFFF" w:fill="auto"/>
          </w:tcPr>
          <w:p w14:paraId="12BC34FC" w14:textId="77777777" w:rsidR="00C959AB" w:rsidRDefault="00C959AB" w:rsidP="003641DD">
            <w:pPr>
              <w:pStyle w:val="TAC"/>
              <w:rPr>
                <w:color w:val="0000FF"/>
                <w:sz w:val="16"/>
                <w:szCs w:val="16"/>
                <w:lang w:val="en-US"/>
              </w:rPr>
            </w:pPr>
            <w:r>
              <w:rPr>
                <w:rFonts w:eastAsia="宋体"/>
                <w:sz w:val="16"/>
                <w:szCs w:val="16"/>
                <w:lang w:eastAsia="zh-CN"/>
              </w:rPr>
              <w:t>1.1</w:t>
            </w:r>
            <w:r w:rsidRPr="00730D0D">
              <w:rPr>
                <w:rFonts w:eastAsia="宋体"/>
                <w:sz w:val="16"/>
                <w:szCs w:val="16"/>
                <w:lang w:eastAsia="zh-CN"/>
              </w:rPr>
              <w:t>.0</w:t>
            </w:r>
          </w:p>
        </w:tc>
      </w:tr>
    </w:tbl>
    <w:p w14:paraId="7E267CBD" w14:textId="19CD974D" w:rsidR="00080512" w:rsidRDefault="00080512"/>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744D6F" w14:textId="77777777" w:rsidR="007422B6" w:rsidRDefault="007422B6">
      <w:r>
        <w:separator/>
      </w:r>
    </w:p>
  </w:endnote>
  <w:endnote w:type="continuationSeparator" w:id="0">
    <w:p w14:paraId="0BFB96B1" w14:textId="77777777" w:rsidR="007422B6" w:rsidRDefault="007422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7FF0A" w14:textId="77777777" w:rsidR="0083257F" w:rsidRDefault="0083257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E64A62" w14:textId="77777777" w:rsidR="007422B6" w:rsidRDefault="007422B6">
      <w:r>
        <w:separator/>
      </w:r>
    </w:p>
  </w:footnote>
  <w:footnote w:type="continuationSeparator" w:id="0">
    <w:p w14:paraId="26D2551F" w14:textId="77777777" w:rsidR="007422B6" w:rsidRDefault="007422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975BC" w14:textId="17CFE564" w:rsidR="0083257F" w:rsidRDefault="008325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19E8">
      <w:rPr>
        <w:rFonts w:ascii="Arial" w:hAnsi="Arial" w:cs="Arial"/>
        <w:b/>
        <w:noProof/>
        <w:sz w:val="18"/>
        <w:szCs w:val="18"/>
      </w:rPr>
      <w:t>3GPP TR 23.748 V1.1.0 (2020-10)</w:t>
    </w:r>
    <w:r>
      <w:rPr>
        <w:rFonts w:ascii="Arial" w:hAnsi="Arial" w:cs="Arial"/>
        <w:b/>
        <w:sz w:val="18"/>
        <w:szCs w:val="18"/>
      </w:rPr>
      <w:fldChar w:fldCharType="end"/>
    </w:r>
  </w:p>
  <w:p w14:paraId="6336BA76" w14:textId="77777777" w:rsidR="0083257F" w:rsidRDefault="008325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319E8">
      <w:rPr>
        <w:rFonts w:ascii="Arial" w:hAnsi="Arial" w:cs="Arial"/>
        <w:b/>
        <w:noProof/>
        <w:sz w:val="18"/>
        <w:szCs w:val="18"/>
      </w:rPr>
      <w:t>235</w:t>
    </w:r>
    <w:r>
      <w:rPr>
        <w:rFonts w:ascii="Arial" w:hAnsi="Arial" w:cs="Arial"/>
        <w:b/>
        <w:sz w:val="18"/>
        <w:szCs w:val="18"/>
      </w:rPr>
      <w:fldChar w:fldCharType="end"/>
    </w:r>
  </w:p>
  <w:p w14:paraId="459C22CC" w14:textId="1A6BC5E8" w:rsidR="0083257F" w:rsidRDefault="008325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19E8">
      <w:rPr>
        <w:rFonts w:ascii="Arial" w:hAnsi="Arial" w:cs="Arial"/>
        <w:b/>
        <w:noProof/>
        <w:sz w:val="18"/>
        <w:szCs w:val="18"/>
      </w:rPr>
      <w:t>Release 17</w:t>
    </w:r>
    <w:r>
      <w:rPr>
        <w:rFonts w:ascii="Arial" w:hAnsi="Arial" w:cs="Arial"/>
        <w:b/>
        <w:sz w:val="18"/>
        <w:szCs w:val="18"/>
      </w:rPr>
      <w:fldChar w:fldCharType="end"/>
    </w:r>
  </w:p>
  <w:p w14:paraId="11EFD576" w14:textId="77777777" w:rsidR="0083257F" w:rsidRDefault="0083257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CAA061E"/>
    <w:multiLevelType w:val="hybridMultilevel"/>
    <w:tmpl w:val="B988479C"/>
    <w:lvl w:ilvl="0" w:tplc="93D839B8">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2270A9A"/>
    <w:multiLevelType w:val="hybridMultilevel"/>
    <w:tmpl w:val="ADD6836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31093"/>
    <w:multiLevelType w:val="hybridMultilevel"/>
    <w:tmpl w:val="0428C462"/>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9"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21"/>
  </w:num>
  <w:num w:numId="9">
    <w:abstractNumId w:val="26"/>
  </w:num>
  <w:num w:numId="10">
    <w:abstractNumId w:val="19"/>
  </w:num>
  <w:num w:numId="11">
    <w:abstractNumId w:val="22"/>
  </w:num>
  <w:num w:numId="12">
    <w:abstractNumId w:val="15"/>
  </w:num>
  <w:num w:numId="13">
    <w:abstractNumId w:val="28"/>
  </w:num>
  <w:num w:numId="14">
    <w:abstractNumId w:val="4"/>
  </w:num>
  <w:num w:numId="15">
    <w:abstractNumId w:val="5"/>
  </w:num>
  <w:num w:numId="16">
    <w:abstractNumId w:val="11"/>
  </w:num>
  <w:num w:numId="17">
    <w:abstractNumId w:val="10"/>
  </w:num>
  <w:num w:numId="18">
    <w:abstractNumId w:val="9"/>
  </w:num>
  <w:num w:numId="19">
    <w:abstractNumId w:val="25"/>
  </w:num>
  <w:num w:numId="20">
    <w:abstractNumId w:val="2"/>
  </w:num>
  <w:num w:numId="21">
    <w:abstractNumId w:val="24"/>
  </w:num>
  <w:num w:numId="22">
    <w:abstractNumId w:val="20"/>
  </w:num>
  <w:num w:numId="23">
    <w:abstractNumId w:val="18"/>
  </w:num>
  <w:num w:numId="24">
    <w:abstractNumId w:val="8"/>
  </w:num>
  <w:num w:numId="25">
    <w:abstractNumId w:val="1"/>
  </w:num>
  <w:num w:numId="26">
    <w:abstractNumId w:val="0"/>
  </w:num>
  <w:num w:numId="27">
    <w:abstractNumId w:val="7"/>
  </w:num>
  <w:num w:numId="28">
    <w:abstractNumId w:val="12"/>
  </w:num>
  <w:num w:numId="29">
    <w:abstractNumId w:val="14"/>
  </w:num>
  <w:num w:numId="30">
    <w:abstractNumId w:val="16"/>
  </w:num>
  <w:num w:numId="31">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A55"/>
    <w:rsid w:val="000260C7"/>
    <w:rsid w:val="00033397"/>
    <w:rsid w:val="00040095"/>
    <w:rsid w:val="00044656"/>
    <w:rsid w:val="00051834"/>
    <w:rsid w:val="00054A22"/>
    <w:rsid w:val="00062023"/>
    <w:rsid w:val="000655A6"/>
    <w:rsid w:val="00080512"/>
    <w:rsid w:val="000917F8"/>
    <w:rsid w:val="000A6226"/>
    <w:rsid w:val="000A677C"/>
    <w:rsid w:val="000A7AA2"/>
    <w:rsid w:val="000C47C3"/>
    <w:rsid w:val="000D58AB"/>
    <w:rsid w:val="000F3FC5"/>
    <w:rsid w:val="00133525"/>
    <w:rsid w:val="0013537D"/>
    <w:rsid w:val="0014415C"/>
    <w:rsid w:val="00153013"/>
    <w:rsid w:val="00156801"/>
    <w:rsid w:val="00157D92"/>
    <w:rsid w:val="001762FA"/>
    <w:rsid w:val="00185083"/>
    <w:rsid w:val="00195371"/>
    <w:rsid w:val="00196CA9"/>
    <w:rsid w:val="001977B2"/>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1B2E"/>
    <w:rsid w:val="00252BF9"/>
    <w:rsid w:val="002675F0"/>
    <w:rsid w:val="00271D33"/>
    <w:rsid w:val="00273C9D"/>
    <w:rsid w:val="002B6339"/>
    <w:rsid w:val="002B6967"/>
    <w:rsid w:val="002C6B55"/>
    <w:rsid w:val="002D2CB9"/>
    <w:rsid w:val="002E00EE"/>
    <w:rsid w:val="00300BBB"/>
    <w:rsid w:val="003103EA"/>
    <w:rsid w:val="003172DC"/>
    <w:rsid w:val="00342E82"/>
    <w:rsid w:val="0035462D"/>
    <w:rsid w:val="00355D16"/>
    <w:rsid w:val="003765B8"/>
    <w:rsid w:val="00394213"/>
    <w:rsid w:val="003B396E"/>
    <w:rsid w:val="003B4AEA"/>
    <w:rsid w:val="003C107A"/>
    <w:rsid w:val="003C3971"/>
    <w:rsid w:val="003F047E"/>
    <w:rsid w:val="004174B9"/>
    <w:rsid w:val="00423334"/>
    <w:rsid w:val="00430162"/>
    <w:rsid w:val="004345EC"/>
    <w:rsid w:val="00465515"/>
    <w:rsid w:val="0047033A"/>
    <w:rsid w:val="00483FD6"/>
    <w:rsid w:val="004959C2"/>
    <w:rsid w:val="004973C7"/>
    <w:rsid w:val="004A63C7"/>
    <w:rsid w:val="004A6863"/>
    <w:rsid w:val="004B5859"/>
    <w:rsid w:val="004C1DA0"/>
    <w:rsid w:val="004D3103"/>
    <w:rsid w:val="004D3578"/>
    <w:rsid w:val="004E213A"/>
    <w:rsid w:val="004F0988"/>
    <w:rsid w:val="004F3340"/>
    <w:rsid w:val="004F422A"/>
    <w:rsid w:val="00503F8F"/>
    <w:rsid w:val="00520DE9"/>
    <w:rsid w:val="005319E8"/>
    <w:rsid w:val="0053388B"/>
    <w:rsid w:val="00535773"/>
    <w:rsid w:val="00543E6C"/>
    <w:rsid w:val="00565087"/>
    <w:rsid w:val="005871CD"/>
    <w:rsid w:val="00597B11"/>
    <w:rsid w:val="005A4E90"/>
    <w:rsid w:val="005D2E01"/>
    <w:rsid w:val="005D5265"/>
    <w:rsid w:val="005D7526"/>
    <w:rsid w:val="005E4BB2"/>
    <w:rsid w:val="005F0555"/>
    <w:rsid w:val="00602AEA"/>
    <w:rsid w:val="00614FDF"/>
    <w:rsid w:val="0063543D"/>
    <w:rsid w:val="00647114"/>
    <w:rsid w:val="00654D8C"/>
    <w:rsid w:val="0068434E"/>
    <w:rsid w:val="006A0980"/>
    <w:rsid w:val="006A323F"/>
    <w:rsid w:val="006B30D0"/>
    <w:rsid w:val="006B50A4"/>
    <w:rsid w:val="006B67A4"/>
    <w:rsid w:val="006C3D95"/>
    <w:rsid w:val="006E5C86"/>
    <w:rsid w:val="006F3B2B"/>
    <w:rsid w:val="00701116"/>
    <w:rsid w:val="00706784"/>
    <w:rsid w:val="00713C44"/>
    <w:rsid w:val="00730D0D"/>
    <w:rsid w:val="00734A5B"/>
    <w:rsid w:val="00737D12"/>
    <w:rsid w:val="0074026F"/>
    <w:rsid w:val="007403C3"/>
    <w:rsid w:val="007422B6"/>
    <w:rsid w:val="007429F6"/>
    <w:rsid w:val="00744E76"/>
    <w:rsid w:val="00761014"/>
    <w:rsid w:val="00770EF6"/>
    <w:rsid w:val="00774DA4"/>
    <w:rsid w:val="00781F0F"/>
    <w:rsid w:val="00787AAB"/>
    <w:rsid w:val="007B600E"/>
    <w:rsid w:val="007B6387"/>
    <w:rsid w:val="007D31A2"/>
    <w:rsid w:val="007D514F"/>
    <w:rsid w:val="007D67C1"/>
    <w:rsid w:val="007F0F4A"/>
    <w:rsid w:val="007F6D77"/>
    <w:rsid w:val="008028A4"/>
    <w:rsid w:val="00812E55"/>
    <w:rsid w:val="008234AB"/>
    <w:rsid w:val="00830747"/>
    <w:rsid w:val="0083257F"/>
    <w:rsid w:val="008575E4"/>
    <w:rsid w:val="008768CA"/>
    <w:rsid w:val="008B6D74"/>
    <w:rsid w:val="008C384C"/>
    <w:rsid w:val="0090271F"/>
    <w:rsid w:val="00902E23"/>
    <w:rsid w:val="00903A8E"/>
    <w:rsid w:val="00910B1D"/>
    <w:rsid w:val="009114D7"/>
    <w:rsid w:val="0091348E"/>
    <w:rsid w:val="00914CE1"/>
    <w:rsid w:val="00917CCB"/>
    <w:rsid w:val="00942EC2"/>
    <w:rsid w:val="00951113"/>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B34E0"/>
    <w:rsid w:val="00AC2DAC"/>
    <w:rsid w:val="00AC6AD5"/>
    <w:rsid w:val="00AC6BC6"/>
    <w:rsid w:val="00AE1287"/>
    <w:rsid w:val="00AE65E2"/>
    <w:rsid w:val="00B05B37"/>
    <w:rsid w:val="00B15449"/>
    <w:rsid w:val="00B2376A"/>
    <w:rsid w:val="00B3286C"/>
    <w:rsid w:val="00B3553F"/>
    <w:rsid w:val="00B4258F"/>
    <w:rsid w:val="00B52E5B"/>
    <w:rsid w:val="00B66EAE"/>
    <w:rsid w:val="00B7218B"/>
    <w:rsid w:val="00B85C39"/>
    <w:rsid w:val="00B85F60"/>
    <w:rsid w:val="00B93086"/>
    <w:rsid w:val="00B951D0"/>
    <w:rsid w:val="00BA19ED"/>
    <w:rsid w:val="00BA4B8D"/>
    <w:rsid w:val="00BA72AF"/>
    <w:rsid w:val="00BB507E"/>
    <w:rsid w:val="00BB7E90"/>
    <w:rsid w:val="00BC0F7D"/>
    <w:rsid w:val="00BD496C"/>
    <w:rsid w:val="00BD7D31"/>
    <w:rsid w:val="00BE3255"/>
    <w:rsid w:val="00BE5086"/>
    <w:rsid w:val="00BF128E"/>
    <w:rsid w:val="00C074DD"/>
    <w:rsid w:val="00C1496A"/>
    <w:rsid w:val="00C14A58"/>
    <w:rsid w:val="00C33079"/>
    <w:rsid w:val="00C45231"/>
    <w:rsid w:val="00C53D74"/>
    <w:rsid w:val="00C72833"/>
    <w:rsid w:val="00C77E1F"/>
    <w:rsid w:val="00C80F1D"/>
    <w:rsid w:val="00C8432D"/>
    <w:rsid w:val="00C859F5"/>
    <w:rsid w:val="00C93F40"/>
    <w:rsid w:val="00C94772"/>
    <w:rsid w:val="00C959AB"/>
    <w:rsid w:val="00CA3D0C"/>
    <w:rsid w:val="00CA3E74"/>
    <w:rsid w:val="00CB2663"/>
    <w:rsid w:val="00D27460"/>
    <w:rsid w:val="00D300B6"/>
    <w:rsid w:val="00D57972"/>
    <w:rsid w:val="00D675A9"/>
    <w:rsid w:val="00D738D6"/>
    <w:rsid w:val="00D755EB"/>
    <w:rsid w:val="00D76048"/>
    <w:rsid w:val="00D828F2"/>
    <w:rsid w:val="00D84323"/>
    <w:rsid w:val="00D87E00"/>
    <w:rsid w:val="00D9134D"/>
    <w:rsid w:val="00D955AD"/>
    <w:rsid w:val="00DA7A03"/>
    <w:rsid w:val="00DB1818"/>
    <w:rsid w:val="00DC309B"/>
    <w:rsid w:val="00DC4DA2"/>
    <w:rsid w:val="00DD4C17"/>
    <w:rsid w:val="00DD74A5"/>
    <w:rsid w:val="00DF2B1F"/>
    <w:rsid w:val="00DF62CD"/>
    <w:rsid w:val="00E00686"/>
    <w:rsid w:val="00E150C0"/>
    <w:rsid w:val="00E16509"/>
    <w:rsid w:val="00E311E7"/>
    <w:rsid w:val="00E44582"/>
    <w:rsid w:val="00E66593"/>
    <w:rsid w:val="00E71C5B"/>
    <w:rsid w:val="00E74D99"/>
    <w:rsid w:val="00E77645"/>
    <w:rsid w:val="00EA15B0"/>
    <w:rsid w:val="00EA5EA7"/>
    <w:rsid w:val="00EC4A25"/>
    <w:rsid w:val="00ED6729"/>
    <w:rsid w:val="00EE30B5"/>
    <w:rsid w:val="00EE49B1"/>
    <w:rsid w:val="00EE6778"/>
    <w:rsid w:val="00EF078F"/>
    <w:rsid w:val="00F00E35"/>
    <w:rsid w:val="00F025A2"/>
    <w:rsid w:val="00F0269C"/>
    <w:rsid w:val="00F04712"/>
    <w:rsid w:val="00F10FE9"/>
    <w:rsid w:val="00F13360"/>
    <w:rsid w:val="00F13EEC"/>
    <w:rsid w:val="00F22EC7"/>
    <w:rsid w:val="00F23832"/>
    <w:rsid w:val="00F325C8"/>
    <w:rsid w:val="00F3278D"/>
    <w:rsid w:val="00F406DA"/>
    <w:rsid w:val="00F55B20"/>
    <w:rsid w:val="00F56A18"/>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20DE9"/>
    <w:pPr>
      <w:ind w:left="1701" w:hanging="1417"/>
    </w:pPr>
    <w:rPr>
      <w:color w:val="FF0000"/>
    </w:rPr>
  </w:style>
  <w:style w:type="character" w:customStyle="1" w:styleId="EditorsNoteChar">
    <w:name w:val="Editor's Note Char"/>
    <w:aliases w:val="EN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character" w:styleId="CommentReference">
    <w:name w:val="annotation reference"/>
    <w:rsid w:val="00BD496C"/>
    <w:rPr>
      <w:sz w:val="16"/>
      <w:szCs w:val="16"/>
    </w:rPr>
  </w:style>
  <w:style w:type="paragraph" w:styleId="CommentText">
    <w:name w:val="annotation text"/>
    <w:basedOn w:val="Normal"/>
    <w:link w:val="CommentTextChar"/>
    <w:rsid w:val="00BD496C"/>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BD496C"/>
    <w:rPr>
      <w:color w:val="000000"/>
      <w:lang w:eastAsia="ja-JP"/>
    </w:rPr>
  </w:style>
  <w:style w:type="character" w:styleId="Emphasis">
    <w:name w:val="Emphasis"/>
    <w:basedOn w:val="DefaultParagraphFont"/>
    <w:qFormat/>
    <w:rsid w:val="00E71C5B"/>
    <w:rPr>
      <w:i/>
      <w:iCs/>
    </w:rPr>
  </w:style>
  <w:style w:type="paragraph" w:styleId="CommentSubject">
    <w:name w:val="annotation subject"/>
    <w:basedOn w:val="CommentText"/>
    <w:next w:val="CommentText"/>
    <w:link w:val="CommentSubjectChar"/>
    <w:rsid w:val="004959C2"/>
    <w:pPr>
      <w:overflowPunct/>
      <w:autoSpaceDE/>
      <w:autoSpaceDN/>
      <w:adjustRightInd/>
      <w:textAlignment w:val="auto"/>
    </w:pPr>
    <w:rPr>
      <w:b/>
      <w:bCs/>
      <w:color w:val="auto"/>
      <w:lang w:eastAsia="en-US"/>
    </w:rPr>
  </w:style>
  <w:style w:type="character" w:customStyle="1" w:styleId="CommentSubjectChar">
    <w:name w:val="Comment Subject Char"/>
    <w:basedOn w:val="CommentTextChar"/>
    <w:link w:val="CommentSubject"/>
    <w:rsid w:val="004959C2"/>
    <w:rPr>
      <w:b/>
      <w:bCs/>
      <w:color w:val="000000"/>
      <w:lang w:eastAsia="en-US"/>
    </w:rPr>
  </w:style>
  <w:style w:type="character" w:customStyle="1" w:styleId="EditorsNoteCharChar">
    <w:name w:val="Editor's Note Char Char"/>
    <w:rsid w:val="000A7AA2"/>
    <w:rPr>
      <w:rFonts w:eastAsia="Times New Roman"/>
      <w:color w:val="FF0000"/>
      <w:lang w:val="en-GB" w:eastAsia="ja-JP"/>
    </w:rPr>
  </w:style>
  <w:style w:type="character" w:customStyle="1" w:styleId="NOChar">
    <w:name w:val="NO Char"/>
    <w:rsid w:val="00153013"/>
    <w:rPr>
      <w:color w:val="000000"/>
      <w:lang w:val="en-GB" w:eastAsia="ja-JP"/>
    </w:rPr>
  </w:style>
  <w:style w:type="paragraph" w:styleId="ListParagraph">
    <w:name w:val="List Paragraph"/>
    <w:basedOn w:val="Normal"/>
    <w:uiPriority w:val="34"/>
    <w:qFormat/>
    <w:rsid w:val="00EE6778"/>
    <w:pPr>
      <w:overflowPunct w:val="0"/>
      <w:autoSpaceDE w:val="0"/>
      <w:autoSpaceDN w:val="0"/>
      <w:adjustRightInd w:val="0"/>
      <w:spacing w:before="60" w:after="120"/>
      <w:ind w:left="720"/>
      <w:contextualSpacing/>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29.emf"/><Relationship Id="rId84" Type="http://schemas.openxmlformats.org/officeDocument/2006/relationships/oleObject" Target="embeddings/oleObject21.bin"/><Relationship Id="rId138" Type="http://schemas.openxmlformats.org/officeDocument/2006/relationships/oleObject" Target="embeddings/Microsoft_Visio_2003-2010_Drawing899999.vsd"/><Relationship Id="rId159" Type="http://schemas.openxmlformats.org/officeDocument/2006/relationships/image" Target="media/image77.emf"/><Relationship Id="rId170" Type="http://schemas.openxmlformats.org/officeDocument/2006/relationships/oleObject" Target="embeddings/oleObject37.bin"/><Relationship Id="rId191" Type="http://schemas.openxmlformats.org/officeDocument/2006/relationships/image" Target="media/image93.emf"/><Relationship Id="rId205" Type="http://schemas.openxmlformats.org/officeDocument/2006/relationships/image" Target="media/image101.emf"/><Relationship Id="rId226" Type="http://schemas.openxmlformats.org/officeDocument/2006/relationships/oleObject" Target="embeddings/Microsoft_Visio_2003-2010_Drawing161717171717.vsd"/><Relationship Id="rId247" Type="http://schemas.openxmlformats.org/officeDocument/2006/relationships/image" Target="media/image122.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4.emf"/><Relationship Id="rId74" Type="http://schemas.openxmlformats.org/officeDocument/2006/relationships/package" Target="embeddings/Microsoft_Visio_Drawing788888.vsdx"/><Relationship Id="rId128" Type="http://schemas.openxmlformats.org/officeDocument/2006/relationships/package" Target="embeddings/Microsoft_Visio_Drawing172020202018.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101111111111.vsd"/><Relationship Id="rId181" Type="http://schemas.openxmlformats.org/officeDocument/2006/relationships/image" Target="media/image88.emf"/><Relationship Id="rId216" Type="http://schemas.openxmlformats.org/officeDocument/2006/relationships/oleObject" Target="embeddings/oleObject45.bin"/><Relationship Id="rId237" Type="http://schemas.openxmlformats.org/officeDocument/2006/relationships/image" Target="media/image117.emf"/><Relationship Id="rId22" Type="http://schemas.openxmlformats.org/officeDocument/2006/relationships/package" Target="embeddings/Microsoft_Visio_Drawing122222.vsdx"/><Relationship Id="rId43" Type="http://schemas.openxmlformats.org/officeDocument/2006/relationships/image" Target="media/image19.emf"/><Relationship Id="rId64" Type="http://schemas.openxmlformats.org/officeDocument/2006/relationships/oleObject" Target="embeddings/Microsoft_Visio_2003-2010_Drawing344444.vsd"/><Relationship Id="rId118" Type="http://schemas.openxmlformats.org/officeDocument/2006/relationships/oleObject" Target="embeddings/oleObject29.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252929292925.vsdx"/><Relationship Id="rId171" Type="http://schemas.openxmlformats.org/officeDocument/2006/relationships/image" Target="media/image83.emf"/><Relationship Id="rId192" Type="http://schemas.openxmlformats.org/officeDocument/2006/relationships/package" Target="embeddings/Microsoft_Visio_Drawing424646464642.vsdx"/><Relationship Id="rId206" Type="http://schemas.openxmlformats.org/officeDocument/2006/relationships/package" Target="embeddings/Microsoft_Visio_Drawing444848484843.vsdx"/><Relationship Id="rId227" Type="http://schemas.openxmlformats.org/officeDocument/2006/relationships/image" Target="media/image112.emf"/><Relationship Id="rId248" Type="http://schemas.openxmlformats.org/officeDocument/2006/relationships/package" Target="embeddings/Microsoft_Visio_Drawing546363636354.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677777.vsd"/><Relationship Id="rId129" Type="http://schemas.openxmlformats.org/officeDocument/2006/relationships/image" Target="media/image62.emf"/><Relationship Id="rId54" Type="http://schemas.openxmlformats.org/officeDocument/2006/relationships/oleObject" Target="embeddings/oleObject14.bin"/><Relationship Id="rId75" Type="http://schemas.openxmlformats.org/officeDocument/2006/relationships/image" Target="media/image35.emf"/><Relationship Id="rId96" Type="http://schemas.openxmlformats.org/officeDocument/2006/relationships/oleObject" Target="embeddings/oleObject27.bin"/><Relationship Id="rId140" Type="http://schemas.openxmlformats.org/officeDocument/2006/relationships/oleObject" Target="embeddings/oleObject36.bin"/><Relationship Id="rId161" Type="http://schemas.openxmlformats.org/officeDocument/2006/relationships/image" Target="media/image78.emf"/><Relationship Id="rId182" Type="http://schemas.openxmlformats.org/officeDocument/2006/relationships/package" Target="embeddings/Microsoft_Visio_Drawing374141414137.vsdx"/><Relationship Id="rId217" Type="http://schemas.openxmlformats.org/officeDocument/2006/relationships/image" Target="media/image107.emf"/><Relationship Id="rId6" Type="http://schemas.openxmlformats.org/officeDocument/2006/relationships/webSettings" Target="webSettings.xml"/><Relationship Id="rId238" Type="http://schemas.openxmlformats.org/officeDocument/2006/relationships/package" Target="embeddings/Microsoft_Visio_Drawing495555555549.vsdx"/><Relationship Id="rId23" Type="http://schemas.openxmlformats.org/officeDocument/2006/relationships/image" Target="media/image9.emf"/><Relationship Id="rId119" Type="http://schemas.openxmlformats.org/officeDocument/2006/relationships/image" Target="media/image57.emf"/><Relationship Id="rId44" Type="http://schemas.openxmlformats.org/officeDocument/2006/relationships/oleObject" Target="embeddings/oleObject9.bin"/><Relationship Id="rId65" Type="http://schemas.openxmlformats.org/officeDocument/2006/relationships/image" Target="media/image30.emf"/><Relationship Id="rId86" Type="http://schemas.openxmlformats.org/officeDocument/2006/relationships/oleObject" Target="embeddings/oleObject22.bin"/><Relationship Id="rId130" Type="http://schemas.openxmlformats.org/officeDocument/2006/relationships/package" Target="embeddings/Microsoft_Visio_Drawing182121212119.vsdx"/><Relationship Id="rId151" Type="http://schemas.openxmlformats.org/officeDocument/2006/relationships/image" Target="media/image73.emf"/><Relationship Id="rId172" Type="http://schemas.openxmlformats.org/officeDocument/2006/relationships/package" Target="embeddings/Microsoft_Visio_Drawing323636363632.vsdx"/><Relationship Id="rId193" Type="http://schemas.openxmlformats.org/officeDocument/2006/relationships/image" Target="media/image94.emf"/><Relationship Id="rId207" Type="http://schemas.openxmlformats.org/officeDocument/2006/relationships/image" Target="media/image102.emf"/><Relationship Id="rId228" Type="http://schemas.openxmlformats.org/officeDocument/2006/relationships/package" Target="embeddings/Microsoft_Visio_Drawing475151515146.vsdx"/><Relationship Id="rId249" Type="http://schemas.openxmlformats.org/officeDocument/2006/relationships/image" Target="media/image123.emf"/><Relationship Id="rId13" Type="http://schemas.openxmlformats.org/officeDocument/2006/relationships/image" Target="media/image4.emf"/><Relationship Id="rId109" Type="http://schemas.openxmlformats.org/officeDocument/2006/relationships/image" Target="media/image52.emf"/><Relationship Id="rId34" Type="http://schemas.openxmlformats.org/officeDocument/2006/relationships/package" Target="embeddings/Microsoft_Visio_Drawing566666.vsdx"/><Relationship Id="rId55" Type="http://schemas.openxmlformats.org/officeDocument/2006/relationships/image" Target="media/image25.emf"/><Relationship Id="rId76" Type="http://schemas.openxmlformats.org/officeDocument/2006/relationships/package" Target="embeddings/Microsoft_Visio_Drawing899999.vsdx"/><Relationship Id="rId97" Type="http://schemas.openxmlformats.org/officeDocument/2006/relationships/image" Target="media/image46.emf"/><Relationship Id="rId120" Type="http://schemas.openxmlformats.org/officeDocument/2006/relationships/oleObject" Target="embeddings/oleObject30.bin"/><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oleObject" Target="embeddings/Microsoft_Visio_2003-2010_Drawing111212121212.vsd"/><Relationship Id="rId183" Type="http://schemas.openxmlformats.org/officeDocument/2006/relationships/image" Target="media/image89.emf"/><Relationship Id="rId218" Type="http://schemas.openxmlformats.org/officeDocument/2006/relationships/oleObject" Target="embeddings/Microsoft_Visio_2003-2010_Drawing131414141414.vsd"/><Relationship Id="rId239" Type="http://schemas.openxmlformats.org/officeDocument/2006/relationships/image" Target="media/image118.emf"/><Relationship Id="rId250" Type="http://schemas.openxmlformats.org/officeDocument/2006/relationships/oleObject" Target="embeddings/oleObject47.bin"/><Relationship Id="rId24" Type="http://schemas.openxmlformats.org/officeDocument/2006/relationships/package" Target="embeddings/Microsoft_Visio_Drawing233333.vsdx"/><Relationship Id="rId45" Type="http://schemas.openxmlformats.org/officeDocument/2006/relationships/image" Target="media/image20.emf"/><Relationship Id="rId66" Type="http://schemas.openxmlformats.org/officeDocument/2006/relationships/oleObject" Target="embeddings/Microsoft_Visio_2003-2010_Drawing455555.vsd"/><Relationship Id="rId87" Type="http://schemas.openxmlformats.org/officeDocument/2006/relationships/image" Target="media/image41.emf"/><Relationship Id="rId110" Type="http://schemas.openxmlformats.org/officeDocument/2006/relationships/package" Target="embeddings/Microsoft_Visio_Drawing141717171715.vsdx"/><Relationship Id="rId131" Type="http://schemas.openxmlformats.org/officeDocument/2006/relationships/image" Target="media/image63.emf"/><Relationship Id="rId152" Type="http://schemas.openxmlformats.org/officeDocument/2006/relationships/package" Target="embeddings/Microsoft_Visio_Drawing263030303026.vsdx"/><Relationship Id="rId173" Type="http://schemas.openxmlformats.org/officeDocument/2006/relationships/image" Target="media/image84.emf"/><Relationship Id="rId194" Type="http://schemas.openxmlformats.org/officeDocument/2006/relationships/oleObject" Target="embeddings/oleObject38.bin"/><Relationship Id="rId208" Type="http://schemas.openxmlformats.org/officeDocument/2006/relationships/oleObject" Target="embeddings/oleObject42.bin"/><Relationship Id="rId229" Type="http://schemas.openxmlformats.org/officeDocument/2006/relationships/image" Target="media/image113.emf"/><Relationship Id="rId240" Type="http://schemas.openxmlformats.org/officeDocument/2006/relationships/package" Target="embeddings/Microsoft_Visio_Drawing505656565650.vsdx"/><Relationship Id="rId14" Type="http://schemas.openxmlformats.org/officeDocument/2006/relationships/oleObject" Target="embeddings/oleObject2.bin"/><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package" Target="embeddings/Microsoft_Visio_Drawing111414141412.vsdx"/><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8.emf"/><Relationship Id="rId142" Type="http://schemas.openxmlformats.org/officeDocument/2006/relationships/package" Target="embeddings/Microsoft_Visio_Drawing212525252521.vsdx"/><Relationship Id="rId163" Type="http://schemas.openxmlformats.org/officeDocument/2006/relationships/image" Target="media/image79.emf"/><Relationship Id="rId184" Type="http://schemas.openxmlformats.org/officeDocument/2006/relationships/package" Target="embeddings/Microsoft_Visio_Drawing384242424238.vsdx"/><Relationship Id="rId219" Type="http://schemas.openxmlformats.org/officeDocument/2006/relationships/image" Target="media/image108.emf"/><Relationship Id="rId230" Type="http://schemas.openxmlformats.org/officeDocument/2006/relationships/package" Target="embeddings/Microsoft_Word_Document47.docx"/><Relationship Id="rId251"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88" Type="http://schemas.openxmlformats.org/officeDocument/2006/relationships/oleObject" Target="embeddings/oleObject23.bin"/><Relationship Id="rId111" Type="http://schemas.openxmlformats.org/officeDocument/2006/relationships/image" Target="media/image53.emf"/><Relationship Id="rId132" Type="http://schemas.openxmlformats.org/officeDocument/2006/relationships/package" Target="embeddings/Microsoft_Visio_Drawing192222222220.vsdx"/><Relationship Id="rId153" Type="http://schemas.openxmlformats.org/officeDocument/2006/relationships/image" Target="media/image74.emf"/><Relationship Id="rId174" Type="http://schemas.openxmlformats.org/officeDocument/2006/relationships/package" Target="embeddings/Microsoft_Visio_Drawing333737373733.vsdx"/><Relationship Id="rId195" Type="http://schemas.openxmlformats.org/officeDocument/2006/relationships/image" Target="media/image95.emf"/><Relationship Id="rId209" Type="http://schemas.openxmlformats.org/officeDocument/2006/relationships/image" Target="media/image103.emf"/><Relationship Id="rId220" Type="http://schemas.openxmlformats.org/officeDocument/2006/relationships/oleObject" Target="embeddings/Microsoft_Visio_2003-2010_Drawing141515151515.vsd"/><Relationship Id="rId241" Type="http://schemas.openxmlformats.org/officeDocument/2006/relationships/image" Target="media/image119.emf"/><Relationship Id="rId15" Type="http://schemas.openxmlformats.org/officeDocument/2006/relationships/image" Target="media/image5.emf"/><Relationship Id="rId36" Type="http://schemas.openxmlformats.org/officeDocument/2006/relationships/package" Target="embeddings/Microsoft_Visio_Drawing677777.vsdx"/><Relationship Id="rId57" Type="http://schemas.openxmlformats.org/officeDocument/2006/relationships/image" Target="media/image26.emf"/><Relationship Id="rId78" Type="http://schemas.openxmlformats.org/officeDocument/2006/relationships/package" Target="embeddings/Microsoft_Visio_Drawing121111111110.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1.bin"/><Relationship Id="rId143" Type="http://schemas.openxmlformats.org/officeDocument/2006/relationships/image" Target="media/image69.emf"/><Relationship Id="rId164" Type="http://schemas.openxmlformats.org/officeDocument/2006/relationships/package" Target="embeddings/Microsoft_Visio_Drawing293333333329.vsdx"/><Relationship Id="rId185" Type="http://schemas.openxmlformats.org/officeDocument/2006/relationships/image" Target="media/image90.emf"/><Relationship Id="rId9" Type="http://schemas.openxmlformats.org/officeDocument/2006/relationships/image" Target="media/image1.jpeg"/><Relationship Id="rId210" Type="http://schemas.openxmlformats.org/officeDocument/2006/relationships/package" Target="embeddings/Microsoft_Visio_Drawing454949494944.vsdx"/><Relationship Id="rId26" Type="http://schemas.openxmlformats.org/officeDocument/2006/relationships/package" Target="embeddings/Microsoft_Visio_Drawing344444.vsdx"/><Relationship Id="rId231" Type="http://schemas.openxmlformats.org/officeDocument/2006/relationships/image" Target="media/image114.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151818181816.vsdx"/><Relationship Id="rId133" Type="http://schemas.openxmlformats.org/officeDocument/2006/relationships/image" Target="media/image64.emf"/><Relationship Id="rId154" Type="http://schemas.openxmlformats.org/officeDocument/2006/relationships/package" Target="embeddings/Microsoft_Visio_Drawing273131313127.vsdx"/><Relationship Id="rId175" Type="http://schemas.openxmlformats.org/officeDocument/2006/relationships/image" Target="media/image85.emf"/><Relationship Id="rId196" Type="http://schemas.openxmlformats.org/officeDocument/2006/relationships/oleObject" Target="embeddings/oleObject39.bin"/><Relationship Id="rId200" Type="http://schemas.openxmlformats.org/officeDocument/2006/relationships/oleObject" Target="embeddings/oleObject41.bin"/><Relationship Id="rId16" Type="http://schemas.openxmlformats.org/officeDocument/2006/relationships/oleObject" Target="embeddings/oleObject3.bin"/><Relationship Id="rId221" Type="http://schemas.openxmlformats.org/officeDocument/2006/relationships/image" Target="media/image109.emf"/><Relationship Id="rId242" Type="http://schemas.openxmlformats.org/officeDocument/2006/relationships/package" Target="embeddings/Microsoft_Visio_Drawing125858585851.vsdx"/><Relationship Id="rId37" Type="http://schemas.openxmlformats.org/officeDocument/2006/relationships/image" Target="media/image16.emf"/><Relationship Id="rId58" Type="http://schemas.openxmlformats.org/officeDocument/2006/relationships/oleObject" Target="embeddings/Microsoft_Visio_2003-2010_Drawing122222.vsd"/><Relationship Id="rId79" Type="http://schemas.openxmlformats.org/officeDocument/2006/relationships/image" Target="media/image37.emf"/><Relationship Id="rId102" Type="http://schemas.openxmlformats.org/officeDocument/2006/relationships/package" Target="embeddings/Microsoft_Visio_Drawing121515151513.vsdx"/><Relationship Id="rId123" Type="http://schemas.openxmlformats.org/officeDocument/2006/relationships/image" Target="media/image59.emf"/><Relationship Id="rId144" Type="http://schemas.openxmlformats.org/officeDocument/2006/relationships/package" Target="embeddings/Microsoft_Visio_Drawing222626262622.vsdx"/><Relationship Id="rId90" Type="http://schemas.openxmlformats.org/officeDocument/2006/relationships/oleObject" Target="embeddings/oleObject24.bin"/><Relationship Id="rId165" Type="http://schemas.openxmlformats.org/officeDocument/2006/relationships/image" Target="media/image80.emf"/><Relationship Id="rId186" Type="http://schemas.openxmlformats.org/officeDocument/2006/relationships/package" Target="embeddings/Microsoft_Visio_Drawing394343434339.vsdx"/><Relationship Id="rId211" Type="http://schemas.openxmlformats.org/officeDocument/2006/relationships/image" Target="media/image104.emf"/><Relationship Id="rId232" Type="http://schemas.openxmlformats.org/officeDocument/2006/relationships/oleObject" Target="embeddings/Microsoft_Visio_2003-2010_Drawing171818181818.vsd"/><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34.bin"/><Relationship Id="rId80" Type="http://schemas.openxmlformats.org/officeDocument/2006/relationships/package" Target="embeddings/Microsoft_Visio_Drawing11313131311.vsdx"/><Relationship Id="rId155" Type="http://schemas.openxmlformats.org/officeDocument/2006/relationships/image" Target="media/image75.emf"/><Relationship Id="rId176" Type="http://schemas.openxmlformats.org/officeDocument/2006/relationships/package" Target="embeddings/Microsoft_Visio_Drawing343838383834.vsdx"/><Relationship Id="rId197" Type="http://schemas.openxmlformats.org/officeDocument/2006/relationships/image" Target="media/image96.emf"/><Relationship Id="rId201" Type="http://schemas.openxmlformats.org/officeDocument/2006/relationships/image" Target="media/image98.png"/><Relationship Id="rId222" Type="http://schemas.openxmlformats.org/officeDocument/2006/relationships/oleObject" Target="embeddings/Microsoft_Visio_2003-2010_Drawing151616161616.vsd"/><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2.bin"/><Relationship Id="rId70" Type="http://schemas.openxmlformats.org/officeDocument/2006/relationships/oleObject" Target="embeddings/oleObject18.bin"/><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package" Target="embeddings/Microsoft_Visio_Drawing303434343430.vsdx"/><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oleObject43.bin"/><Relationship Id="rId233" Type="http://schemas.openxmlformats.org/officeDocument/2006/relationships/image" Target="media/image115.emf"/><Relationship Id="rId254" Type="http://schemas.openxmlformats.org/officeDocument/2006/relationships/theme" Target="theme/theme1.xml"/><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61919191917.vsdx"/><Relationship Id="rId60" Type="http://schemas.openxmlformats.org/officeDocument/2006/relationships/oleObject" Target="embeddings/Microsoft_Visio_2003-2010_Drawing233333.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3232323228.vsdx"/><Relationship Id="rId177" Type="http://schemas.openxmlformats.org/officeDocument/2006/relationships/image" Target="media/image86.emf"/><Relationship Id="rId198" Type="http://schemas.openxmlformats.org/officeDocument/2006/relationships/oleObject" Target="embeddings/oleObject40.bin"/><Relationship Id="rId202" Type="http://schemas.openxmlformats.org/officeDocument/2006/relationships/image" Target="media/image99.png"/><Relationship Id="rId223" Type="http://schemas.openxmlformats.org/officeDocument/2006/relationships/image" Target="media/image110.emf"/><Relationship Id="rId244" Type="http://schemas.openxmlformats.org/officeDocument/2006/relationships/package" Target="embeddings/Microsoft_Visio_Drawing346060606052.vsdx"/><Relationship Id="rId18" Type="http://schemas.openxmlformats.org/officeDocument/2006/relationships/oleObject" Target="embeddings/Microsoft_Visio_2003-2010_Drawing11111.vsd"/><Relationship Id="rId39" Type="http://schemas.openxmlformats.org/officeDocument/2006/relationships/image" Target="media/image17.emf"/><Relationship Id="rId50" Type="http://schemas.openxmlformats.org/officeDocument/2006/relationships/oleObject" Target="embeddings/oleObject12.bin"/><Relationship Id="rId104" Type="http://schemas.openxmlformats.org/officeDocument/2006/relationships/package" Target="embeddings/Microsoft_Visio_Drawing131616161614.vsdx"/><Relationship Id="rId125" Type="http://schemas.openxmlformats.org/officeDocument/2006/relationships/image" Target="media/image60.emf"/><Relationship Id="rId146" Type="http://schemas.openxmlformats.org/officeDocument/2006/relationships/package" Target="embeddings/Microsoft_Visio_Drawing232727272723.vsdx"/><Relationship Id="rId167" Type="http://schemas.openxmlformats.org/officeDocument/2006/relationships/image" Target="media/image81.emf"/><Relationship Id="rId188" Type="http://schemas.openxmlformats.org/officeDocument/2006/relationships/package" Target="embeddings/Microsoft_Visio_Drawing404444444440.vsdx"/><Relationship Id="rId71" Type="http://schemas.openxmlformats.org/officeDocument/2006/relationships/image" Target="media/image33.emf"/><Relationship Id="rId92" Type="http://schemas.openxmlformats.org/officeDocument/2006/relationships/oleObject" Target="embeddings/oleObject25.bin"/><Relationship Id="rId213" Type="http://schemas.openxmlformats.org/officeDocument/2006/relationships/image" Target="media/image105.emf"/><Relationship Id="rId234" Type="http://schemas.openxmlformats.org/officeDocument/2006/relationships/package" Target="embeddings/Microsoft_Visio___25454545448.vsdx"/><Relationship Id="rId2" Type="http://schemas.openxmlformats.org/officeDocument/2006/relationships/customXml" Target="../customXml/item1.xml"/><Relationship Id="rId29" Type="http://schemas.openxmlformats.org/officeDocument/2006/relationships/image" Target="media/image12.emf"/><Relationship Id="rId40" Type="http://schemas.openxmlformats.org/officeDocument/2006/relationships/oleObject" Target="embeddings/oleObject7.bin"/><Relationship Id="rId115" Type="http://schemas.openxmlformats.org/officeDocument/2006/relationships/image" Target="media/image55.emf"/><Relationship Id="rId136" Type="http://schemas.openxmlformats.org/officeDocument/2006/relationships/oleObject" Target="embeddings/oleObject35.bin"/><Relationship Id="rId157" Type="http://schemas.openxmlformats.org/officeDocument/2006/relationships/image" Target="media/image76.emf"/><Relationship Id="rId178" Type="http://schemas.openxmlformats.org/officeDocument/2006/relationships/package" Target="embeddings/Microsoft_Visio_Drawing353939393935.vsdx"/><Relationship Id="rId61" Type="http://schemas.openxmlformats.org/officeDocument/2006/relationships/image" Target="media/image28.emf"/><Relationship Id="rId82" Type="http://schemas.openxmlformats.org/officeDocument/2006/relationships/oleObject" Target="embeddings/oleObject20.bin"/><Relationship Id="rId199" Type="http://schemas.openxmlformats.org/officeDocument/2006/relationships/image" Target="media/image97.emf"/><Relationship Id="rId203" Type="http://schemas.openxmlformats.org/officeDocument/2006/relationships/image" Target="media/image100.emf"/><Relationship Id="rId19" Type="http://schemas.openxmlformats.org/officeDocument/2006/relationships/image" Target="media/image7.emf"/><Relationship Id="rId224" Type="http://schemas.openxmlformats.org/officeDocument/2006/relationships/package" Target="embeddings/Microsoft_Visio_Drawing465050505045.vsdx"/><Relationship Id="rId245" Type="http://schemas.openxmlformats.org/officeDocument/2006/relationships/image" Target="media/image121.emf"/><Relationship Id="rId30" Type="http://schemas.openxmlformats.org/officeDocument/2006/relationships/package" Target="embeddings/Microsoft_Visio_Drawing455555.vsdx"/><Relationship Id="rId105" Type="http://schemas.openxmlformats.org/officeDocument/2006/relationships/image" Target="media/image50.emf"/><Relationship Id="rId126" Type="http://schemas.openxmlformats.org/officeDocument/2006/relationships/oleObject" Target="embeddings/oleObject33.bin"/><Relationship Id="rId147" Type="http://schemas.openxmlformats.org/officeDocument/2006/relationships/image" Target="media/image71.emf"/><Relationship Id="rId168" Type="http://schemas.openxmlformats.org/officeDocument/2006/relationships/package" Target="embeddings/Microsoft_Visio_Drawing313535353531.vsdx"/><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oleObject44.bin"/><Relationship Id="rId235" Type="http://schemas.openxmlformats.org/officeDocument/2006/relationships/image" Target="media/image116.emf"/><Relationship Id="rId116" Type="http://schemas.openxmlformats.org/officeDocument/2006/relationships/oleObject" Target="embeddings/Microsoft_Visio_2003-2010_Drawing788888.vsd"/><Relationship Id="rId137" Type="http://schemas.openxmlformats.org/officeDocument/2006/relationships/image" Target="media/image66.emf"/><Relationship Id="rId158" Type="http://schemas.openxmlformats.org/officeDocument/2006/relationships/oleObject" Target="embeddings/Microsoft_Visio_2003-2010_Drawing91010101010.vsd"/><Relationship Id="rId20" Type="http://schemas.openxmlformats.org/officeDocument/2006/relationships/package" Target="embeddings/Microsoft_Visio_Drawing11111.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179" Type="http://schemas.openxmlformats.org/officeDocument/2006/relationships/image" Target="media/image87.emf"/><Relationship Id="rId190" Type="http://schemas.openxmlformats.org/officeDocument/2006/relationships/package" Target="embeddings/Microsoft_Visio_Drawing414545454541.vsdx"/><Relationship Id="rId204" Type="http://schemas.openxmlformats.org/officeDocument/2006/relationships/oleObject" Target="embeddings/Microsoft_Visio_2003-2010_Drawing121313131313.vsd"/><Relationship Id="rId225" Type="http://schemas.openxmlformats.org/officeDocument/2006/relationships/image" Target="media/image111.emf"/><Relationship Id="rId246" Type="http://schemas.openxmlformats.org/officeDocument/2006/relationships/package" Target="embeddings/Microsoft_Visio___26262626253.vsdx"/><Relationship Id="rId106" Type="http://schemas.openxmlformats.org/officeDocument/2006/relationships/oleObject" Target="embeddings/Microsoft_Visio_2003-2010_Drawing566666.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94" Type="http://schemas.openxmlformats.org/officeDocument/2006/relationships/oleObject" Target="embeddings/oleObject26.bin"/><Relationship Id="rId148" Type="http://schemas.openxmlformats.org/officeDocument/2006/relationships/package" Target="embeddings/Microsoft_Visio_Drawing242828282824.vsdx"/><Relationship Id="rId169" Type="http://schemas.openxmlformats.org/officeDocument/2006/relationships/image" Target="media/image82.emf"/><Relationship Id="rId4" Type="http://schemas.openxmlformats.org/officeDocument/2006/relationships/styles" Target="styles.xml"/><Relationship Id="rId180" Type="http://schemas.openxmlformats.org/officeDocument/2006/relationships/package" Target="embeddings/Microsoft_Visio_Drawing364040404036.vsdx"/><Relationship Id="rId215" Type="http://schemas.openxmlformats.org/officeDocument/2006/relationships/image" Target="media/image106.emf"/><Relationship Id="rId236" Type="http://schemas.openxmlformats.org/officeDocument/2006/relationships/oleObject" Target="embeddings/oleObject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EB1D6D-C065-4C4D-B97C-F0656AF2C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243</Pages>
  <Words>91989</Words>
  <Characters>524343</Characters>
  <Application>Microsoft Office Word</Application>
  <DocSecurity>0</DocSecurity>
  <Lines>4369</Lines>
  <Paragraphs>1230</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615102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Rapporteur</cp:lastModifiedBy>
  <cp:revision>2</cp:revision>
  <cp:lastPrinted>2019-02-25T14:05:00Z</cp:lastPrinted>
  <dcterms:created xsi:type="dcterms:W3CDTF">2020-10-30T01:52:00Z</dcterms:created>
  <dcterms:modified xsi:type="dcterms:W3CDTF">2020-10-30T01:52:00Z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(2)Ny9cr+J4TusW2XRxhP8vxhoBHnfa2G/iARnl1O4ZEkzvN1gCDHCVpxQaN5tn1ILpb3HAxXIO
vU+QahbWKdhiKt/IMqmxUfrqeWNxZkTJxCIELS75PQWkZZO+L45Xy0pBvNOr9irjfkM9hSrP
yUw591NFNjKZF0fIT4UGj2pduRpS6lgVEHWiWOWvNz2ucpqMWzOP4Xp06FO4U2ka7J4fQckw
ApFpHdbFVVbTcjjXqY</vt:lpwstr>
  </property>
  <property fmtid="{D5CDD505-2E9C-101B-9397-08002B2CF9AE}" pid="3" name="_2015_ms_pID_7253431">
    <vt:lpwstr>hGfMeGKuFihTuhER1OmWtMaUuz1KaNBblim0Q4pUWAO0fPhx0XHDjO
BFne1Xc5cnIJNreTnd/YgtrPBBNrP+uMjDdpNh5/pwEeKdc2qa4CF7CaK5DiMDgxERRRyNB1
uCj3r4byUR049MQEv10SNnhqd/txn0ncXIYxxI88Jljj2FY2C462T7ZpJig6BG/jbM46aDVS
rHDO4wmLckoHWQoS</vt:lpwstr>
  </property>
</Properties>
</file>